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37cf" w14:paraId="33237cf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A27611">
        <w:t>5</w:t>
      </w:r>
      <w:r w:rsidR="00355748">
        <w:t>4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 xml:space="preserve">dana </w:t>
      </w:r>
      <w:r w:rsidR="00355748">
        <w:t>8</w:t>
      </w:r>
      <w:r>
        <w:t xml:space="preserve">. </w:t>
      </w:r>
      <w:r w:rsidR="00355748">
        <w:t>studenog</w:t>
      </w:r>
      <w:r>
        <w:t xml:space="preserve"> 201</w:t>
      </w:r>
      <w:r w:rsidR="00976227">
        <w:t>6</w:t>
      </w:r>
      <w:r>
        <w:t xml:space="preserve">.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AE34E6">
        <w:t>de</w:t>
      </w:r>
      <w:r w:rsidR="00355748">
        <w:t>s</w:t>
      </w:r>
      <w:r w:rsidR="00AE34E6">
        <w:t>et</w:t>
      </w:r>
      <w:r w:rsidR="00150682">
        <w:t>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915939">
        <w:t>73</w:t>
      </w:r>
      <w:r>
        <w:t>.</w:t>
      </w:r>
      <w:r w:rsidR="00006CA4">
        <w:t>89</w:t>
      </w:r>
      <w:r w:rsidR="00701ECB">
        <w:t>0</w:t>
      </w:r>
      <w:r>
        <w:t>,00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006CA4">
        <w:rPr>
          <w:bCs/>
        </w:rPr>
        <w:t>2</w:t>
      </w:r>
      <w:r w:rsidR="00863730">
        <w:rPr>
          <w:bCs/>
        </w:rPr>
        <w:t>9</w:t>
      </w:r>
      <w:r w:rsidR="00912573" w:rsidRPr="00A009F2">
        <w:rPr>
          <w:bCs/>
        </w:rPr>
        <w:t xml:space="preserve">. </w:t>
      </w:r>
      <w:r w:rsidR="00863730">
        <w:rPr>
          <w:bCs/>
        </w:rPr>
        <w:t>studenog</w:t>
      </w:r>
      <w:r w:rsidR="0028068F" w:rsidRPr="00A009F2">
        <w:rPr>
          <w:bCs/>
        </w:rPr>
        <w:t xml:space="preserve"> </w:t>
      </w:r>
      <w:r w:rsidR="00912573" w:rsidRPr="00A009F2">
        <w:rPr>
          <w:bCs/>
        </w:rPr>
        <w:t>201</w:t>
      </w:r>
      <w:r w:rsidR="00976227">
        <w:rPr>
          <w:bCs/>
        </w:rPr>
        <w:t>6</w:t>
      </w:r>
      <w:r w:rsidR="00912573" w:rsidRPr="00A009F2">
        <w:rPr>
          <w:bCs/>
        </w:rPr>
        <w:t>. godine</w:t>
      </w:r>
      <w:r w:rsidRPr="00A009F2">
        <w:rPr>
          <w:bCs/>
        </w:rPr>
        <w:t xml:space="preserve"> u </w:t>
      </w:r>
      <w:r w:rsidR="00845C6F">
        <w:rPr>
          <w:bCs/>
        </w:rPr>
        <w:t>10</w:t>
      </w:r>
      <w:r w:rsidR="00912573" w:rsidRPr="00A009F2">
        <w:rPr>
          <w:bCs/>
        </w:rPr>
        <w:t>,</w:t>
      </w:r>
      <w:r w:rsidR="00863730">
        <w:rPr>
          <w:bCs/>
        </w:rPr>
        <w:t>0</w:t>
      </w:r>
      <w:r w:rsidR="00912573" w:rsidRPr="00A009F2">
        <w:rPr>
          <w:bCs/>
        </w:rPr>
        <w:t xml:space="preserve">0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A009F2" w:rsidRPr="00A009F2">
        <w:rPr>
          <w:bCs/>
        </w:rPr>
        <w:t>21/I.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863730">
        <w:t>25</w:t>
      </w:r>
      <w:r w:rsidR="00F108E5">
        <w:t>.</w:t>
      </w:r>
      <w:r w:rsidR="00863730">
        <w:t>11</w:t>
      </w:r>
      <w:r w:rsidR="00655739">
        <w:t>.</w:t>
      </w:r>
      <w:r>
        <w:t>201</w:t>
      </w:r>
      <w:r w:rsidR="00655739">
        <w:t>6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8704CC">
        <w:t xml:space="preserve"> od </w:t>
      </w:r>
      <w:r w:rsidR="00003490">
        <w:t>2</w:t>
      </w:r>
      <w:r w:rsidR="00863730">
        <w:t>2</w:t>
      </w:r>
      <w:r w:rsidR="00467BD8">
        <w:t>.</w:t>
      </w:r>
      <w:r w:rsidR="00B22964">
        <w:t>0</w:t>
      </w:r>
      <w:r w:rsidR="00863730">
        <w:t>9</w:t>
      </w:r>
      <w:r w:rsidR="00BD7955">
        <w:t>.</w:t>
      </w:r>
      <w:r w:rsidR="00C478F5">
        <w:t>201</w:t>
      </w:r>
      <w:r w:rsidR="00B22964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863730">
        <w:rPr>
          <w:bCs/>
        </w:rPr>
        <w:t>8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863730">
        <w:rPr>
          <w:bCs/>
        </w:rPr>
        <w:t>studenog</w:t>
      </w:r>
      <w:r w:rsidRPr="00F441F5">
        <w:rPr>
          <w:bCs/>
        </w:rPr>
        <w:t xml:space="preserve"> 201</w:t>
      </w:r>
      <w:r w:rsidR="00467BD8">
        <w:rPr>
          <w:bCs/>
        </w:rPr>
        <w:t>6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sectPr w:rsidSect="00912573" w:rsidR="00703041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D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A27611">
      <w:t>5</w:t>
    </w:r>
    <w:r w:rsidR="00355748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D032B"/>
    <w:rsid w:val="000E3517"/>
    <w:rsid w:val="000F2B2A"/>
    <w:rsid w:val="00101819"/>
    <w:rsid w:val="001047DB"/>
    <w:rsid w:val="00105297"/>
    <w:rsid w:val="00117977"/>
    <w:rsid w:val="001279BC"/>
    <w:rsid w:val="00150682"/>
    <w:rsid w:val="0019087D"/>
    <w:rsid w:val="00194418"/>
    <w:rsid w:val="001B1445"/>
    <w:rsid w:val="001C245B"/>
    <w:rsid w:val="001E492D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6EC0"/>
    <w:rsid w:val="00292B96"/>
    <w:rsid w:val="002C1037"/>
    <w:rsid w:val="002E4A06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47C21"/>
    <w:rsid w:val="00655739"/>
    <w:rsid w:val="00664027"/>
    <w:rsid w:val="00667CE1"/>
    <w:rsid w:val="00692DC9"/>
    <w:rsid w:val="006A7710"/>
    <w:rsid w:val="006B31AA"/>
    <w:rsid w:val="006C1D57"/>
    <w:rsid w:val="006F1D8D"/>
    <w:rsid w:val="006F3621"/>
    <w:rsid w:val="00701ECB"/>
    <w:rsid w:val="00703041"/>
    <w:rsid w:val="00706971"/>
    <w:rsid w:val="007618DD"/>
    <w:rsid w:val="0076395F"/>
    <w:rsid w:val="0077294C"/>
    <w:rsid w:val="0078398D"/>
    <w:rsid w:val="00794B55"/>
    <w:rsid w:val="007965FE"/>
    <w:rsid w:val="007B337C"/>
    <w:rsid w:val="007B64B5"/>
    <w:rsid w:val="007C48E4"/>
    <w:rsid w:val="007D2AA0"/>
    <w:rsid w:val="00804356"/>
    <w:rsid w:val="00807CDC"/>
    <w:rsid w:val="008102D4"/>
    <w:rsid w:val="008217C9"/>
    <w:rsid w:val="00845C6F"/>
    <w:rsid w:val="00861FEC"/>
    <w:rsid w:val="00863730"/>
    <w:rsid w:val="008658A1"/>
    <w:rsid w:val="008704CC"/>
    <w:rsid w:val="008A5E28"/>
    <w:rsid w:val="008B1F96"/>
    <w:rsid w:val="008D39A0"/>
    <w:rsid w:val="008E1A48"/>
    <w:rsid w:val="009065C0"/>
    <w:rsid w:val="00912573"/>
    <w:rsid w:val="00915939"/>
    <w:rsid w:val="009228C0"/>
    <w:rsid w:val="009370DB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D3179"/>
    <w:rsid w:val="009D4977"/>
    <w:rsid w:val="009F2EA5"/>
    <w:rsid w:val="00A009F2"/>
    <w:rsid w:val="00A063A5"/>
    <w:rsid w:val="00A06874"/>
    <w:rsid w:val="00A06C79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D0B88"/>
    <w:rsid w:val="00AE34E6"/>
    <w:rsid w:val="00AE4108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905"/>
    <w:rsid w:val="00DD7C2A"/>
    <w:rsid w:val="00DE18BD"/>
    <w:rsid w:val="00DF7369"/>
    <w:rsid w:val="00E0041E"/>
    <w:rsid w:val="00E012AC"/>
    <w:rsid w:val="00E02769"/>
    <w:rsid w:val="00E22D31"/>
    <w:rsid w:val="00E84881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1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C1D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1D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D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D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1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C1D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1D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D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D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33CEC-E0E1-493B-B394-96ED9CDD3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546</properties:Words>
  <properties:Characters>2881</properties:Characters>
  <properties:Lines>90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2016-11-08T11:10:00Z</dcterms:created>
  <dc:creator>Željko</dc:creator>
  <cp:lastModifiedBy>Elizabeta Đeke</cp:lastModifiedBy>
  <cp:lastPrinted>2016-08-25T08:31:00Z</cp:lastPrinted>
  <dcterms:modified xmlns:xsi="http://www.w3.org/2001/XMLSchema-instance" xsi:type="dcterms:W3CDTF">2016-11-08T11:25:00Z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