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3176" w14:paraId="c463176" w:rsidRDefault="00AE649C" w:rsidP="00FA5B5E" w:rsidR="00AE649C" w:rsidRPr="00B76F3C">
      <w:pPr>
        <w:pStyle w:val="Naslov3"/>
        <w15:collapsed w:val="false"/>
      </w:pPr>
    </w:p>
    <w:p w:rsidRDefault="00122D5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22D5F" w:rsidP="00122D5F" w:rsidR="00122D5F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122D5F" w:rsidP="00122D5F" w:rsidR="00122D5F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122D5F" w:rsidP="00122D5F" w:rsidR="00122D5F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122D5F" w:rsidP="00122D5F" w:rsidR="00122D5F">
      <w:pPr>
        <w:jc w:val="both"/>
      </w:pPr>
      <w:r>
        <w:tab/>
      </w:r>
      <w:r>
        <w:tab/>
      </w:r>
      <w:r>
        <w:tab/>
      </w:r>
    </w:p>
    <w:p w:rsidRDefault="00122D5F" w:rsidP="00122D5F" w:rsidR="00122D5F">
      <w:pPr>
        <w:jc w:val="center"/>
      </w:pPr>
      <w:r>
        <w:t>R E P U B L I K A   H R V A T S K A</w:t>
      </w:r>
    </w:p>
    <w:p w:rsidRDefault="00122D5F" w:rsidP="00122D5F" w:rsidR="00122D5F">
      <w:pPr>
        <w:jc w:val="center"/>
      </w:pPr>
    </w:p>
    <w:p w:rsidRDefault="00122D5F" w:rsidP="00122D5F" w:rsidR="00122D5F">
      <w:pPr>
        <w:jc w:val="center"/>
      </w:pPr>
      <w:r>
        <w:t>O G L A S</w:t>
      </w:r>
    </w:p>
    <w:p w:rsidRDefault="00122D5F" w:rsidP="00122D5F" w:rsidR="00122D5F">
      <w:pPr>
        <w:jc w:val="center"/>
      </w:pPr>
    </w:p>
    <w:p w:rsidRDefault="00122D5F" w:rsidP="00122D5F" w:rsidR="00122D5F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INTERUTILIS, d.o.o. sa sjedištem u Šibeniku (Grad Šibenik), Ivana Meštrovića 9/A, OIB: 97752068672, povodom zahtjeva Financijske agencije, Regionalnog centra Split, Podružnice Šibenik, Perivoj L. Marune 1, OIB: 85821130368 od 9. kolovoza 2016., 2. rujna 2016. objavio je </w:t>
      </w:r>
    </w:p>
    <w:p w:rsidRDefault="00122D5F" w:rsidP="00122D5F" w:rsidR="00122D5F">
      <w:pPr>
        <w:jc w:val="both"/>
      </w:pPr>
    </w:p>
    <w:p w:rsidRDefault="00122D5F" w:rsidP="00122D5F" w:rsidR="00122D5F">
      <w:pPr>
        <w:jc w:val="center"/>
      </w:pPr>
      <w:r>
        <w:t>o g l a s</w:t>
      </w:r>
    </w:p>
    <w:p w:rsidRDefault="00122D5F" w:rsidP="00122D5F" w:rsidR="00122D5F">
      <w:pPr>
        <w:jc w:val="center"/>
      </w:pPr>
    </w:p>
    <w:p w:rsidRDefault="00122D5F" w:rsidP="00122D5F" w:rsidR="00122D5F">
      <w:pPr>
        <w:ind w:firstLine="315"/>
        <w:jc w:val="both"/>
      </w:pPr>
      <w:r>
        <w:tab/>
        <w:t xml:space="preserve">1.  Utvrđuje se da ukupni iznos evidentiranog duga dužnika INTERUTILIS, d.o.o. sa sjedištem u Šibeniku (Grad Šibenik), Ivana Meštrovića 9/A, OIB: 97752068672,  na temelju neizvršenih osnova za plaćanje iznosi 115.265,09 kn. </w:t>
      </w:r>
    </w:p>
    <w:p w:rsidRDefault="00122D5F" w:rsidP="00122D5F" w:rsidR="00122D5F">
      <w:pPr>
        <w:ind w:firstLine="315"/>
        <w:jc w:val="both"/>
      </w:pPr>
    </w:p>
    <w:p w:rsidRDefault="00122D5F" w:rsidP="00122D5F" w:rsidR="00122D5F">
      <w:pPr>
        <w:jc w:val="both"/>
      </w:pPr>
      <w:r>
        <w:t xml:space="preserve">      </w:t>
      </w:r>
      <w:r>
        <w:tab/>
        <w:t xml:space="preserve">2.  Poziva se osoba ovlaštena za zastupanje dužnika po zakonu Danilo </w:t>
      </w:r>
      <w:proofErr w:type="spellStart"/>
      <w:r>
        <w:t>Trlaja</w:t>
      </w:r>
      <w:proofErr w:type="spellEnd"/>
      <w:r>
        <w:t xml:space="preserve"> ,Vodice </w:t>
      </w:r>
      <w:proofErr w:type="spellStart"/>
      <w:r>
        <w:t>Stablinac</w:t>
      </w:r>
      <w:proofErr w:type="spellEnd"/>
      <w:r>
        <w:t xml:space="preserve"> 10,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122D5F" w:rsidP="00122D5F" w:rsidR="00122D5F">
      <w:pPr>
        <w:jc w:val="both"/>
      </w:pPr>
    </w:p>
    <w:p w:rsidRDefault="00122D5F" w:rsidP="00122D5F" w:rsidR="00122D5F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122D5F" w:rsidP="00122D5F" w:rsidR="00122D5F">
      <w:pPr>
        <w:jc w:val="both"/>
      </w:pPr>
    </w:p>
    <w:p w:rsidRDefault="00122D5F" w:rsidP="00122D5F" w:rsidR="00122D5F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122D5F" w:rsidP="00122D5F" w:rsidR="00122D5F">
      <w:pPr>
        <w:tabs>
          <w:tab w:pos="0" w:val="left"/>
        </w:tabs>
        <w:jc w:val="both"/>
      </w:pPr>
    </w:p>
    <w:p w:rsidRDefault="00122D5F" w:rsidP="00122D5F" w:rsidR="00122D5F">
      <w:pPr>
        <w:tabs>
          <w:tab w:pos="0" w:val="left"/>
        </w:tabs>
        <w:jc w:val="both"/>
      </w:pPr>
    </w:p>
    <w:p w:rsidRDefault="00122D5F" w:rsidP="00122D5F" w:rsidR="00122D5F">
      <w:pPr>
        <w:jc w:val="center"/>
      </w:pPr>
      <w:r>
        <w:t>U Zadru 2. rujna 2016.</w:t>
      </w:r>
    </w:p>
    <w:p w:rsidRDefault="00122D5F" w:rsidP="00122D5F" w:rsidR="00122D5F">
      <w:pPr>
        <w:jc w:val="center"/>
      </w:pPr>
    </w:p>
    <w:p w:rsidRDefault="00122D5F" w:rsidP="00122D5F" w:rsidR="00122D5F">
      <w:pPr>
        <w:ind w:firstLine="708" w:left="6372"/>
        <w:jc w:val="center"/>
      </w:pPr>
      <w:r>
        <w:t>Sudska savjetnica:</w:t>
      </w:r>
    </w:p>
    <w:p w:rsidRDefault="00122D5F" w:rsidP="00122D5F" w:rsidR="00122D5F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122D5F" w:rsidP="00122D5F" w:rsidR="00122D5F">
      <w:pPr>
        <w:tabs>
          <w:tab w:pos="720" w:val="left"/>
        </w:tabs>
        <w:ind w:firstLine="315" w:left="7788"/>
        <w:jc w:val="both"/>
      </w:pPr>
    </w:p>
    <w:p w:rsidRDefault="00122D5F" w:rsidP="00122D5F" w:rsidR="00122D5F">
      <w:pPr>
        <w:tabs>
          <w:tab w:pos="720" w:val="left"/>
        </w:tabs>
        <w:ind w:firstLine="315" w:left="7788"/>
        <w:jc w:val="both"/>
      </w:pPr>
      <w:r>
        <w:tab/>
      </w:r>
    </w:p>
    <w:p w:rsidRDefault="00122D5F" w:rsidP="00122D5F" w:rsidR="00122D5F">
      <w:pPr>
        <w:ind w:firstLine="708"/>
        <w:jc w:val="both"/>
      </w:pPr>
      <w:r>
        <w:t>DNA:</w:t>
      </w:r>
    </w:p>
    <w:p w:rsidRDefault="00122D5F" w:rsidP="00122D5F" w:rsidR="00122D5F">
      <w:pPr>
        <w:ind w:firstLine="708"/>
        <w:jc w:val="both"/>
      </w:pPr>
      <w:r>
        <w:t>1. e-Oglasna ploča suda</w:t>
      </w:r>
    </w:p>
    <w:p w:rsidRDefault="00122D5F" w:rsidP="00122D5F" w:rsidR="00122D5F">
      <w:pPr>
        <w:ind w:firstLine="708"/>
        <w:jc w:val="both"/>
      </w:pPr>
      <w:r>
        <w:t xml:space="preserve">2. U spis </w:t>
      </w:r>
    </w:p>
    <w:p w:rsidRDefault="00122D5F" w:rsidP="00122D5F" w:rsidR="00122D5F">
      <w:pPr>
        <w:ind w:firstLine="720"/>
        <w:jc w:val="both"/>
      </w:pPr>
    </w:p>
    <w:p w:rsidRDefault="00122D5F" w:rsidP="00122D5F" w:rsidR="00122D5F">
      <w:pPr>
        <w:ind w:firstLine="720"/>
        <w:jc w:val="both"/>
      </w:pPr>
    </w:p>
    <w:p w:rsidRDefault="00122D5F" w:rsidP="00122D5F" w:rsidR="00122D5F"/>
    <w:p w:rsidRDefault="00122D5F" w:rsidP="00122D5F" w:rsidR="00122D5F"/>
    <w:p w:rsidRDefault="00122D5F" w:rsidP="00122D5F" w:rsidR="00122D5F"/>
    <w:p w:rsidRDefault="00122D5F" w:rsidP="00122D5F" w:rsidR="00122D5F">
      <w:bookmarkStart w:name="_GoBack" w:id="0"/>
      <w:bookmarkEnd w:id="0"/>
    </w:p>
    <w:p w:rsidRDefault="00DA0242" w:rsidP="00122D5F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D5F" w:rsidP="00122D5F" w:rsidR="00122D5F">
    <w:pPr>
      <w:jc w:val="right"/>
    </w:pPr>
    <w:r>
      <w:t>Poslovni broj: 5 St-968-16-6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D5F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54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49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St-968/2016-4</izvorni_sadrzaj>
    <derivirana_varijabla naziv="DomainObject.Oznaka_1">St-968/2016-4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INTERUTILIS, društvo s ograničenom odgovornošću za unutarnju, vanjsku trgovinu i turizam</izvorni_sadrzaj>
    <derivirana_varijabla naziv="DomainObject.Predmet.ProtustrankaFormated_1">  INTERUTILIS, društvo s ograničenom odgovornošću za unutarnju, vanjsku trgovinu i turizam</derivirana_varijabla>
  </DomainObject.Predmet.ProtustrankaFormated>
  <DomainObject.Predmet.ProtustrankaFormatedOIB>
    <izvorni_sadrzaj>  INTERUTILIS, društvo s ograničenom odgovornošću za unutarnju, vanjsku trgovinu i turizam, OIB 97752068672</izvorni_sadrzaj>
    <derivirana_varijabla naziv="DomainObject.Predmet.ProtustrankaFormatedOIB_1">  INTERUTILIS, društvo s ograničenom odgovornošću za unutarnju, vanjsku trgovinu i turizam, OIB 97752068672</derivirana_varijabla>
  </DomainObject.Predmet.ProtustrankaFormatedOIB>
  <DomainObject.Predmet.ProtustrankaFormatedWithAdress>
    <izvorni_sadrzaj> INTERUTILIS, društvo s ograničenom odgovornošću za unutarnju, vanjsku trgovinu i turizam, Ivana Meštrovića 9/A, 22000 Šibenik</izvorni_sadrzaj>
    <derivirana_varijabla naziv="DomainObject.Predmet.ProtustrankaFormatedWithAdress_1"> INTERUTILIS, društvo s ograničenom odgovornošću za unutarnju, vanjsku trgovinu i turizam, Ivana Meštrovića 9/A, 22000 Šibenik</derivirana_varijabla>
  </DomainObject.Predmet.ProtustrankaFormatedWithAdress>
  <DomainObject.Predmet.ProtustrankaFormatedWithAdressOIB>
    <izvorni_sadrzaj> INTERUTILIS, društvo s ograničenom odgovornošću za unutarnju, vanjsku trgovinu i turizam, OIB 97752068672, Ivana Meštrovića 9/A, 22000 Šibenik</izvorni_sadrzaj>
    <derivirana_varijabla naziv="DomainObject.Predmet.ProtustrankaFormatedWithAdressOIB_1"> INTERUTILIS, društvo s ograničenom odgovornošću za unutarnju, vanjsku trgovinu i turizam, OIB 97752068672, Ivana Meštrovića 9/A, 22000 Šibenik</derivirana_varijabla>
  </DomainObject.Predmet.ProtustrankaFormatedWithAdressOIB>
  <DomainObject.Predmet.ProtustrankaWithAdress>
    <izvorni_sadrzaj>INTERUTILIS, društvo s ograničenom odgovornošću za unutarnju, vanjsku trgovinu i turizam Ivana Meštrovića 9/A, 22000 Šibenik</izvorni_sadrzaj>
    <derivirana_varijabla naziv="DomainObject.Predmet.ProtustrankaWithAdress_1">INTERUTILIS, društvo s ograničenom odgovornošću za unutarnju, vanjsku trgovinu i turizam Ivana Meštrovića 9/A, 22000 Šibenik</derivirana_varijabla>
  </DomainObject.Predmet.ProtustrankaWithAdress>
  <DomainObject.Predmet.ProtustrankaWithAdressOIB>
    <izvorni_sadrzaj>INTERUTILIS, društvo s ograničenom odgovornošću za unutarnju, vanjsku trgovinu i turizam, OIB 97752068672, Ivana Meštrovića 9/A, 22000 Šibenik</izvorni_sadrzaj>
    <derivirana_varijabla naziv="DomainObject.Predmet.ProtustrankaWithAdressOIB_1">INTERUTILIS, društvo s ograničenom odgovornošću za unutarnju, vanjsku trgovinu i turizam, OIB 97752068672, Ivana Meštrovića 9/A, 22000 Šibenik</derivirana_varijabla>
  </DomainObject.Predmet.ProtustrankaWithAdressOIB>
  <DomainObject.Predmet.ProtustrankaNazivFormated>
    <izvorni_sadrzaj>INTERUTILIS, društvo s ograničenom odgovornošću za unutarnju, vanjsku trgovinu i turizam</izvorni_sadrzaj>
    <derivirana_varijabla naziv="DomainObject.Predmet.ProtustrankaNazivFormated_1">INTERUTILIS, društvo s ograničenom odgovornošću za unutarnju, vanjsku trgovinu i turizam</derivirana_varijabla>
  </DomainObject.Predmet.ProtustrankaNazivFormated>
  <DomainObject.Predmet.ProtustrankaNazivFormatedOIB>
    <izvorni_sadrzaj>INTERUTILIS, društvo s ograničenom odgovornošću za unutarnju, vanjsku trgovinu i turizam, OIB 97752068672</izvorni_sadrzaj>
    <derivirana_varijabla naziv="DomainObject.Predmet.ProtustrankaNazivFormatedOIB_1">INTERUTILIS, društvo s ograničenom odgovornošću za unutarnju, vanjsku trgovinu i turizam, OIB 97752068672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INTERUTILIS, društvo s ograničenom odgovornošću za unutarnju, vanjsku trgovinu i turizam</item>
    </izvorni_sadrzaj>
    <derivirana_varijabla naziv="DomainObject.Predmet.ProtuStrankaListFormated_1">
      <item>INTERUTILIS, društvo s ograničenom odgovornošću za unutarnju, vanjsku trgovinu i turizam</item>
    </derivirana_varijabla>
  </DomainObject.Predmet.ProtuStrankaListFormated>
  <DomainObject.Predmet.ProtuStrankaListFormatedOIB>
    <izvorni_sadrzaj>
      <item>INTERUTILIS, društvo s ograničenom odgovornošću za unutarnju, vanjsku trgovinu i turizam, OIB 97752068672</item>
    </izvorni_sadrzaj>
    <derivirana_varijabla naziv="DomainObject.Predmet.ProtuStrankaListFormatedOIB_1">
      <item>INTERUTILIS, društvo s ograničenom odgovornošću za unutarnju, vanjsku trgovinu i turizam, OIB 97752068672</item>
    </derivirana_varijabla>
  </DomainObject.Predmet.ProtuStrankaListFormatedOIB>
  <DomainObject.Predmet.ProtuStrankaListFormatedWithAdress>
    <izvorni_sadrzaj>
      <item>INTERUTILIS, društvo s ograničenom odgovornošću za unutarnju, vanjsku trgovinu i turizam, Ivana Meštrovića 9/A, 22000 Šibenik</item>
    </izvorni_sadrzaj>
    <derivirana_varijabla naziv="DomainObject.Predmet.ProtuStrankaListFormatedWithAdress_1">
      <item>INTERUTILIS, društvo s ograničenom odgovornošću za unutarnju, vanjsku trgovinu i turizam, Ivana Meštrovića 9/A, 22000 Šibenik</item>
    </derivirana_varijabla>
  </DomainObject.Predmet.ProtuStrankaListFormatedWithAdress>
  <DomainObject.Predmet.ProtuStrankaListFormatedWithAdressOIB>
    <izvorni_sadrzaj>
      <item>INTERUTILIS, društvo s ograničenom odgovornošću za unutarnju, vanjsku trgovinu i turizam, OIB 97752068672, Ivana Meštrovića 9/A, 22000 Šibenik</item>
    </izvorni_sadrzaj>
    <derivirana_varijabla naziv="DomainObject.Predmet.ProtuStrankaListFormatedWithAdressOIB_1">
      <item>INTERUTILIS, društvo s ograničenom odgovornošću za unutarnju, vanjsku trgovinu i turizam, OIB 97752068672, Ivana Meštrovića 9/A, 22000 Šibenik</item>
    </derivirana_varijabla>
  </DomainObject.Predmet.ProtuStrankaListFormatedWithAdressOIB>
  <DomainObject.Predmet.ProtuStrankaListNazivFormated>
    <izvorni_sadrzaj>
      <item>INTERUTILIS, društvo s ograničenom odgovornošću za unutarnju, vanjsku trgovinu i turizam</item>
    </izvorni_sadrzaj>
    <derivirana_varijabla naziv="DomainObject.Predmet.ProtuStrankaListNazivFormated_1">
      <item>INTERUTILIS, društvo s ograničenom odgovornošću za unutarnju, vanjsku trgovinu i turizam</item>
    </derivirana_varijabla>
  </DomainObject.Predmet.ProtuStrankaListNazivFormated>
  <DomainObject.Predmet.ProtuStrankaListNazivFormatedOIB>
    <izvorni_sadrzaj>
      <item>INTERUTILIS, društvo s ograničenom odgovornošću za unutarnju, vanjsku trgovinu i turizam, OIB 97752068672</item>
    </izvorni_sadrzaj>
    <derivirana_varijabla naziv="DomainObject.Predmet.ProtuStrankaListNazivFormatedOIB_1">
      <item>INTERUTILIS, društvo s ograničenom odgovornošću za unutarnju, vanjsku trgovinu i turizam, OIB 97752068672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St-968/2016-4</izvorni_sadrzaj>
    <derivirana_varijabla naziv="DomainObject.PoslovniBrojDokumenta_1">St-968/2016-4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INTERUTILIS, društvo s ograničenom odgovornošću za unutarnju, vanjsku trgovinu i turizam</izvorni_sadrzaj>
    <derivirana_varijabla naziv="DomainObject.Predmet.ProtustrankaIDrugi_1">INTERUTILIS, društvo s ograničenom odgovornošću za unutarnju, vanjsku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INTERUTILIS, društvo s ograničenom odgovornošću za unutarnju, vanjsku trgovinu i turizam, OIB 97752068672, Ivana Meštrovića 9/A, 22000 Šibenik</izvorni_sadrzaj>
    <derivirana_varijabla naziv="DomainObject.Predmet.ProtustrankaIDrugiAdressOIB_1">INTERUTILIS, društvo s ograničenom odgovornošću za unutarnju, vanjsku trgovinu i turizam, OIB 97752068672, Ivana Meštrovića 9/A,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INTERUTILIS, društvo s ograničenom odgovornošću za unutarnju, vanjsku trgovinu i turizam</item>
    </izvorni_sadrzaj>
    <derivirana_varijabla naziv="DomainObject.Predmet.SudioniciListNaziv_1">
      <item>Financijska agencija</item>
      <item>INTERUTILIS, društvo s ograničenom odgovornošću za unutarnju, vanjsku trgovinu i turizam</item>
    </derivirana_varijabla>
  </DomainObject.Predmet.SudioniciListNaziv>
  <DomainObject.Predmet.SudioniciListAdressOIB>
    <izvorni_sadrzaj>
      <item>Financijska agencija, OIB 85821130368, Ulica grada Vukovara 70,10000 Zagreb</item>
      <item>INTERUTILIS, društvo s ograničenom odgovornošću za unutarnju, vanjsku trgovinu i turizam, OIB 97752068672, Ivana Meštrovića 9/A,22000 Šibenik</item>
    </izvorni_sadrzaj>
    <derivirana_varijabla naziv="DomainObject.Predmet.SudioniciListAdressOIB_1">
      <item>Financijska agencija, OIB 85821130368, Ulica grada Vukovara 70,10000 Zagreb</item>
      <item>INTERUTILIS, društvo s ograničenom odgovornošću za unutarnju, vanjsku trgovinu i turizam, OIB 97752068672, Ivana Meštrovića 9/A,22000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AFC86C-7C58-4DA1-8AAB-4807EF5BEE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2030</properties:Characters>
  <properties:Lines>60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2016-09-02T13:07:00Z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