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0397" w14:paraId="9300397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F92809">
        <w:t>3547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F92809">
        <w:rPr>
          <w:b/>
        </w:rPr>
        <w:t>PALMIŽANA - MENEGHELLO</w:t>
      </w:r>
      <w:r w:rsidR="003579F3">
        <w:rPr>
          <w:b/>
        </w:rPr>
        <w:t xml:space="preserve"> d.o.o.</w:t>
      </w:r>
      <w:r w:rsidR="00AC4528" w:rsidRPr="0029662A">
        <w:t xml:space="preserve">, </w:t>
      </w:r>
      <w:r w:rsidR="00087888">
        <w:t xml:space="preserve">Zagreb, </w:t>
      </w:r>
      <w:r w:rsidR="00F92809">
        <w:t>Kušlanova 8</w:t>
      </w:r>
      <w:r w:rsidR="00EF2719" w:rsidRPr="0029662A">
        <w:t>,</w:t>
      </w:r>
      <w:r w:rsidR="00AC4528" w:rsidRPr="0029662A">
        <w:t xml:space="preserve"> (OIB </w:t>
      </w:r>
      <w:r w:rsidR="00F92809">
        <w:t>41449671044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F92809">
        <w:t>92.482,74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F92809">
      <w:rPr>
        <w:b/>
      </w:rPr>
      <w:t>3547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114EAD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D35F9"/>
    <w:rsid w:val="003E3A15"/>
    <w:rsid w:val="00413F4C"/>
    <w:rsid w:val="00420AAE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C3302"/>
    <w:rsid w:val="00ED6AA8"/>
    <w:rsid w:val="00EE550C"/>
    <w:rsid w:val="00EF2719"/>
    <w:rsid w:val="00F034D3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0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A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A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A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A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0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A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A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A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A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3547</izvorni_sadrzaj>
    <derivirana_varijabla naziv="DomainObject.Predmet.Broj_1">3547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St-3547/2015</izvorni_sadrzaj>
    <derivirana_varijabla naziv="DomainObject.Predmet.OznakaBroj_1">St-3547/2015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PALMIŽANA - MENEGHELLO d.o.o. zastupanog po punomoćniku Dagmar Meneghello</izvorni_sadrzaj>
    <derivirana_varijabla naziv="DomainObject.Predmet.ProtustrankaFormated_1">  PALMIŽANA - MENEGHELLO d.o.o. zastupanog po punomoćniku Dagmar Meneghello</derivirana_varijabla>
  </DomainObject.Predmet.ProtustrankaFormated>
  <DomainObject.Predmet.ProtustrankaFormatedOIB>
    <izvorni_sadrzaj>  PALMIŽANA - MENEGHELLO d.o.o., OIB 41449671044 zastupanog po punomoćniku Dagmar Meneghello</izvorni_sadrzaj>
    <derivirana_varijabla naziv="DomainObject.Predmet.ProtustrankaFormatedOIB_1">  PALMIŽANA - MENEGHELLO d.o.o., OIB 41449671044 zastupanog po punomoćniku Dagmar Meneghello</derivirana_varijabla>
  </DomainObject.Predmet.ProtustrankaFormatedOIB>
  <DomainObject.Predmet.ProtustrankaFormatedWithAdress>
    <izvorni_sadrzaj> PALMIŽANA - MENEGHELLO d.o.o., Kušlanova 8, 10000 Zagreb zastupanog po punomoćniku Dagmar Meneghello</izvorni_sadrzaj>
    <derivirana_varijabla naziv="DomainObject.Predmet.ProtustrankaFormatedWithAdress_1"> PALMIŽANA - MENEGHELLO d.o.o., Kušlanova 8, 10000 Zagreb zastupanog po punomoćniku Dagmar Meneghello</derivirana_varijabla>
  </DomainObject.Predmet.ProtustrankaFormatedWithAdress>
  <DomainObject.Predmet.ProtustrankaFormatedWithAdressOIB>
    <izvorni_sadrzaj> PALMIŽANA - MENEGHELLO d.o.o., OIB 41449671044, Kušlanova 8, 10000 Zagreb zastupanog po punomoćniku Dagmar Meneghello</izvorni_sadrzaj>
    <derivirana_varijabla naziv="DomainObject.Predmet.ProtustrankaFormatedWithAdressOIB_1"> PALMIŽANA - MENEGHELLO d.o.o., OIB 41449671044, Kušlanova 8, 10000 Zagreb zastupanog po punomoćniku Dagmar Meneghello</derivirana_varijabla>
  </DomainObject.Predmet.ProtustrankaFormatedWithAdressOIB>
  <DomainObject.Predmet.ProtustrankaWithAdress>
    <izvorni_sadrzaj>PALMIŽANA - MENEGHELLO d.o.o. Kušlanova 8, 10000 Zagreb</izvorni_sadrzaj>
    <derivirana_varijabla naziv="DomainObject.Predmet.ProtustrankaWithAdress_1">PALMIŽANA - MENEGHELLO d.o.o. Kušlanova 8, 10000 Zagreb</derivirana_varijabla>
  </DomainObject.Predmet.ProtustrankaWithAdress>
  <DomainObject.Predmet.ProtustrankaWithAdressOIB>
    <izvorni_sadrzaj>PALMIŽANA - MENEGHELLO d.o.o., OIB 41449671044, Kušlanova 8, 10000 Zagreb</izvorni_sadrzaj>
    <derivirana_varijabla naziv="DomainObject.Predmet.ProtustrankaWithAdressOIB_1">PALMIŽANA - MENEGHELLO d.o.o., OIB 41449671044, Kušlanova 8, 10000 Zagreb</derivirana_varijabla>
  </DomainObject.Predmet.ProtustrankaWithAdressOIB>
  <DomainObject.Predmet.ProtustrankaNazivFormated>
    <izvorni_sadrzaj>PALMIŽANA - MENEGHELLO d.o.o.</izvorni_sadrzaj>
    <derivirana_varijabla naziv="DomainObject.Predmet.ProtustrankaNazivFormated_1">PALMIŽANA - MENEGHELLO d.o.o.</derivirana_varijabla>
  </DomainObject.Predmet.ProtustrankaNazivFormated>
  <DomainObject.Predmet.ProtustrankaNazivFormatedOIB>
    <izvorni_sadrzaj>PALMIŽANA - MENEGHELLO d.o.o., OIB 41449671044</izvorni_sadrzaj>
    <derivirana_varijabla naziv="DomainObject.Predmet.ProtustrankaNazivFormatedOIB_1">PALMIŽANA - MENEGHELLO d.o.o., OIB 41449671044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PALMIŽANA - MENEGHELLO d.o.o. zastupanog po punomoćniku Dagmar Meneghello</item>
    </izvorni_sadrzaj>
    <derivirana_varijabla naziv="DomainObject.Predmet.ProtuStrankaListFormated_1">
      <item>PALMIŽANA - MENEGHELLO d.o.o. zastupanog po punomoćniku Dagmar Meneghello</item>
    </derivirana_varijabla>
  </DomainObject.Predmet.ProtuStrankaListFormated>
  <DomainObject.Predmet.ProtuStrankaListFormatedOIB>
    <izvorni_sadrzaj>
      <item>PALMIŽANA - MENEGHELLO d.o.o., OIB 41449671044 zastupanog po punomoćniku Dagmar Meneghello</item>
    </izvorni_sadrzaj>
    <derivirana_varijabla naziv="DomainObject.Predmet.ProtuStrankaListFormatedOIB_1">
      <item>PALMIŽANA - MENEGHELLO d.o.o., OIB 41449671044 zastupanog po punomoćniku Dagmar Meneghello</item>
    </derivirana_varijabla>
  </DomainObject.Predmet.ProtuStrankaListFormatedOIB>
  <DomainObject.Predmet.ProtuStrankaListFormatedWithAdress>
    <izvorni_sadrzaj>
      <item>PALMIŽANA - MENEGHELLO d.o.o., Kušlanova 8, 10000 Zagreb zastupanog po punomoćniku Dagmar Meneghello</item>
    </izvorni_sadrzaj>
    <derivirana_varijabla naziv="DomainObject.Predmet.ProtuStrankaListFormatedWithAdress_1">
      <item>PALMIŽANA - MENEGHELLO d.o.o., Kušlanova 8, 10000 Zagreb zastupanog po punomoćniku Dagmar Meneghello</item>
    </derivirana_varijabla>
  </DomainObject.Predmet.ProtuStrankaListFormatedWithAdress>
  <DomainObject.Predmet.ProtuStrankaListFormatedWithAdressOIB>
    <izvorni_sadrzaj>
      <item>PALMIŽANA - MENEGHELLO d.o.o., OIB 41449671044, Kušlanova 8, 10000 Zagreb zastupanog po punomoćniku Dagmar Meneghello</item>
    </izvorni_sadrzaj>
    <derivirana_varijabla naziv="DomainObject.Predmet.ProtuStrankaListFormatedWithAdressOIB_1">
      <item>PALMIŽANA - MENEGHELLO d.o.o., OIB 41449671044, Kušlanova 8, 10000 Zagreb zastupanog po punomoćniku Dagmar Meneghello</item>
    </derivirana_varijabla>
  </DomainObject.Predmet.ProtuStrankaListFormatedWithAdressOIB>
  <DomainObject.Predmet.ProtuStrankaListNazivFormated>
    <izvorni_sadrzaj>
      <item>PALMIŽANA - MENEGHELLO d.o.o.</item>
    </izvorni_sadrzaj>
    <derivirana_varijabla naziv="DomainObject.Predmet.ProtuStrankaListNazivFormated_1">
      <item>PALMIŽANA - MENEGHELLO d.o.o.</item>
    </derivirana_varijabla>
  </DomainObject.Predmet.ProtuStrankaListNazivFormated>
  <DomainObject.Predmet.ProtuStrankaListNazivFormatedOIB>
    <izvorni_sadrzaj>
      <item>PALMIŽANA - MENEGHELLO d.o.o., OIB 41449671044</item>
    </izvorni_sadrzaj>
    <derivirana_varijabla naziv="DomainObject.Predmet.ProtuStrankaListNazivFormatedOIB_1">
      <item>PALMIŽANA - MENEGHELLO d.o.o., OIB 41449671044</item>
    </derivirana_varijabla>
  </DomainObject.Predmet.ProtuStrankaListNazivFormatedOIB>
  <DomainObject.Predmet.OstaliListFormated>
    <izvorni_sadrzaj>
      <item>Dagmar Meneghello punomoćnik sudionika u postupku PALMIŽANA - MENEGHELLO d.o.o.</item>
    </izvorni_sadrzaj>
    <derivirana_varijabla naziv="DomainObject.Predmet.OstaliListFormated_1">
      <item>Dagmar Meneghello punomoćnik sudionika u postupku PALMIŽANA - MENEGHELLO d.o.o.</item>
    </derivirana_varijabla>
  </DomainObject.Predmet.OstaliListFormated>
  <DomainObject.Predmet.OstaliListFormatedOIB>
    <izvorni_sadrzaj>
      <item>Dagmar Meneghello, OIB 55450968176 punomoćnik sudionika u postupku PALMIŽANA - MENEGHELLO d.o.o.</item>
    </izvorni_sadrzaj>
    <derivirana_varijabla naziv="DomainObject.Predmet.OstaliListFormatedOIB_1">
      <item>Dagmar Meneghello, OIB 55450968176 punomoćnik sudionika u postupku PALMIŽANA - MENEGHELLO d.o.o.</item>
    </derivirana_varijabla>
  </DomainObject.Predmet.OstaliListFormatedOIB>
  <DomainObject.Predmet.OstaliListFormatedWithAdress>
    <izvorni_sadrzaj>
      <item>Dagmar Meneghello, Hvar 0, 21450 Hvar punomoćnik sudionika u postupku PALMIŽANA - MENEGHELLO d.o.o.</item>
    </izvorni_sadrzaj>
    <derivirana_varijabla naziv="DomainObject.Predmet.OstaliListFormatedWithAdress_1">
      <item>Dagmar Meneghello, Hvar 0, 21450 Hvar punomoćnik sudionika u postupku PALMIŽANA - MENEGHELLO d.o.o.</item>
    </derivirana_varijabla>
  </DomainObject.Predmet.OstaliListFormatedWithAdress>
  <DomainObject.Predmet.OstaliListFormatedWithAdressOIB>
    <izvorni_sadrzaj>
      <item>Dagmar Meneghello, OIB 55450968176, Hvar 0, 21450 Hvar punomoćnik sudionika u postupku PALMIŽANA - MENEGHELLO d.o.o.</item>
    </izvorni_sadrzaj>
    <derivirana_varijabla naziv="DomainObject.Predmet.OstaliListFormatedWithAdressOIB_1">
      <item>Dagmar Meneghello, OIB 55450968176, Hvar 0, 21450 Hvar punomoćnik sudionika u postupku PALMIŽANA - MENEGHELLO d.o.o.</item>
    </derivirana_varijabla>
  </DomainObject.Predmet.OstaliListFormatedWithAdressOIB>
  <DomainObject.Predmet.OstaliListNazivFormated>
    <izvorni_sadrzaj>
      <item>Dagmar Meneghello</item>
    </izvorni_sadrzaj>
    <derivirana_varijabla naziv="DomainObject.Predmet.OstaliListNazivFormated_1">
      <item>Dagmar Meneghello</item>
    </derivirana_varijabla>
  </DomainObject.Predmet.OstaliListNazivFormated>
  <DomainObject.Predmet.OstaliListNazivFormatedOIB>
    <izvorni_sadrzaj>
      <item>Dagmar Meneghello, OIB 55450968176</item>
    </izvorni_sadrzaj>
    <derivirana_varijabla naziv="DomainObject.Predmet.OstaliListNazivFormatedOIB_1">
      <item>Dagmar Meneghello, OIB 55450968176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PALMIŽANA - MENEGHELLO d.o.o.</izvorni_sadrzaj>
    <derivirana_varijabla naziv="DomainObject.Predmet.ProtustrankaIDrugi_1">PALMIŽANA - MENEGHELLO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PALMIŽANA - MENEGHELLO d.o.o., OIB 41449671044, Kušlanova 8, 10000 Zagreb</izvorni_sadrzaj>
    <derivirana_varijabla naziv="DomainObject.Predmet.ProtustrankaIDrugiAdressOIB_1">PALMIŽANA - MENEGHELLO d.o.o., OIB 41449671044, Kušlanova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PALMIŽANA - MENEGHELLO d.o.o.</item>
      <item>Dagmar Meneghello</item>
    </izvorni_sadrzaj>
    <derivirana_varijabla naziv="DomainObject.Predmet.SudioniciListNaziv_1">
      <item>FINA Regionalni centar Zagreb</item>
      <item>PALMIŽANA - MENEGHELLO d.o.o.</item>
      <item>Dagmar Meneghello</item>
    </derivirana_varijabla>
  </DomainObject.Predmet.SudioniciListNaziv>
  <DomainObject.Predmet.SudioniciListAdressOIB>
    <izvorni_sadrzaj>
      <item>FINA Regionalni centar Zagreb, OIB 85821130368, Trg svibanjskih žrtava 1995. 1,10000 Zagreb</item>
      <item>PALMIŽANA - MENEGHELLO d.o.o., OIB 41449671044, Kušlanova 8,10000 Zagreb</item>
      <item>Dagmar Meneghello, OIB 55450968176, Hvar 0,21450 Hvar</item>
    </izvorni_sadrzaj>
    <derivirana_varijabla naziv="DomainObject.Predmet.SudioniciListAdressOIB_1">
      <item>FINA Regionalni centar Zagreb, OIB 85821130368, Trg svibanjskih žrtava 1995. 1,10000 Zagreb</item>
      <item>PALMIŽANA - MENEGHELLO d.o.o., OIB 41449671044, Kušlanova 8,10000 Zagreb</item>
      <item>Dagmar Meneghello, OIB 55450968176, Hvar 0,21450 Hvar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41449671044</item>
      <item>, OIB 55450968176</item>
    </izvorni_sadrzaj>
    <derivirana_varijabla naziv="DomainObject.Predmet.SudioniciListNazivOIB_1">
      <item>, OIB 85821130368</item>
      <item>, OIB 41449671044</item>
      <item>, OIB 55450968176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1323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2015-12-30T13:37:00Z</dcterms:created>
  <dc:creator>ilukac</dc:creator>
  <cp:lastModifiedBy>Irena Benko</cp:lastModifiedBy>
  <cp:lastPrinted>2016-01-11T10:14:00Z</cp:lastPrinted>
  <dcterms:modified xmlns:xsi="http://www.w3.org/2001/XMLSchema-instance" xsi:type="dcterms:W3CDTF">2016-01-11T10:14:00Z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