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5c35" w14:paraId="b0b5c35" w:rsidRDefault="00EC4AAB" w:rsidP="00EC4AAB" w:rsidR="00EC4AAB">
      <w:pPr>
        <w:spacing w:after="0"/>
        <w:jc w:val="right"/>
        <w15:collapsed w:val="false"/>
      </w:pPr>
      <w:bookmarkStart w:name="_GoBack" w:id="0"/>
      <w:bookmarkEnd w:id="0"/>
      <w:r>
        <w:t>Poslovni broj: 3 St-341/17-4</w:t>
      </w:r>
    </w:p>
    <w:p w:rsidRDefault="00EC4AAB" w:rsidP="00EC4AAB" w:rsidR="00EC4AA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C4AAB" w:rsidP="00EC4AAB" w:rsidR="00EC4AA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C4AAB" w:rsidP="00EC4AAB" w:rsidR="00EC4AA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C4AAB" w:rsidP="00EC4AAB" w:rsidR="00EC4AA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C4AAB" w:rsidP="00EC4AAB" w:rsidR="00EC4AAB">
      <w:pPr>
        <w:spacing w:after="0"/>
        <w:rPr>
          <w:lang w:eastAsia="hr-HR"/>
        </w:rPr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center"/>
      </w:pPr>
      <w:r>
        <w:t>U  I M E  R E P U B L I K E  H R V A T S K E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center"/>
      </w:pPr>
      <w:r>
        <w:t>R J E Š E NJ E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CITRA CENTAR društvo s ograničenom odgovornošću za proizvodnju, trgovinu i usluge, skraćena tvrtka: CITRA CENTAR d.o.o. Hrašćica, Vatroslava Jagića 8, MBS: 070072989, OIB: 65254159267, dana 24. kolovoza 2017. godine,</w:t>
      </w:r>
    </w:p>
    <w:p w:rsidRDefault="00EC4AAB" w:rsidP="00EC4AAB" w:rsidR="00EC4AAB">
      <w:pPr>
        <w:spacing w:after="0"/>
        <w:jc w:val="both"/>
      </w:pPr>
    </w:p>
    <w:p w:rsidRDefault="00EC4AAB" w:rsidP="00EC4AAB" w:rsidR="00EC4AAB">
      <w:pPr>
        <w:spacing w:after="0"/>
        <w:jc w:val="both"/>
      </w:pPr>
    </w:p>
    <w:p w:rsidRDefault="00EC4AAB" w:rsidP="00EC4AAB" w:rsidR="00EC4AAB">
      <w:pPr>
        <w:spacing w:after="0"/>
        <w:jc w:val="center"/>
      </w:pPr>
      <w:r>
        <w:t>r i j e š i o  j e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both"/>
      </w:pPr>
      <w:r>
        <w:tab/>
        <w:t>I/ Otvara se stečajni postupak nad stečajnim dužnikom CITRA CENTAR društvo s ograničenom odgovornošću za proizvodnju, trgovinu i usluge, skraćena tvrtka: CITRA CENTAR d.o.o. Hrašćica, Vatroslava Jagića 8, MBS: 070072989, OIB: 65254159267, s danom 24. kolovoza 2017. u 14,30 sati.</w:t>
      </w:r>
    </w:p>
    <w:p w:rsidRDefault="00EC4AAB" w:rsidP="00EC4AAB" w:rsidR="00EC4AAB">
      <w:pPr>
        <w:spacing w:after="0"/>
        <w:jc w:val="both"/>
      </w:pPr>
    </w:p>
    <w:p w:rsidRDefault="00EC4AAB" w:rsidP="00EC4AAB" w:rsidR="00EC4AAB">
      <w:pPr>
        <w:spacing w:after="0"/>
        <w:jc w:val="both"/>
        <w:rPr>
          <w:szCs w:val="20"/>
        </w:rPr>
      </w:pPr>
      <w:r>
        <w:tab/>
        <w:t>II/ Zaključuje se stečajni postupak nad stečajnim dužnikom CITRA CENTAR društvo s ograničenom odgovornošću za proizvodnju, trgovinu i usluge, skraćena tvrtka: CITRA CENTAR d.o.o. Hrašćica, Vatroslava Jagića 8, MBS: 070072989, OIB: 65254159267.</w:t>
      </w:r>
    </w:p>
    <w:p w:rsidRDefault="00EC4AAB" w:rsidP="00EC4AAB" w:rsidR="00EC4AAB">
      <w:pPr>
        <w:spacing w:after="0"/>
        <w:jc w:val="both"/>
      </w:pPr>
    </w:p>
    <w:p w:rsidRDefault="00EC4AAB" w:rsidP="00EC4AAB" w:rsidR="00EC4AAB">
      <w:pPr>
        <w:spacing w:after="0"/>
        <w:jc w:val="both"/>
      </w:pPr>
      <w:r>
        <w:tab/>
        <w:t xml:space="preserve">III/ Za stečajnog upravitelja imenuje se David Jakovljević iz Sesveta, Kašinska 7, OIB: 63014812654 </w:t>
      </w:r>
    </w:p>
    <w:p w:rsidRDefault="00EC4AAB" w:rsidP="00EC4AAB" w:rsidR="00EC4AAB">
      <w:pPr>
        <w:spacing w:after="0"/>
        <w:jc w:val="both"/>
        <w:rPr>
          <w:color w:val="FF0000"/>
        </w:rPr>
      </w:pPr>
    </w:p>
    <w:p w:rsidRDefault="00EC4AAB" w:rsidP="00EC4AAB" w:rsidR="00EC4AAB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EC4AAB" w:rsidP="00EC4AAB" w:rsidR="00EC4AAB">
      <w:pPr>
        <w:spacing w:after="0"/>
        <w:jc w:val="both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center"/>
      </w:pPr>
      <w:r>
        <w:t>Obrazloženje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both"/>
      </w:pPr>
      <w:r>
        <w:tab/>
        <w:t xml:space="preserve">Predlagatelj je dana 20. lipnja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</w:t>
      </w:r>
      <w: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EC4AAB" w:rsidP="00EC4AAB" w:rsidR="00EC4AAB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center"/>
      </w:pPr>
      <w:r>
        <w:t>U Varaždinu, 24. kolovoza 2017. godine</w:t>
      </w:r>
    </w:p>
    <w:p w:rsidRDefault="00EC4AAB" w:rsidP="00EC4AAB" w:rsidR="00EC4AAB">
      <w:pPr>
        <w:spacing w:after="0"/>
      </w:pPr>
      <w:r>
        <w:t xml:space="preserve">                                                                                                  </w:t>
      </w:r>
    </w:p>
    <w:p w:rsidRDefault="00EC4AAB" w:rsidP="00EC4AAB" w:rsidR="00EC4AAB">
      <w:pPr>
        <w:spacing w:after="0"/>
      </w:pPr>
      <w:r>
        <w:t xml:space="preserve">     </w:t>
      </w:r>
    </w:p>
    <w:p w:rsidRDefault="00EC4AAB" w:rsidP="00EC4AAB" w:rsidR="00EC4A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  <w:r>
        <w:t xml:space="preserve">                              </w:t>
      </w:r>
    </w:p>
    <w:p w:rsidRDefault="00EC4AAB" w:rsidP="00EC4AAB" w:rsidR="00EC4AAB">
      <w:pPr>
        <w:spacing w:after="0"/>
      </w:pPr>
      <w:r>
        <w:tab/>
        <w:t>UPUTA O PRAVNOM LIJEKU: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C4AAB" w:rsidP="00EC4AAB" w:rsidR="00EC4AA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  <w:r>
        <w:t>DNA:</w:t>
      </w:r>
    </w:p>
    <w:p w:rsidRDefault="00EC4AAB" w:rsidP="00EC4AAB" w:rsidR="00EC4AA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C4AAB" w:rsidP="00EC4AAB" w:rsidR="00EC4AAB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EC4AAB" w:rsidP="00EC4AAB" w:rsidR="00EC4AAB">
      <w:pPr>
        <w:numPr>
          <w:ilvl w:val="0"/>
          <w:numId w:val="47"/>
        </w:numPr>
        <w:spacing w:after="0"/>
      </w:pPr>
      <w:r>
        <w:t>Dužnik CITRA CENTAR d.o.o. Hrašćica, Vatroslava Jagića 8, Varaždin</w:t>
      </w:r>
    </w:p>
    <w:p w:rsidRDefault="00EC4AAB" w:rsidP="00EC4AAB" w:rsidR="00EC4AAB">
      <w:pPr>
        <w:numPr>
          <w:ilvl w:val="0"/>
          <w:numId w:val="47"/>
        </w:numPr>
        <w:spacing w:after="0"/>
      </w:pPr>
      <w:r>
        <w:t>Direktor dužnika Manuela Kukec iz Hrašćice, Vatroslava Jagića 8, Varaždin</w:t>
      </w:r>
    </w:p>
    <w:p w:rsidRDefault="00EC4AAB" w:rsidP="00EC4AAB" w:rsidR="00EC4AAB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EC4AAB" w:rsidP="00EC4AAB" w:rsidR="00EC4AAB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EC4AAB" w:rsidP="00EC4AAB" w:rsidR="00EC4AAB">
      <w:pPr>
        <w:numPr>
          <w:ilvl w:val="0"/>
          <w:numId w:val="47"/>
        </w:numPr>
        <w:spacing w:after="0"/>
        <w:rPr>
          <w:szCs w:val="20"/>
        </w:rPr>
      </w:pPr>
      <w:r>
        <w:t>Stečajni upravitelj David Jakovljević iz Sesveta, Kašinska 7, 10360 Sesvete</w:t>
      </w:r>
    </w:p>
    <w:p w:rsidRDefault="00EC4AAB" w:rsidP="00EC4AAB" w:rsidR="00EC4AAB">
      <w:pPr>
        <w:numPr>
          <w:ilvl w:val="0"/>
          <w:numId w:val="47"/>
        </w:numPr>
        <w:spacing w:after="0"/>
      </w:pPr>
      <w:r>
        <w:t>e-Oglasna ploča suda</w:t>
      </w: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EC4AAB" w:rsidP="00EC4AAB" w:rsidR="00EC4AAB">
      <w:pPr>
        <w:spacing w:after="0"/>
      </w:pPr>
    </w:p>
    <w:p w:rsidRDefault="00AB4602" w:rsidP="00EC4AAB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47A" w:rsidP="00537B78" w:rsidR="0057747A">
      <w:r>
        <w:separator/>
      </w:r>
    </w:p>
  </w:endnote>
  <w:endnote w:id="0" w:type="continuationSeparator">
    <w:p w:rsidRDefault="0057747A" w:rsidP="00537B78" w:rsidR="00577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47A" w:rsidP="00537B78" w:rsidR="0057747A">
      <w:r>
        <w:separator/>
      </w:r>
    </w:p>
  </w:footnote>
  <w:footnote w:id="0" w:type="continuationSeparator">
    <w:p w:rsidRDefault="0057747A" w:rsidP="00537B78" w:rsidR="00577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1A65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7A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AAB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3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St-341/2017-4</izvorni_sadrzaj>
    <derivirana_varijabla naziv="DomainObject.Oznaka_1">St-341/2017-4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CITRA CENTAR društvo s ograničenom odgovornošću za proizvodnju, trgovinu i usluge</izvorni_sadrzaj>
    <derivirana_varijabla naziv="DomainObject.Predmet.ProtustrankaFormated_1">  CITRA CENTAR društvo s ograničenom odgovornošću za proizvodnju, trgovinu i usluge</derivirana_varijabla>
  </DomainObject.Predmet.ProtustrankaFormated>
  <DomainObject.Predmet.ProtustrankaFormatedOIB>
    <izvorni_sadrzaj>  CITRA CENTAR društvo s ograničenom odgovornošću za proizvodnju, trgovinu i usluge, OIB 65254159267</izvorni_sadrzaj>
    <derivirana_varijabla naziv="DomainObject.Predmet.ProtustrankaFormatedOIB_1">  CITRA CENTAR društvo s ograničenom odgovornošću za proizvodnju, trgovinu i usluge, OIB 65254159267</derivirana_varijabla>
  </DomainObject.Predmet.ProtustrankaFormatedOIB>
  <DomainObject.Predmet.ProtustrankaFormatedWithAdress>
    <izvorni_sadrzaj> CITRA CENTAR društvo s ograničenom odgovornošću za proizvodnju, trgovinu i usluge, Vatroslava Jagića 8, 42000 Hrašćica</izvorni_sadrzaj>
    <derivirana_varijabla naziv="DomainObject.Predmet.ProtustrankaFormatedWithAdress_1"> CITRA CENTAR društvo s ograničenom odgovornošću za proizvodnju, trgovinu i usluge, Vatroslava Jagića 8, 42000 Hrašćica</derivirana_varijabla>
  </DomainObject.Predmet.ProtustrankaFormatedWithAdress>
  <DomainObject.Predmet.ProtustrankaFormatedWithAdressOIB>
    <izvorni_sadrzaj> CITRA CENTAR društvo s ograničenom odgovornošću za proizvodnju, trgovinu i usluge, OIB 65254159267, Vatroslava Jagića 8, 42000 Hrašćica</izvorni_sadrzaj>
    <derivirana_varijabla naziv="DomainObject.Predmet.ProtustrankaFormatedWithAdressOIB_1"> CITRA CENTAR društvo s ograničenom odgovornošću za proizvodnju, trgovinu i usluge, OIB 65254159267, Vatroslava Jagića 8, 42000 Hrašćica</derivirana_varijabla>
  </DomainObject.Predmet.ProtustrankaFormatedWithAdressOIB>
  <DomainObject.Predmet.ProtustrankaWithAdress>
    <izvorni_sadrzaj>CITRA CENTAR društvo s ograničenom odgovornošću za proizvodnju, trgovinu i usluge Vatroslava Jagića 8, 42000 Hrašćica</izvorni_sadrzaj>
    <derivirana_varijabla naziv="DomainObject.Predmet.ProtustrankaWithAdress_1">CITRA CENTAR društvo s ograničenom odgovornošću za proizvodnju, trgovinu i usluge Vatroslava Jagića 8, 42000 Hrašćica</derivirana_varijabla>
  </DomainObject.Predmet.ProtustrankaWithAdress>
  <DomainObject.Predmet.ProtustrankaWithAdressOIB>
    <izvorni_sadrzaj>CITRA CENTAR društvo s ograničenom odgovornošću za proizvodnju, trgovinu i usluge, OIB 65254159267, Vatroslava Jagića 8, 42000 Hrašćica</izvorni_sadrzaj>
    <derivirana_varijabla naziv="DomainObject.Predmet.ProtustrankaWithAdressOIB_1">CITRA CENTAR društvo s ograničenom odgovornošću za proizvodnju, trgovinu i usluge, OIB 65254159267, Vatroslava Jagića 8, 42000 Hrašćica</derivirana_varijabla>
  </DomainObject.Predmet.ProtustrankaWithAdressOIB>
  <DomainObject.Predmet.ProtustrankaNazivFormated>
    <izvorni_sadrzaj>CITRA CENTAR društvo s ograničenom odgovornošću za proizvodnju, trgovinu i usluge</izvorni_sadrzaj>
    <derivirana_varijabla naziv="DomainObject.Predmet.ProtustrankaNazivFormated_1">CITRA CENTAR društvo s ograničenom odgovornošću za proizvodnju, trgovinu i usluge</derivirana_varijabla>
  </DomainObject.Predmet.ProtustrankaNazivFormated>
  <DomainObject.Predmet.ProtustrankaNazivFormatedOIB>
    <izvorni_sadrzaj>CITRA CENTAR društvo s ograničenom odgovornošću za proizvodnju, trgovinu i usluge, OIB 65254159267</izvorni_sadrzaj>
    <derivirana_varijabla naziv="DomainObject.Predmet.ProtustrankaNazivFormatedOIB_1">CITRA CENTAR društvo s ograničenom odgovornošću za proizvodnju, trgovinu i usluge, OIB 65254159267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36696.71</izvorni_sadrzaj>
    <derivirana_varijabla naziv="DomainObject.Predmet.TrenutnaVrijednost_1">36696.71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CITRA CENTAR društvo s ograničenom odgovornošću za proizvodnju, trgovinu i usluge</item>
    </izvorni_sadrzaj>
    <derivirana_varijabla naziv="DomainObject.Predmet.ProtuStrankaListFormated_1">
      <item>CITRA CENTAR društvo s ograničenom odgovornošću za proizvodnju, trgovinu i usluge</item>
    </derivirana_varijabla>
  </DomainObject.Predmet.ProtuStrankaListFormated>
  <DomainObject.Predmet.ProtuStrankaListFormatedOIB>
    <izvorni_sadrzaj>
      <item>CITRA CENTAR društvo s ograničenom odgovornošću za proizvodnju, trgovinu i usluge, OIB 65254159267</item>
    </izvorni_sadrzaj>
    <derivirana_varijabla naziv="DomainObject.Predmet.ProtuStrankaListFormatedOIB_1">
      <item>CITRA CENTAR društvo s ograničenom odgovornošću za proizvodnju, trgovinu i usluge, OIB 65254159267</item>
    </derivirana_varijabla>
  </DomainObject.Predmet.ProtuStrankaListFormatedOIB>
  <DomainObject.Predmet.ProtuStrankaListFormatedWithAdress>
    <izvorni_sadrzaj>
      <item>CITRA CENTAR društvo s ograničenom odgovornošću za proizvodnju, trgovinu i usluge, Vatroslava Jagića 8, 42000 Hrašćica</item>
    </izvorni_sadrzaj>
    <derivirana_varijabla naziv="DomainObject.Predmet.ProtuStrankaListFormatedWithAdress_1">
      <item>CITRA CENTAR društvo s ograničenom odgovornošću za proizvodnju, trgovinu i usluge, Vatroslava Jagića 8, 42000 Hrašćica</item>
    </derivirana_varijabla>
  </DomainObject.Predmet.ProtuStrankaListFormatedWithAdress>
  <DomainObject.Predmet.ProtuStrankaListFormatedWithAdressOIB>
    <izvorni_sadrzaj>
      <item>CITRA CENTAR društvo s ograničenom odgovornošću za proizvodnju, trgovinu i usluge, OIB 65254159267, Vatroslava Jagića 8, 42000 Hrašćica</item>
    </izvorni_sadrzaj>
    <derivirana_varijabla naziv="DomainObject.Predmet.ProtuStrankaListFormatedWithAdressOIB_1">
      <item>CITRA CENTAR društvo s ograničenom odgovornošću za proizvodnju, trgovinu i usluge, OIB 65254159267, Vatroslava Jagića 8, 42000 Hrašćica</item>
    </derivirana_varijabla>
  </DomainObject.Predmet.ProtuStrankaListFormatedWithAdressOIB>
  <DomainObject.Predmet.ProtuStrankaListNazivFormated>
    <izvorni_sadrzaj>
      <item>CITRA CENTAR društvo s ograničenom odgovornošću za proizvodnju, trgovinu i usluge</item>
    </izvorni_sadrzaj>
    <derivirana_varijabla naziv="DomainObject.Predmet.ProtuStrankaListNazivFormated_1">
      <item>CITRA CENTAR društvo s ograničenom odgovornošću za proizvodnju, trgovinu i usluge</item>
    </derivirana_varijabla>
  </DomainObject.Predmet.ProtuStrankaListNazivFormated>
  <DomainObject.Predmet.ProtuStrankaListNazivFormatedOIB>
    <izvorni_sadrzaj>
      <item>CITRA CENTAR društvo s ograničenom odgovornošću za proizvodnju, trgovinu i usluge, OIB 65254159267</item>
    </izvorni_sadrzaj>
    <derivirana_varijabla naziv="DomainObject.Predmet.ProtuStrankaListNazivFormatedOIB_1">
      <item>CITRA CENTAR društvo s ograničenom odgovornošću za proizvodnju, trgovinu i usluge, OIB 65254159267</item>
    </derivirana_varijabla>
  </DomainObject.Predmet.ProtuStrankaListNazivFormatedOIB>
  <DomainObject.Predmet.OstaliListFormated>
    <izvorni_sadrzaj>
      <item>Sudski registar Trgovačkog suda u Varaždinu</item>
      <item>Manuela Kukec</item>
    </izvorni_sadrzaj>
    <derivirana_varijabla naziv="DomainObject.Predmet.OstaliListFormated_1">
      <item>Sudski registar Trgovačkog suda u Varaždinu</item>
      <item>Manuela Kukec</item>
    </derivirana_varijabla>
  </DomainObject.Predmet.OstaliListFormated>
  <DomainObject.Predmet.OstaliListFormatedOIB>
    <izvorni_sadrzaj>
      <item>Sudski registar Trgovačkog suda u Varaždinu</item>
      <item>Manuela Kukec, OIB 85893524456</item>
    </izvorni_sadrzaj>
    <derivirana_varijabla naziv="DomainObject.Predmet.OstaliListFormatedOIB_1">
      <item>Sudski registar Trgovačkog suda u Varaždinu</item>
      <item>Manuela Kukec, OIB 85893524456</item>
    </derivirana_varijabla>
  </DomainObject.Predmet.OstaliListFormatedOIB>
  <DomainObject.Predmet.OstaliListFormatedWithAdress>
    <izvorni_sadrzaj>
      <item>Sudski registar Trgovačkog suda u Varaždinu, B.Radića 2, 42000 Varaždin</item>
      <item>Manuela Kukec, Vatroslava Jagića 8, 42000 Hrašćica</item>
    </izvorni_sadrzaj>
    <derivirana_varijabla naziv="DomainObject.Predmet.OstaliListFormatedWithAdress_1">
      <item>Sudski registar Trgovačkog suda u Varaždinu, B.Radića 2, 42000 Varaždin</item>
      <item>Manuela Kukec, Vatroslava Jagića 8, 42000 Hrašćica</item>
    </derivirana_varijabla>
  </DomainObject.Predmet.OstaliListFormatedWithAdress>
  <DomainObject.Predmet.OstaliListFormatedWithAdressOIB>
    <izvorni_sadrzaj>
      <item>Sudski registar Trgovačkog suda u Varaždinu, B.Radića 2, 42000 Varaždin</item>
      <item>Manuela Kukec, OIB 85893524456, Vatroslava Jagića 8, 42000 Hrašćica</item>
    </izvorni_sadrzaj>
    <derivirana_varijabla naziv="DomainObject.Predmet.OstaliListFormatedWithAdressOIB_1">
      <item>Sudski registar Trgovačkog suda u Varaždinu, B.Radića 2, 42000 Varaždin</item>
      <item>Manuela Kukec, OIB 85893524456, Vatroslava Jagića 8, 42000 Hrašćica</item>
    </derivirana_varijabla>
  </DomainObject.Predmet.OstaliListFormatedWithAdressOIB>
  <DomainObject.Predmet.OstaliListNazivFormated>
    <izvorni_sadrzaj>
      <item>Sudski registar Trgovačkog suda u Varaždinu</item>
      <item>Manuela Kukec</item>
    </izvorni_sadrzaj>
    <derivirana_varijabla naziv="DomainObject.Predmet.OstaliListNazivFormated_1">
      <item>Sudski registar Trgovačkog suda u Varaždinu</item>
      <item>Manuela Kukec</item>
    </derivirana_varijabla>
  </DomainObject.Predmet.OstaliListNazivFormated>
  <DomainObject.Predmet.OstaliListNazivFormatedOIB>
    <izvorni_sadrzaj>
      <item>Sudski registar Trgovačkog suda u Varaždinu</item>
      <item>Manuela Kukec, OIB 85893524456</item>
    </izvorni_sadrzaj>
    <derivirana_varijabla naziv="DomainObject.Predmet.OstaliListNazivFormatedOIB_1">
      <item>Sudski registar Trgovačkog suda u Varaždinu</item>
      <item>Manuela Kukec, OIB 85893524456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St-341/2017-4</izvorni_sadrzaj>
    <derivirana_varijabla naziv="DomainObject.PoslovniBrojDokumenta_1">St-341/2017-4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CITRA CENTAR društvo s ograničenom odgovornošću za proizvodnju, trgovinu i usluge</izvorni_sadrzaj>
    <derivirana_varijabla naziv="DomainObject.Predmet.ProtustrankaIDrugi_1">CITRA CENTAR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CITRA CENTAR društvo s ograničenom odgovornošću za proizvodnju, trgovinu i usluge, OIB 65254159267, Vatroslava Jagića 8, 42000 Hrašćica</izvorni_sadrzaj>
    <derivirana_varijabla naziv="DomainObject.Predmet.ProtustrankaIDrugiAdressOIB_1">CITRA CENTAR društvo s ograničenom odgovornošću za proizvodnju, trgovinu i usluge, OIB 65254159267, Vatroslava Jagića 8,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CITRA CENTAR društvo s ograničenom odgovornošću za proizvodnju, trgovinu i usluge</item>
      <item>Sudski registar Trgovačkog suda u Varaždinu</item>
      <item>Manuela Kukec</item>
    </izvorni_sadrzaj>
    <derivirana_varijabla naziv="DomainObject.Predmet.SudioniciListNaziv_1">
      <item>Financijska agencija</item>
      <item>CITRA CENTAR društvo s ograničenom odgovornošću za proizvodnju, trgovinu i usluge</item>
      <item>Sudski registar Trgovačkog suda u Varaždinu</item>
      <item>Manuela Kukec</item>
    </derivirana_varijabla>
  </DomainObject.Predmet.SudioniciListNaziv>
  <DomainObject.Predmet.SudioniciListAdressOIB>
    <izvorni_sadrzaj>
      <item>Financijska agencija, OIB 85821130368, Ulica grada Vukovara 70,10000 Zagreb</item>
      <item>CITRA CENTAR društvo s ograničenom odgovornošću za proizvodnju, trgovinu i usluge, OIB 65254159267, Vatroslava Jagića 8,42000 Hrašćica</item>
      <item>Sudski registar Trgovačkog suda u Varaždinu, B.Radića 2,42000 Varaždin</item>
      <item>Manuela Kukec, OIB 85893524456, Vatroslava Jagića 8,42000 Hrašćica</item>
    </izvorni_sadrzaj>
    <derivirana_varijabla naziv="DomainObject.Predmet.SudioniciListAdressOIB_1">
      <item>Financijska agencija, OIB 85821130368, Ulica grada Vukovara 70,10000 Zagreb</item>
      <item>CITRA CENTAR društvo s ograničenom odgovornošću za proizvodnju, trgovinu i usluge, OIB 65254159267, Vatroslava Jagića 8,42000 Hrašćica</item>
      <item>Sudski registar Trgovačkog suda u Varaždinu, B.Radića 2,42000 Varaždin</item>
      <item>Manuela Kukec, OIB 85893524456, Vatroslava Jagića 8,42000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E5415-0B2E-442B-8C72-0CE09CC52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3060</properties:Characters>
  <properties:Lines>92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2017-08-24T10:17:00Z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