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0d32" w14:paraId="4d50d3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BD50C2">
        <w:t>5 St-919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BD50C2">
        <w:t xml:space="preserve"> dužnika M-PROGRES d.o.o., Čakovec</w:t>
      </w:r>
      <w:r w:rsidR="00740000">
        <w:t xml:space="preserve">, </w:t>
      </w:r>
      <w:r w:rsidR="00BD50C2">
        <w:t>O. Price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 0700</w:t>
      </w:r>
      <w:r w:rsidR="00BD50C2">
        <w:t>73836, OIB: 44546796268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D50C2" w:rsidRPr="00BD50C2">
        <w:t xml:space="preserve"> </w:t>
      </w:r>
      <w:r w:rsidR="00BD50C2">
        <w:t>M-PROGRES d.o.o., Čakovec, O. Price</w:t>
      </w:r>
      <w:r w:rsidR="00BD50C2">
        <w:rPr>
          <w:b/>
        </w:rPr>
        <w:t xml:space="preserve">, </w:t>
      </w:r>
      <w:r w:rsidR="00BD50C2">
        <w:t>MBS: 070073836, OIB: 44546796268</w:t>
      </w:r>
      <w:r w:rsidR="00740000">
        <w:t xml:space="preserve">, </w:t>
      </w:r>
      <w:r w:rsidR="00CB6C18">
        <w:t xml:space="preserve">iznosi </w:t>
      </w:r>
      <w:r w:rsidR="006669E6">
        <w:t>33.874,15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BD50C2">
        <w:t xml:space="preserve"> Biserka Rok, Čakovec, Ognjena Price 8 i direktor dužnika </w:t>
      </w:r>
      <w:proofErr w:type="spellStart"/>
      <w:r w:rsidR="00BD50C2">
        <w:t>Iztok</w:t>
      </w:r>
      <w:proofErr w:type="spellEnd"/>
      <w:r w:rsidR="00BD50C2">
        <w:t xml:space="preserve"> </w:t>
      </w:r>
      <w:proofErr w:type="spellStart"/>
      <w:r w:rsidR="00BD50C2">
        <w:t>Barborič</w:t>
      </w:r>
      <w:proofErr w:type="spellEnd"/>
      <w:r w:rsidR="00BD50C2">
        <w:t xml:space="preserve">, Slovenija, Celje, Ulica Alme </w:t>
      </w:r>
      <w:proofErr w:type="spellStart"/>
      <w:r w:rsidR="00BD50C2">
        <w:t>Karlinove</w:t>
      </w:r>
      <w:proofErr w:type="spellEnd"/>
      <w:r w:rsidR="00BD50C2">
        <w:t xml:space="preserve"> 52</w:t>
      </w:r>
      <w:r w:rsidR="00067CA3">
        <w:t>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5A6" w:rsidR="00C625A6">
      <w:r>
        <w:separator/>
      </w:r>
    </w:p>
  </w:endnote>
  <w:endnote w:id="0" w:type="continuationSeparator">
    <w:p w:rsidRDefault="00C625A6" w:rsidR="00C62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5A6" w:rsidR="00C625A6">
      <w:r>
        <w:separator/>
      </w:r>
    </w:p>
  </w:footnote>
  <w:footnote w:id="0" w:type="continuationSeparator">
    <w:p w:rsidRDefault="00C625A6" w:rsidR="00C62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B72D6"/>
    <w:rsid w:val="001E6833"/>
    <w:rsid w:val="001E6AB7"/>
    <w:rsid w:val="002055B4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669E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67EC4"/>
    <w:rsid w:val="007925A0"/>
    <w:rsid w:val="00795A71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6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M-PROGRES društvo s ograničenom odgovornošću za posredovanje i trgovinu</izvorni_sadrzaj>
    <derivirana_varijabla naziv="DomainObject.Predmet.ProtustrankaFormated_1">  M-PROGRES društvo s ograničenom odgovornošću za posredovanje i trgovinu</derivirana_varijabla>
  </DomainObject.Predmet.ProtustrankaFormated>
  <DomainObject.Predmet.ProtustrankaFormatedOIB>
    <izvorni_sadrzaj>  M-PROGRES društvo s ograničenom odgovornošću za posredovanje i trgovinu, OIB 44546796268</izvorni_sadrzaj>
    <derivirana_varijabla naziv="DomainObject.Predmet.ProtustrankaFormatedOIB_1">  M-PROGRES društvo s ograničenom odgovornošću za posredovanje i trgovinu, OIB 44546796268</derivirana_varijabla>
  </DomainObject.Predmet.ProtustrankaFormatedOIB>
  <DomainObject.Predmet.ProtustrankaFormatedWithAdress>
    <izvorni_sadrzaj> M-PROGRES društvo s ograničenom odgovornošću za posredovanje i trgovinu, O. Price 8, 40000 Čakovec</izvorni_sadrzaj>
    <derivirana_varijabla naziv="DomainObject.Predmet.ProtustrankaFormatedWithAdress_1"> M-PROGRES društvo s ograničenom odgovornošću za posredovanje i trgovinu, O. Price 8, 40000 Čakovec</derivirana_varijabla>
  </DomainObject.Predmet.ProtustrankaFormatedWithAdress>
  <DomainObject.Predmet.ProtustrankaFormatedWithAdressOIB>
    <izvorni_sadrzaj> M-PROGRES društvo s ograničenom odgovornošću za posredovanje i trgovinu, OIB 44546796268, O. Price 8, 40000 Čakovec</izvorni_sadrzaj>
    <derivirana_varijabla naziv="DomainObject.Predmet.ProtustrankaFormatedWithAdressOIB_1"> M-PROGRES društvo s ograničenom odgovornošću za posredovanje i trgovinu, OIB 44546796268, O. Price 8, 40000 Čakovec</derivirana_varijabla>
  </DomainObject.Predmet.ProtustrankaFormatedWithAdressOIB>
  <DomainObject.Predmet.ProtustrankaWithAdress>
    <izvorni_sadrzaj>M-PROGRES društvo s ograničenom odgovornošću za posredovanje i trgovinu O. Price 8, 40000 Čakovec</izvorni_sadrzaj>
    <derivirana_varijabla naziv="DomainObject.Predmet.ProtustrankaWithAdress_1">M-PROGRES društvo s ograničenom odgovornošću za posredovanje i trgovinu O. Price 8, 40000 Čakovec</derivirana_varijabla>
  </DomainObject.Predmet.ProtustrankaWithAdress>
  <DomainObject.Predmet.ProtustrankaWithAdressOIB>
    <izvorni_sadrzaj>M-PROGRES društvo s ograničenom odgovornošću za posredovanje i trgovinu, OIB 44546796268, O. Price 8, 40000 Čakovec</izvorni_sadrzaj>
    <derivirana_varijabla naziv="DomainObject.Predmet.ProtustrankaWithAdressOIB_1">M-PROGRES društvo s ograničenom odgovornošću za posredovanje i trgovinu, OIB 44546796268, O. Price 8, 40000 Čakovec</derivirana_varijabla>
  </DomainObject.Predmet.ProtustrankaWithAdressOIB>
  <DomainObject.Predmet.ProtustrankaNazivFormated>
    <izvorni_sadrzaj>M-PROGRES društvo s ograničenom odgovornošću za posredovanje i trgovinu</izvorni_sadrzaj>
    <derivirana_varijabla naziv="DomainObject.Predmet.ProtustrankaNazivFormated_1">M-PROGRES društvo s ograničenom odgovornošću za posredovanje i trgovinu</derivirana_varijabla>
  </DomainObject.Predmet.ProtustrankaNazivFormated>
  <DomainObject.Predmet.ProtustrankaNazivFormatedOIB>
    <izvorni_sadrzaj>M-PROGRES društvo s ograničenom odgovornošću za posredovanje i trgovinu, OIB 44546796268</izvorni_sadrzaj>
    <derivirana_varijabla naziv="DomainObject.Predmet.ProtustrankaNazivFormatedOIB_1">M-PROGRES društvo s ograničenom odgovornošću za posredovanje i trgovinu, OIB 44546796268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M-PROGRES društvo s ograničenom odgovornošću za posredovanje i trgovinu</item>
    </izvorni_sadrzaj>
    <derivirana_varijabla naziv="DomainObject.Predmet.ProtuStrankaListFormated_1">
      <item>M-PROGRES društvo s ograničenom odgovornošću za posredovanje i trgovinu</item>
    </derivirana_varijabla>
  </DomainObject.Predmet.ProtuStrankaListFormated>
  <DomainObject.Predmet.ProtuStrankaListFormatedOIB>
    <izvorni_sadrzaj>
      <item>M-PROGRES društvo s ograničenom odgovornošću za posredovanje i trgovinu, OIB 44546796268</item>
    </izvorni_sadrzaj>
    <derivirana_varijabla naziv="DomainObject.Predmet.ProtuStrankaListFormatedOIB_1">
      <item>M-PROGRES društvo s ograničenom odgovornošću za posredovanje i trgovinu, OIB 44546796268</item>
    </derivirana_varijabla>
  </DomainObject.Predmet.ProtuStrankaListFormatedOIB>
  <DomainObject.Predmet.ProtuStrankaListFormatedWithAdress>
    <izvorni_sadrzaj>
      <item>M-PROGRES društvo s ograničenom odgovornošću za posredovanje i trgovinu, O. Price 8, 40000 Čakovec</item>
    </izvorni_sadrzaj>
    <derivirana_varijabla naziv="DomainObject.Predmet.ProtuStrankaListFormatedWithAdress_1">
      <item>M-PROGRES društvo s ograničenom odgovornošću za posredovanje i trgovinu, O. Price 8, 40000 Čakovec</item>
    </derivirana_varijabla>
  </DomainObject.Predmet.ProtuStrankaListFormatedWithAdress>
  <DomainObject.Predmet.ProtuStrankaListFormatedWithAdressOIB>
    <izvorni_sadrzaj>
      <item>M-PROGRES društvo s ograničenom odgovornošću za posredovanje i trgovinu, OIB 44546796268, O. Price 8, 40000 Čakovec</item>
    </izvorni_sadrzaj>
    <derivirana_varijabla naziv="DomainObject.Predmet.ProtuStrankaListFormatedWithAdressOIB_1">
      <item>M-PROGRES društvo s ograničenom odgovornošću za posredovanje i trgovinu, OIB 44546796268, O. Price 8, 40000 Čakovec</item>
    </derivirana_varijabla>
  </DomainObject.Predmet.ProtuStrankaListFormatedWithAdressOIB>
  <DomainObject.Predmet.ProtuStrankaListNazivFormated>
    <izvorni_sadrzaj>
      <item>M-PROGRES društvo s ograničenom odgovornošću za posredovanje i trgovinu</item>
    </izvorni_sadrzaj>
    <derivirana_varijabla naziv="DomainObject.Predmet.ProtuStrankaListNazivFormated_1">
      <item>M-PROGRES društvo s ograničenom odgovornošću za posredovanje i trgovinu</item>
    </derivirana_varijabla>
  </DomainObject.Predmet.ProtuStrankaListNazivFormated>
  <DomainObject.Predmet.ProtuStrankaListNazivFormatedOIB>
    <izvorni_sadrzaj>
      <item>M-PROGRES društvo s ograničenom odgovornošću za posredovanje i trgovinu, OIB 44546796268</item>
    </izvorni_sadrzaj>
    <derivirana_varijabla naziv="DomainObject.Predmet.ProtuStrankaListNazivFormatedOIB_1">
      <item>M-PROGRES društvo s ograničenom odgovornošću za posredovanje i trgovinu, OIB 44546796268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M-PROGRES društvo s ograničenom odgovornošću za posredovanje i trgovinu</izvorni_sadrzaj>
    <derivirana_varijabla naziv="DomainObject.Predmet.ProtustrankaIDrugi_1">M-PROGRES društvo s ograničenom odgovornošću za posredovanje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M-PROGRES društvo s ograničenom odgovornošću za posredovanje i trgovinu, OIB 44546796268, O. Price 8, 40000 Čakovec</izvorni_sadrzaj>
    <derivirana_varijabla naziv="DomainObject.Predmet.ProtustrankaIDrugiAdressOIB_1">M-PROGRES društvo s ograničenom odgovornošću za posredovanje i trgovinu, OIB 44546796268, O. Price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M-PROGRES društvo s ograničenom odgovornošću za posredovanje i trgovinu</item>
      <item>E-oglasna ploča</item>
      <item>Sudski registar, Trgovački sud u Varaždinu</item>
    </izvorni_sadrzaj>
    <derivirana_varijabla naziv="DomainObject.Predmet.SudioniciListNaziv_1">
      <item>Financijska agencija</item>
      <item>M-PROGRES društvo s ograničenom odgovornošću za posredovanje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M-PROGRES društvo s ograničenom odgovornošću za posredovanje i trgovinu, OIB 44546796268, O. Price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M-PROGRES društvo s ograničenom odgovornošću za posredovanje i trgovinu, OIB 44546796268, O. Price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44546796268</item>
      <item>, OIB null</item>
      <item>, OIB null</item>
    </izvorni_sadrzaj>
    <derivirana_varijabla naziv="DomainObject.Predmet.SudioniciListNazivOIB_1">
      <item>, OIB 85821130368</item>
      <item>, OIB 44546796268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2BCB8-40E1-46A4-B5A2-3358952C7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1917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2016-01-15T09:24:00Z</dcterms:created>
  <dc:creator>Ljubica Makovec</dc:creator>
  <cp:lastModifiedBy>Maja Marčec</cp:lastModifiedBy>
  <cp:lastPrinted>2016-01-15T09:24:00Z</cp:lastPrinted>
  <dcterms:modified xmlns:xsi="http://www.w3.org/2001/XMLSchema-instance" xsi:type="dcterms:W3CDTF">2016-01-15T09:26:00Z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