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3f06" w14:paraId="9593f06" w:rsidRDefault="00851CAB" w:rsidP="00E76238" w:rsidR="00851CAB">
      <w:pPr>
        <w15:collapsed w:val="false"/>
        <w:rPr>
          <w:rFonts w:cs="Tahoma" w:hAnsi="Calibri" w:ascii="Calibri"/>
          <w:b/>
        </w:rPr>
      </w:pPr>
      <w:bookmarkStart w:name="_GoBack" w:id="0"/>
      <w:bookmarkEnd w:id="0"/>
    </w:p>
    <w:tbl>
      <w:tblPr>
        <w:tblW w:type="dxa" w:w="9648"/>
        <w:tblLook w:val="01E0" w:noVBand="0" w:noHBand="0" w:lastColumn="1" w:firstColumn="1" w:lastRow="1" w:firstRow="1"/>
      </w:tblPr>
      <w:tblGrid>
        <w:gridCol w:w="9648"/>
      </w:tblGrid>
      <w:tr w:rsidR="00D90000" w:rsidRPr="00D90000">
        <w:tc>
          <w:tcPr>
            <w:tcW w:type="dxa" w:w="9648"/>
          </w:tcPr>
          <w:p w:rsidRDefault="00D90000" w:rsidP="00563C81" w:rsidR="00D90000" w:rsidRPr="00D90000">
            <w:pPr>
              <w:rPr>
                <w:rFonts w:cs="Tahoma" w:hAnsi="Calibri" w:ascii="Calibri"/>
                <w:b/>
                <w:bCs/>
              </w:rPr>
            </w:pPr>
            <w:r w:rsidRPr="00D90000">
              <w:rPr>
                <w:rFonts w:cs="Tahoma" w:hAnsi="Calibri" w:ascii="Calibri"/>
                <w:b/>
                <w:bCs/>
              </w:rPr>
              <w:t xml:space="preserve">EDI COLOR  d.o.o.                                                                                              </w:t>
            </w:r>
            <w:r>
              <w:rPr>
                <w:rFonts w:cs="Tahoma" w:hAnsi="Calibri" w:ascii="Calibri"/>
                <w:b/>
                <w:bCs/>
              </w:rPr>
              <w:t xml:space="preserve">                      </w:t>
            </w:r>
            <w:r w:rsidRPr="00D90000">
              <w:rPr>
                <w:rFonts w:cs="Tahoma" w:hAnsi="Calibri" w:ascii="Calibri"/>
                <w:b/>
                <w:bCs/>
              </w:rPr>
              <w:t>3  St-3529/16</w:t>
            </w:r>
          </w:p>
          <w:p w:rsidRDefault="00D90000" w:rsidP="00563C81" w:rsidR="00D90000" w:rsidRPr="00D90000">
            <w:pPr>
              <w:rPr>
                <w:rFonts w:cs="Tahoma" w:hAnsi="Calibri" w:ascii="Calibri"/>
                <w:b/>
                <w:bCs/>
              </w:rPr>
            </w:pPr>
            <w:r w:rsidRPr="00D90000">
              <w:rPr>
                <w:rFonts w:cs="Tahoma" w:hAnsi="Calibri" w:ascii="Calibri"/>
                <w:b/>
              </w:rPr>
              <w:t>OIB: 75127873558</w:t>
            </w:r>
          </w:p>
        </w:tc>
      </w:tr>
      <w:tr w:rsidR="00D90000" w:rsidRPr="00D90000">
        <w:tc>
          <w:tcPr>
            <w:tcW w:type="dxa" w:w="9648"/>
          </w:tcPr>
          <w:p w:rsidRDefault="00D90000" w:rsidP="00563C81" w:rsidR="00D90000" w:rsidRPr="00D90000">
            <w:pPr>
              <w:rPr>
                <w:rFonts w:cs="Tahoma" w:hAnsi="Calibri" w:ascii="Calibri"/>
                <w:bCs/>
              </w:rPr>
            </w:pPr>
            <w:r w:rsidRPr="00D90000">
              <w:rPr>
                <w:rFonts w:cs="Tahoma" w:hAnsi="Calibri" w:ascii="Calibri"/>
              </w:rPr>
              <w:t>Sisak, Matije Fintića 29</w:t>
            </w:r>
          </w:p>
        </w:tc>
      </w:tr>
    </w:tbl>
    <w:p w:rsidRDefault="00D90000" w:rsidP="0001457B" w:rsidR="00D90000" w:rsidRPr="00D90000">
      <w:pPr>
        <w:ind w:hanging="1440" w:left="1440"/>
        <w:jc w:val="both"/>
        <w:rPr>
          <w:rFonts w:cs="Tahoma" w:hAnsi="Calibri" w:ascii="Calibri"/>
          <w:b/>
          <w:sz w:val="16"/>
          <w:szCs w:val="16"/>
        </w:rPr>
      </w:pPr>
    </w:p>
    <w:p w:rsidRDefault="00F6793E" w:rsidP="0001457B" w:rsidR="0001457B">
      <w:pPr>
        <w:rPr>
          <w:rFonts w:cs="Tahoma" w:hAnsi="Calibri" w:ascii="Calibri"/>
          <w:b/>
        </w:rPr>
      </w:pPr>
      <w:r>
        <w:rPr>
          <w:rFonts w:cs="Tahoma" w:hAnsi="Calibri" w:ascii="Calibri"/>
          <w:b/>
        </w:rPr>
        <w:t>Miron Ma</w:t>
      </w:r>
      <w:r w:rsidR="0001457B">
        <w:rPr>
          <w:rFonts w:cs="Tahoma" w:hAnsi="Calibri" w:ascii="Calibri"/>
          <w:b/>
        </w:rPr>
        <w:t>rkičević</w:t>
      </w:r>
    </w:p>
    <w:p w:rsidRDefault="0001457B" w:rsidP="0001457B" w:rsidR="0001457B" w:rsidRPr="00076CD5">
      <w:pPr>
        <w:rPr>
          <w:rFonts w:cs="Tahoma" w:hAnsi="Calibri" w:ascii="Calibri"/>
          <w:b/>
        </w:rPr>
      </w:pPr>
      <w:r>
        <w:rPr>
          <w:rFonts w:cs="Tahoma" w:hAnsi="Calibri" w:ascii="Calibri"/>
          <w:b/>
        </w:rPr>
        <w:t>p</w:t>
      </w:r>
      <w:r w:rsidRPr="00076CD5">
        <w:rPr>
          <w:rFonts w:cs="Tahoma" w:hAnsi="Calibri" w:ascii="Calibri"/>
          <w:b/>
        </w:rPr>
        <w:t>rivremeni stečajni upravitelj</w:t>
      </w:r>
    </w:p>
    <w:p w:rsidRDefault="0001457B" w:rsidP="0001457B" w:rsidR="0001457B" w:rsidRPr="009724AD">
      <w:pPr>
        <w:rPr>
          <w:rFonts w:hAnsi="Calibri" w:ascii="Calibri"/>
        </w:rPr>
      </w:pPr>
      <w:r>
        <w:rPr>
          <w:rFonts w:hAnsi="Calibri" w:ascii="Calibri"/>
        </w:rPr>
        <w:t>Zagreb, Kneza Borne 1</w:t>
      </w:r>
    </w:p>
    <w:p w:rsidRDefault="0001457B" w:rsidP="0001457B" w:rsidR="0001457B">
      <w:pPr>
        <w:rPr>
          <w:rFonts w:hAnsi="Calibri" w:ascii="Calibri"/>
        </w:rPr>
      </w:pPr>
      <w:r w:rsidRPr="009724AD">
        <w:rPr>
          <w:rFonts w:hAnsi="Calibri" w:ascii="Calibri"/>
        </w:rPr>
        <w:t xml:space="preserve">Tel/fax: 01 </w:t>
      </w:r>
      <w:smartTag w:element="phone" w:uri="urn:schemas-microsoft-com:office:smarttags">
        <w:smartTagPr>
          <w:attr w:val="trans" w:name="ls" w:uri="urn:schemas-microsoft-com:office:office"/>
        </w:smartTagPr>
        <w:r w:rsidRPr="009724AD">
          <w:rPr>
            <w:rFonts w:hAnsi="Calibri" w:ascii="Calibri"/>
          </w:rPr>
          <w:t>46 47 218</w:t>
        </w:r>
      </w:smartTag>
    </w:p>
    <w:p w:rsidRDefault="0001457B" w:rsidP="0001457B" w:rsidR="0001457B" w:rsidRPr="009724AD">
      <w:pPr>
        <w:rPr>
          <w:rFonts w:hAnsi="Calibri" w:ascii="Calibri"/>
        </w:rPr>
      </w:pPr>
      <w:r>
        <w:rPr>
          <w:rFonts w:hAnsi="Calibri" w:ascii="Calibri"/>
        </w:rPr>
        <w:t>e-mail: mironstecaj@gmail.com</w:t>
      </w:r>
    </w:p>
    <w:p w:rsidRDefault="0001457B" w:rsidP="0001457B" w:rsidR="0001457B">
      <w:pPr>
        <w:rPr>
          <w:rFonts w:hAnsi="Calibri" w:ascii="Calibri"/>
          <w:sz w:val="18"/>
          <w:szCs w:val="18"/>
        </w:rPr>
      </w:pPr>
    </w:p>
    <w:p w:rsidRDefault="00F25674" w:rsidP="0001457B" w:rsidR="00F25674" w:rsidRPr="005527F5">
      <w:pPr>
        <w:rPr>
          <w:rFonts w:hAnsi="Calibri" w:ascii="Calibri"/>
          <w:sz w:val="18"/>
          <w:szCs w:val="18"/>
        </w:rPr>
      </w:pPr>
    </w:p>
    <w:p w:rsidRDefault="0001457B" w:rsidP="0001457B" w:rsidR="0001457B" w:rsidRPr="009724AD">
      <w:pPr>
        <w:rPr>
          <w:rFonts w:hAnsi="Calibri" w:ascii="Calibri"/>
        </w:rPr>
      </w:pPr>
      <w:r w:rsidRPr="009724AD">
        <w:rPr>
          <w:rFonts w:hAnsi="Calibri" w:ascii="Calibri"/>
        </w:rPr>
        <w:t xml:space="preserve">Zagreb,  </w:t>
      </w:r>
      <w:r w:rsidR="000B08A0">
        <w:rPr>
          <w:rFonts w:hAnsi="Calibri" w:ascii="Calibri"/>
        </w:rPr>
        <w:t>1</w:t>
      </w:r>
      <w:r w:rsidR="0085411C">
        <w:rPr>
          <w:rFonts w:hAnsi="Calibri" w:ascii="Calibri"/>
        </w:rPr>
        <w:t>8</w:t>
      </w:r>
      <w:r w:rsidR="006D2266">
        <w:rPr>
          <w:rFonts w:hAnsi="Calibri" w:ascii="Calibri"/>
        </w:rPr>
        <w:t>.07</w:t>
      </w:r>
      <w:r w:rsidR="00D90000">
        <w:rPr>
          <w:rFonts w:hAnsi="Calibri" w:ascii="Calibri"/>
        </w:rPr>
        <w:t>.2018</w:t>
      </w:r>
      <w:r>
        <w:rPr>
          <w:rFonts w:hAnsi="Calibri" w:ascii="Calibri"/>
        </w:rPr>
        <w:t xml:space="preserve">. </w:t>
      </w:r>
      <w:r w:rsidRPr="009724AD">
        <w:rPr>
          <w:rFonts w:hAnsi="Calibri" w:ascii="Calibri"/>
        </w:rPr>
        <w:t xml:space="preserve"> godine</w:t>
      </w:r>
    </w:p>
    <w:p w:rsidRDefault="00E76238" w:rsidP="00AF7963" w:rsidR="00E76238">
      <w:pPr>
        <w:jc w:val="both"/>
        <w:rPr>
          <w:rFonts w:cs="Arial" w:hAnsi="Calibri" w:ascii="Calibri"/>
        </w:rPr>
      </w:pPr>
    </w:p>
    <w:p w:rsidRDefault="00851CAB" w:rsidP="00AF7963" w:rsidR="00851CAB">
      <w:pPr>
        <w:jc w:val="both"/>
        <w:rPr>
          <w:rFonts w:cs="Arial" w:hAnsi="Calibri" w:ascii="Calibri"/>
        </w:rPr>
      </w:pPr>
    </w:p>
    <w:p w:rsidRDefault="00F25674" w:rsidP="00AF7963" w:rsidR="00F25674">
      <w:pPr>
        <w:jc w:val="both"/>
        <w:rPr>
          <w:rFonts w:cs="Arial" w:hAnsi="Calibri" w:ascii="Calibri"/>
        </w:rPr>
      </w:pPr>
    </w:p>
    <w:p w:rsidRDefault="00313386" w:rsidP="00AF7963" w:rsidR="00BA5CD2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 xml:space="preserve">                                  </w:t>
      </w:r>
    </w:p>
    <w:p w:rsidRDefault="00BA5CD2" w:rsidP="00AF7963" w:rsidR="00E05F96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ab/>
        <w:t xml:space="preserve">                            </w:t>
      </w:r>
      <w:r w:rsidR="005C11CA" w:rsidRPr="00AF7963">
        <w:rPr>
          <w:rFonts w:cs="Arial" w:hAnsi="Calibri" w:ascii="Calibri"/>
        </w:rPr>
        <w:t xml:space="preserve">         </w:t>
      </w:r>
      <w:r w:rsidR="00533238" w:rsidRPr="00AF7963">
        <w:rPr>
          <w:rFonts w:cs="Arial" w:hAnsi="Calibri" w:ascii="Calibri"/>
        </w:rPr>
        <w:tab/>
      </w:r>
      <w:r w:rsidR="00533238" w:rsidRPr="00AF7963">
        <w:rPr>
          <w:rFonts w:cs="Arial" w:hAnsi="Calibri" w:ascii="Calibri"/>
        </w:rPr>
        <w:tab/>
      </w:r>
      <w:r w:rsidR="00735C1B" w:rsidRPr="00AF7963">
        <w:rPr>
          <w:rFonts w:cs="Arial" w:hAnsi="Calibri" w:ascii="Calibri"/>
        </w:rPr>
        <w:tab/>
      </w:r>
      <w:r w:rsidR="005C11CA" w:rsidRPr="00AF7963">
        <w:rPr>
          <w:rFonts w:cs="Arial" w:hAnsi="Calibri" w:ascii="Calibri"/>
        </w:rPr>
        <w:t xml:space="preserve">   </w:t>
      </w:r>
      <w:r w:rsidR="003F277B" w:rsidRPr="00AF7963">
        <w:rPr>
          <w:rFonts w:cs="Arial" w:hAnsi="Calibri" w:ascii="Calibri"/>
        </w:rPr>
        <w:tab/>
      </w:r>
      <w:r w:rsidR="003F277B" w:rsidRPr="00AF7963">
        <w:rPr>
          <w:rFonts w:cs="Arial" w:hAnsi="Calibri" w:ascii="Calibri"/>
        </w:rPr>
        <w:tab/>
      </w:r>
      <w:r w:rsidR="003F277B" w:rsidRPr="00AF7963">
        <w:rPr>
          <w:rFonts w:cs="Arial" w:hAnsi="Calibri" w:ascii="Calibri"/>
        </w:rPr>
        <w:tab/>
      </w:r>
    </w:p>
    <w:p w:rsidRDefault="00AF7963" w:rsidP="00AF7963" w:rsidR="007577F4" w:rsidRPr="00E76238">
      <w:pPr>
        <w:jc w:val="both"/>
        <w:rPr>
          <w:rFonts w:cs="Arial" w:hAnsi="Calibri" w:ascii="Calibri"/>
          <w:b/>
        </w:rPr>
      </w:pP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>
        <w:rPr>
          <w:rFonts w:cs="Arial" w:hAnsi="Calibri" w:ascii="Calibri"/>
        </w:rPr>
        <w:tab/>
      </w:r>
      <w:r w:rsidRPr="00E76238">
        <w:rPr>
          <w:rFonts w:cs="Arial" w:hAnsi="Calibri" w:ascii="Calibri"/>
          <w:b/>
        </w:rPr>
        <w:t>TRGOVAČKI SUD U ZAGREBU</w:t>
      </w:r>
    </w:p>
    <w:p w:rsidRDefault="00E05F96" w:rsidP="00AF7963" w:rsidR="00F55F31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</w:p>
    <w:p w:rsidRDefault="00E05F96" w:rsidP="00AF7963" w:rsidR="005772A0">
      <w:p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  <w:r w:rsidRPr="00AF7963">
        <w:rPr>
          <w:rFonts w:cs="Arial" w:hAnsi="Calibri" w:ascii="Calibri"/>
          <w:b/>
        </w:rPr>
        <w:tab/>
      </w:r>
    </w:p>
    <w:p w:rsidRDefault="00E76238" w:rsidP="00AF7963" w:rsidR="00E76238">
      <w:pPr>
        <w:jc w:val="both"/>
        <w:rPr>
          <w:rFonts w:cs="Arial" w:hAnsi="Calibri" w:ascii="Calibri"/>
          <w:b/>
        </w:rPr>
      </w:pPr>
    </w:p>
    <w:p w:rsidRDefault="00E05F96" w:rsidP="00AF7963" w:rsidR="00E05F96">
      <w:pPr>
        <w:jc w:val="both"/>
        <w:rPr>
          <w:rFonts w:cs="Arial" w:hAnsi="Calibri" w:ascii="Calibri"/>
          <w:b/>
        </w:rPr>
      </w:pPr>
    </w:p>
    <w:p w:rsidRDefault="00F25674" w:rsidP="00AF7963" w:rsidR="00F25674">
      <w:pPr>
        <w:jc w:val="both"/>
        <w:rPr>
          <w:rFonts w:cs="Arial" w:hAnsi="Calibri" w:ascii="Calibri"/>
        </w:rPr>
      </w:pPr>
    </w:p>
    <w:p w:rsidRDefault="00E76238" w:rsidP="00AF7963" w:rsidR="0012128D" w:rsidRPr="00AF7963">
      <w:pPr>
        <w:jc w:val="both"/>
        <w:rPr>
          <w:rFonts w:cs="Arial" w:hAnsi="Calibri" w:ascii="Calibri"/>
        </w:rPr>
      </w:pPr>
      <w:r w:rsidRPr="00076CD5">
        <w:rPr>
          <w:rFonts w:cs="Tahoma" w:hAnsi="Calibri" w:ascii="Calibri"/>
        </w:rPr>
        <w:t xml:space="preserve">Rješenjem Trgovačkog suda u Zagrebu broj </w:t>
      </w:r>
      <w:r w:rsidR="00D90000" w:rsidRPr="00D90000">
        <w:rPr>
          <w:rFonts w:cs="Tahoma" w:hAnsi="Calibri" w:ascii="Calibri"/>
        </w:rPr>
        <w:t>3 St-3529/16-9</w:t>
      </w:r>
      <w:r w:rsidR="00D90000">
        <w:rPr>
          <w:rFonts w:cs="Tahoma" w:hAnsi="Calibri" w:ascii="Calibri"/>
        </w:rPr>
        <w:t xml:space="preserve"> </w:t>
      </w:r>
      <w:r w:rsidRPr="00076CD5">
        <w:rPr>
          <w:rFonts w:cs="Tahoma" w:hAnsi="Calibri" w:ascii="Calibri"/>
        </w:rPr>
        <w:t xml:space="preserve">od </w:t>
      </w:r>
      <w:smartTag w:element="date" w:uri="urn:schemas-microsoft-com:office:smarttags">
        <w:smartTagPr>
          <w:attr w:val="2018" w:name="Year"/>
          <w:attr w:val="14" w:name="Day"/>
          <w:attr w:val="06" w:name="Month"/>
          <w:attr w:val="trans" w:name="ls"/>
        </w:smartTagPr>
        <w:r w:rsidR="00D90000">
          <w:rPr>
            <w:rFonts w:cs="Tahoma" w:hAnsi="Calibri" w:ascii="Calibri"/>
          </w:rPr>
          <w:t>14.06.2018</w:t>
        </w:r>
        <w:r>
          <w:rPr>
            <w:rFonts w:cs="Tahoma" w:hAnsi="Calibri" w:ascii="Calibri"/>
          </w:rPr>
          <w:t>.</w:t>
        </w:r>
      </w:smartTag>
      <w:r>
        <w:rPr>
          <w:rFonts w:cs="Tahoma" w:hAnsi="Calibri" w:ascii="Calibri"/>
        </w:rPr>
        <w:t xml:space="preserve"> </w:t>
      </w:r>
      <w:r w:rsidRPr="00076CD5">
        <w:rPr>
          <w:rFonts w:cs="Tahoma" w:hAnsi="Calibri" w:ascii="Calibri"/>
        </w:rPr>
        <w:t>godine</w:t>
      </w:r>
      <w:r w:rsidR="00884117">
        <w:rPr>
          <w:rFonts w:cs="Tahoma" w:hAnsi="Calibri" w:ascii="Calibri"/>
        </w:rPr>
        <w:t xml:space="preserve"> </w:t>
      </w:r>
      <w:r w:rsidR="0012128D" w:rsidRPr="00AF7963">
        <w:rPr>
          <w:rFonts w:cs="Arial" w:hAnsi="Calibri" w:ascii="Calibri"/>
        </w:rPr>
        <w:t xml:space="preserve">imenovan sam privremenim stečajnim upraviteljem u prethodnom postupku radi utvrđivanja uvjeta za otvaranje stečajnog postupka nad </w:t>
      </w:r>
      <w:r w:rsidRPr="00076CD5">
        <w:rPr>
          <w:rFonts w:cs="Tahoma" w:hAnsi="Calibri" w:ascii="Calibri"/>
        </w:rPr>
        <w:t xml:space="preserve">dužnikom </w:t>
      </w:r>
      <w:r w:rsidR="00D90000" w:rsidRPr="00D90000">
        <w:rPr>
          <w:rFonts w:cs="Tahoma" w:hAnsi="Calibri" w:ascii="Calibri"/>
        </w:rPr>
        <w:t xml:space="preserve">EDI COLOR d.o.o. Sisak, Matije Fintića 29, OIB: </w:t>
      </w:r>
      <w:smartTag w:element="metricconverter" w:uri="urn:schemas-microsoft-com:office:smarttags">
        <w:smartTagPr>
          <w:attr w:val="75127873558, a" w:name="ProductID"/>
        </w:smartTagPr>
        <w:r w:rsidR="00D90000" w:rsidRPr="00D90000">
          <w:rPr>
            <w:rFonts w:cs="Tahoma" w:hAnsi="Calibri" w:ascii="Calibri"/>
          </w:rPr>
          <w:t>75127873558</w:t>
        </w:r>
        <w:r w:rsidR="0012128D" w:rsidRPr="00AF7963">
          <w:rPr>
            <w:rFonts w:cs="Arial" w:hAnsi="Calibri" w:ascii="Calibri"/>
          </w:rPr>
          <w:t>, a</w:t>
        </w:r>
      </w:smartTag>
      <w:r w:rsidR="0012128D" w:rsidRPr="00AF7963">
        <w:rPr>
          <w:rFonts w:cs="Arial" w:hAnsi="Calibri" w:ascii="Calibri"/>
        </w:rPr>
        <w:t xml:space="preserve"> temeljem kojeg privremeni stečajni upravitelj podnosi </w:t>
      </w:r>
    </w:p>
    <w:p w:rsidRDefault="0012128D" w:rsidP="00AF7963" w:rsidR="0012128D">
      <w:pPr>
        <w:jc w:val="both"/>
        <w:rPr>
          <w:rFonts w:cs="Arial" w:hAnsi="Calibri" w:ascii="Calibri"/>
        </w:rPr>
      </w:pPr>
    </w:p>
    <w:p w:rsidRDefault="00851CAB" w:rsidP="00AF7963" w:rsidR="00851CAB">
      <w:pPr>
        <w:jc w:val="both"/>
        <w:rPr>
          <w:rFonts w:cs="Arial" w:hAnsi="Calibri" w:ascii="Calibri"/>
        </w:rPr>
      </w:pPr>
    </w:p>
    <w:p w:rsidRDefault="00F25674" w:rsidP="00AF7963" w:rsidR="00F25674" w:rsidRPr="00AF7963">
      <w:pPr>
        <w:jc w:val="both"/>
        <w:rPr>
          <w:rFonts w:cs="Arial" w:hAnsi="Calibri" w:ascii="Calibri"/>
        </w:rPr>
      </w:pPr>
    </w:p>
    <w:p w:rsidRDefault="0012128D" w:rsidP="00AF7963" w:rsidR="0012128D" w:rsidRPr="00AF7963">
      <w:pPr>
        <w:jc w:val="center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>IZVJEŠĆE</w:t>
      </w:r>
    </w:p>
    <w:p w:rsidRDefault="0012128D" w:rsidP="00AF7963" w:rsidR="0012128D">
      <w:pPr>
        <w:jc w:val="both"/>
        <w:rPr>
          <w:rFonts w:cs="Arial" w:hAnsi="Calibri" w:ascii="Calibri"/>
        </w:rPr>
      </w:pPr>
    </w:p>
    <w:p w:rsidRDefault="00851CAB" w:rsidP="00AF7963" w:rsidR="00851CAB" w:rsidRPr="00AF7963">
      <w:pPr>
        <w:jc w:val="both"/>
        <w:rPr>
          <w:rFonts w:cs="Arial" w:hAnsi="Calibri" w:ascii="Calibri"/>
        </w:rPr>
      </w:pPr>
    </w:p>
    <w:p w:rsidRDefault="0012128D" w:rsidP="00AF7963" w:rsidR="0012128D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 xml:space="preserve">o provedenom prethodnom postupku radi utvrđivanja uvjeta i razloga za otvaranje stečajnog postupka, te da li je imovina dužnika dostatna za pokriće </w:t>
      </w:r>
      <w:r w:rsidR="00A232E8">
        <w:rPr>
          <w:rFonts w:cs="Arial" w:hAnsi="Calibri" w:ascii="Calibri"/>
        </w:rPr>
        <w:t xml:space="preserve">troškova </w:t>
      </w:r>
      <w:r w:rsidRPr="00AF7963">
        <w:rPr>
          <w:rFonts w:cs="Arial" w:hAnsi="Calibri" w:ascii="Calibri"/>
        </w:rPr>
        <w:t>stečajnog postupka.</w:t>
      </w:r>
    </w:p>
    <w:p w:rsidRDefault="0012128D" w:rsidP="00AF7963" w:rsidR="0012128D" w:rsidRPr="00851CAB">
      <w:pPr>
        <w:jc w:val="both"/>
        <w:rPr>
          <w:rFonts w:cs="Arial" w:hAnsi="Calibri" w:ascii="Calibri"/>
          <w:sz w:val="20"/>
          <w:szCs w:val="20"/>
        </w:rPr>
      </w:pPr>
    </w:p>
    <w:p w:rsidRDefault="0012128D" w:rsidP="00AF7963" w:rsidR="0012128D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>Postupajući po gore navedenom rješenju utvrđene su slijedeće činjenice:</w:t>
      </w:r>
    </w:p>
    <w:p w:rsidRDefault="0012128D" w:rsidP="00AF7963" w:rsidR="0012128D">
      <w:pPr>
        <w:jc w:val="both"/>
        <w:rPr>
          <w:rFonts w:cs="Arial" w:hAnsi="Calibri" w:ascii="Calibri"/>
        </w:rPr>
      </w:pPr>
    </w:p>
    <w:p w:rsidRDefault="00851CAB" w:rsidP="00AF7963" w:rsidR="00851CAB" w:rsidRPr="00F6793E">
      <w:pPr>
        <w:jc w:val="both"/>
        <w:rPr>
          <w:rFonts w:cs="Arial" w:hAnsi="Calibri" w:ascii="Calibri"/>
          <w:sz w:val="16"/>
          <w:szCs w:val="16"/>
        </w:rPr>
      </w:pPr>
    </w:p>
    <w:p w:rsidRDefault="00F25674" w:rsidP="00AF7963" w:rsidR="00F25674" w:rsidRPr="00AF7963">
      <w:pPr>
        <w:jc w:val="both"/>
        <w:rPr>
          <w:rFonts w:cs="Arial" w:hAnsi="Calibri" w:ascii="Calibri"/>
        </w:rPr>
      </w:pPr>
    </w:p>
    <w:p w:rsidRDefault="005E7FBE" w:rsidP="00E76238" w:rsidR="00E05F96" w:rsidRPr="00AF7963">
      <w:pPr>
        <w:numPr>
          <w:ilvl w:val="0"/>
          <w:numId w:val="9"/>
        </w:num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>OPĆENITO O STEČAJNOM DUŽNIKU</w:t>
      </w:r>
    </w:p>
    <w:p w:rsidRDefault="005E7FBE" w:rsidP="00AF7963" w:rsidR="005E7FBE" w:rsidRPr="00BC1825">
      <w:pPr>
        <w:spacing w:lineRule="auto" w:line="276"/>
        <w:ind w:hanging="283" w:left="851"/>
        <w:jc w:val="both"/>
        <w:rPr>
          <w:rFonts w:cs="Arial" w:hAnsi="Calibri" w:ascii="Calibri"/>
          <w:sz w:val="16"/>
          <w:szCs w:val="16"/>
        </w:rPr>
      </w:pPr>
    </w:p>
    <w:p w:rsidRDefault="005E7FBE" w:rsidP="00E76238" w:rsidR="00D90000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jc w:val="both"/>
        <w:rPr>
          <w:rFonts w:cs="Arial" w:hAnsi="Calibri" w:ascii="Calibri"/>
        </w:rPr>
      </w:pPr>
      <w:r w:rsidRPr="00AF7963">
        <w:rPr>
          <w:rStyle w:val="tabletitle2"/>
          <w:rFonts w:cs="Arial" w:hAnsi="Calibri" w:ascii="Calibri"/>
        </w:rPr>
        <w:t>Puni naziv društva glasi</w:t>
      </w:r>
      <w:r w:rsidR="00BC1825" w:rsidRPr="00BC1825">
        <w:rPr>
          <w:rFonts w:cs="Arial" w:hAnsi="Arial" w:ascii="Arial"/>
          <w:color w:val="003366"/>
          <w:sz w:val="18"/>
          <w:szCs w:val="18"/>
          <w:lang w:eastAsia="hr-HR"/>
        </w:rPr>
        <w:t xml:space="preserve"> </w:t>
      </w:r>
      <w:r w:rsidR="00D90000" w:rsidRPr="00D90000">
        <w:rPr>
          <w:rFonts w:cs="Arial" w:hAnsi="Calibri" w:ascii="Calibri"/>
        </w:rPr>
        <w:t>EDI COLOR društvo s ograničenom odgovornošću za trgovinu i usluge</w:t>
      </w:r>
    </w:p>
    <w:p w:rsidRDefault="005E7FBE" w:rsidP="00E76238" w:rsidR="00E76238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jc w:val="both"/>
        <w:rPr>
          <w:rStyle w:val="tabletitle2"/>
          <w:rFonts w:cs="Arial" w:hAnsi="Calibri" w:ascii="Calibri"/>
        </w:rPr>
      </w:pPr>
      <w:r w:rsidRPr="00AF7963">
        <w:rPr>
          <w:rStyle w:val="tabletitle2"/>
          <w:rFonts w:cs="Arial" w:hAnsi="Calibri" w:ascii="Calibri"/>
        </w:rPr>
        <w:t xml:space="preserve">Skraćeni naziv: </w:t>
      </w:r>
      <w:r w:rsidR="00D90000" w:rsidRPr="00D90000">
        <w:rPr>
          <w:rFonts w:cs="Arial" w:hAnsi="Calibri" w:ascii="Calibri"/>
        </w:rPr>
        <w:t>EDI COLOR</w:t>
      </w:r>
      <w:r w:rsidR="00D90000">
        <w:rPr>
          <w:rFonts w:cs="Arial" w:hAnsi="Calibri" w:ascii="Calibri"/>
        </w:rPr>
        <w:t xml:space="preserve"> </w:t>
      </w:r>
      <w:r w:rsidR="00B91232" w:rsidRPr="00BC1825">
        <w:rPr>
          <w:rFonts w:cs="Arial" w:hAnsi="Calibri" w:ascii="Calibri"/>
        </w:rPr>
        <w:t xml:space="preserve"> </w:t>
      </w:r>
      <w:r w:rsidR="00BC1825" w:rsidRPr="00BC1825">
        <w:rPr>
          <w:rFonts w:cs="Arial" w:hAnsi="Calibri" w:ascii="Calibri"/>
        </w:rPr>
        <w:t>d.o.o.</w:t>
      </w:r>
    </w:p>
    <w:p w:rsidRDefault="00E76238" w:rsidP="00D90000" w:rsidR="00B91232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rPr>
          <w:rFonts w:cs="Arial" w:hAnsi="Calibri" w:ascii="Calibri"/>
        </w:rPr>
      </w:pPr>
      <w:r>
        <w:rPr>
          <w:rStyle w:val="tabletitle2"/>
          <w:rFonts w:cs="Arial" w:hAnsi="Calibri" w:ascii="Calibri"/>
        </w:rPr>
        <w:t xml:space="preserve">Sjedište </w:t>
      </w:r>
      <w:r w:rsidR="001E7DAD" w:rsidRPr="00AF7963">
        <w:rPr>
          <w:rStyle w:val="tabletextfield"/>
          <w:rFonts w:cs="Arial" w:hAnsi="Calibri" w:ascii="Calibri"/>
        </w:rPr>
        <w:t>društva nalazi se na adresi</w:t>
      </w:r>
      <w:r w:rsidR="005E7FBE" w:rsidRPr="00AF7963">
        <w:rPr>
          <w:rStyle w:val="tabletextfield"/>
          <w:rFonts w:cs="Arial" w:hAnsi="Calibri" w:ascii="Calibri"/>
        </w:rPr>
        <w:t>:</w:t>
      </w:r>
      <w:r w:rsidR="005E7FBE" w:rsidRPr="00AF7963">
        <w:rPr>
          <w:rFonts w:cs="Arial" w:hAnsi="Calibri" w:ascii="Calibri"/>
        </w:rPr>
        <w:t xml:space="preserve"> </w:t>
      </w:r>
      <w:r w:rsidR="00D90000">
        <w:rPr>
          <w:rFonts w:cs="Arial" w:hAnsi="Calibri" w:ascii="Calibri"/>
        </w:rPr>
        <w:t xml:space="preserve">Sisak, </w:t>
      </w:r>
      <w:r w:rsidR="00D90000" w:rsidRPr="00D90000">
        <w:rPr>
          <w:rFonts w:cs="Arial" w:hAnsi="Calibri" w:ascii="Calibri"/>
        </w:rPr>
        <w:t>Matije Fintića 29</w:t>
      </w:r>
    </w:p>
    <w:p w:rsidRDefault="00E76238" w:rsidP="00E76238" w:rsidR="005E7FBE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jc w:val="both"/>
        <w:rPr>
          <w:rFonts w:cs="Arial" w:hAnsi="Calibri" w:ascii="Calibri"/>
        </w:rPr>
      </w:pPr>
      <w:r>
        <w:rPr>
          <w:rFonts w:cs="Arial" w:hAnsi="Calibri" w:ascii="Calibri"/>
        </w:rPr>
        <w:t>P</w:t>
      </w:r>
      <w:r w:rsidR="005E7FBE" w:rsidRPr="00AF7963">
        <w:rPr>
          <w:rFonts w:cs="Arial" w:hAnsi="Calibri" w:ascii="Calibri"/>
        </w:rPr>
        <w:t>ravni oblik društva je: društvo s ograničenom odgovornošću</w:t>
      </w:r>
    </w:p>
    <w:p w:rsidRDefault="00E76238" w:rsidP="00E76238" w:rsidR="00E76238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jc w:val="both"/>
        <w:rPr>
          <w:rFonts w:cs="Arial" w:hAnsi="Calibri" w:ascii="Calibri"/>
        </w:rPr>
      </w:pPr>
      <w:r>
        <w:rPr>
          <w:rFonts w:cs="Arial" w:hAnsi="Calibri" w:ascii="Calibri"/>
        </w:rPr>
        <w:t xml:space="preserve">OIB: </w:t>
      </w:r>
      <w:r w:rsidR="00D90000" w:rsidRPr="00D90000">
        <w:rPr>
          <w:rFonts w:cs="Arial" w:hAnsi="Calibri" w:ascii="Calibri"/>
        </w:rPr>
        <w:t>75127873558</w:t>
      </w:r>
    </w:p>
    <w:p w:rsidRDefault="005E7FBE" w:rsidP="00B91232" w:rsidR="00B91232" w:rsidRPr="00B91232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 xml:space="preserve">Matični broj subjekta: </w:t>
      </w:r>
      <w:r w:rsidR="00D90000" w:rsidRPr="00D90000">
        <w:rPr>
          <w:rFonts w:cs="Arial" w:hAnsi="Calibri" w:ascii="Calibri"/>
        </w:rPr>
        <w:t>080226706</w:t>
      </w: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546"/>
      </w:tblGrid>
      <w:tr w:rsidR="006E1AA9" w:rsidRPr="006E1AA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E1AA9" w:rsidP="006E1AA9" w:rsidR="006E1AA9">
            <w:pPr>
              <w:numPr>
                <w:ilvl w:val="0"/>
                <w:numId w:val="8"/>
              </w:numPr>
              <w:tabs>
                <w:tab w:pos="1003" w:val="clear"/>
                <w:tab w:pos="360" w:val="num"/>
              </w:tabs>
              <w:ind w:left="360"/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lastRenderedPageBreak/>
              <w:t>Osnivanje društva:</w:t>
            </w:r>
          </w:p>
          <w:p w:rsidRDefault="006E1AA9" w:rsidP="006E1AA9" w:rsidR="006E1AA9" w:rsidRPr="006E1AA9">
            <w:pPr>
              <w:ind w:left="360"/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 xml:space="preserve">- </w:t>
            </w:r>
            <w:r w:rsidR="00D90000" w:rsidRPr="00D90000">
              <w:rPr>
                <w:rFonts w:cs="Arial" w:hAnsi="Calibri" w:ascii="Calibri"/>
              </w:rPr>
              <w:t xml:space="preserve">Odlukom Skupštine Društva od </w:t>
            </w:r>
            <w:smartTag w:element="date" w:uri="urn:schemas-microsoft-com:office:smarttags">
              <w:smartTagPr>
                <w:attr w:val="2012" w:name="Year"/>
                <w:attr w:val="21" w:name="Day"/>
                <w:attr w:val="7" w:name="Month"/>
                <w:attr w:val="trans" w:name="ls"/>
              </w:smartTagPr>
              <w:r w:rsidR="00D90000" w:rsidRPr="00D90000">
                <w:rPr>
                  <w:rFonts w:cs="Arial" w:hAnsi="Calibri" w:ascii="Calibri"/>
                </w:rPr>
                <w:t>21. lipnja 2012</w:t>
              </w:r>
            </w:smartTag>
            <w:r w:rsidR="00D90000" w:rsidRPr="00D90000">
              <w:rPr>
                <w:rFonts w:cs="Arial" w:hAnsi="Calibri" w:ascii="Calibri"/>
              </w:rPr>
              <w:t xml:space="preserve">. godine, Izjava od </w:t>
            </w:r>
            <w:smartTag w:element="date" w:uri="urn:schemas-microsoft-com:office:smarttags">
              <w:smartTagPr>
                <w:attr w:val="2012" w:name="Year"/>
                <w:attr w:val="14" w:name="Day"/>
                <w:attr w:val="5" w:name="Month"/>
                <w:attr w:val="trans" w:name="ls"/>
              </w:smartTagPr>
              <w:r w:rsidR="00D90000" w:rsidRPr="00D90000">
                <w:rPr>
                  <w:rFonts w:cs="Arial" w:hAnsi="Calibri" w:ascii="Calibri"/>
                </w:rPr>
                <w:t>14. svibnja 2012</w:t>
              </w:r>
            </w:smartTag>
            <w:r w:rsidR="00D90000" w:rsidRPr="00D90000">
              <w:rPr>
                <w:rFonts w:cs="Arial" w:hAnsi="Calibri" w:ascii="Calibri"/>
              </w:rPr>
              <w:t>. godine, zamijenjena je novom Izjavom o osnivanju.</w:t>
            </w:r>
          </w:p>
        </w:tc>
      </w:tr>
      <w:tr w:rsidR="006E1AA9" w:rsidRPr="006E1AA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6E1AA9" w:rsidP="006E1AA9" w:rsidR="006E1AA9" w:rsidRPr="006E1AA9">
            <w:pPr>
              <w:ind w:left="390"/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 xml:space="preserve">- </w:t>
            </w:r>
            <w:r w:rsidR="00D90000" w:rsidRPr="00D90000">
              <w:rPr>
                <w:rFonts w:cs="Arial" w:hAnsi="Calibri" w:ascii="Calibri"/>
              </w:rPr>
              <w:t>Subjekt je bio upisan kod Trgovačkog suda u Zagrebu pod reg. uloškom br. 1-57920.</w:t>
            </w:r>
          </w:p>
        </w:tc>
      </w:tr>
    </w:tbl>
    <w:p w:rsidRDefault="00E76238" w:rsidP="00E76238" w:rsidR="00E76238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jc w:val="both"/>
        <w:rPr>
          <w:rStyle w:val="tabletitle2"/>
          <w:rFonts w:cs="Arial" w:hAnsi="Calibri" w:ascii="Calibri"/>
        </w:rPr>
      </w:pPr>
      <w:r>
        <w:rPr>
          <w:rStyle w:val="tabletitle2"/>
          <w:rFonts w:cs="Arial" w:hAnsi="Calibri" w:ascii="Calibri"/>
        </w:rPr>
        <w:t>U</w:t>
      </w:r>
      <w:r w:rsidR="005E7FBE" w:rsidRPr="00AF7963">
        <w:rPr>
          <w:rStyle w:val="tabletitle2"/>
          <w:rFonts w:cs="Arial" w:hAnsi="Calibri" w:ascii="Calibri"/>
        </w:rPr>
        <w:t xml:space="preserve">pisani temeljni kapital društva iznosi </w:t>
      </w:r>
      <w:r w:rsidR="00A176ED">
        <w:rPr>
          <w:rStyle w:val="tabletitle2"/>
          <w:rFonts w:cs="Arial" w:hAnsi="Calibri" w:ascii="Calibri"/>
        </w:rPr>
        <w:t xml:space="preserve">31.900,00 </w:t>
      </w:r>
      <w:r w:rsidR="005E7FBE" w:rsidRPr="00AF7963">
        <w:rPr>
          <w:rStyle w:val="tabletitle2"/>
          <w:rFonts w:cs="Arial" w:hAnsi="Calibri" w:ascii="Calibri"/>
        </w:rPr>
        <w:t xml:space="preserve"> kn</w:t>
      </w:r>
    </w:p>
    <w:p w:rsidRDefault="005E7FBE" w:rsidP="00E76238" w:rsidR="005E7FBE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jc w:val="both"/>
        <w:rPr>
          <w:rStyle w:val="tabletextfield"/>
          <w:rFonts w:cs="Arial" w:hAnsi="Calibri" w:ascii="Calibri"/>
        </w:rPr>
      </w:pPr>
      <w:r w:rsidRPr="00AF7963">
        <w:rPr>
          <w:rStyle w:val="tabletextfield"/>
          <w:rFonts w:cs="Arial" w:hAnsi="Calibri" w:ascii="Calibri"/>
        </w:rPr>
        <w:t>Osnivač</w:t>
      </w:r>
      <w:r w:rsidR="001E7DAD" w:rsidRPr="00AF7963">
        <w:rPr>
          <w:rStyle w:val="tabletextfield"/>
          <w:rFonts w:cs="Arial" w:hAnsi="Calibri" w:ascii="Calibri"/>
        </w:rPr>
        <w:t>i</w:t>
      </w:r>
      <w:r w:rsidRPr="00AF7963">
        <w:rPr>
          <w:rStyle w:val="tabletextfield"/>
          <w:rFonts w:cs="Arial" w:hAnsi="Calibri" w:ascii="Calibri"/>
        </w:rPr>
        <w:t xml:space="preserve">/članovi društva: </w:t>
      </w:r>
      <w:r w:rsidR="00BC1825">
        <w:rPr>
          <w:rStyle w:val="tabletextfield"/>
          <w:rFonts w:cs="Arial" w:hAnsi="Calibri" w:ascii="Calibri"/>
        </w:rPr>
        <w:t xml:space="preserve">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8"/>
        <w:gridCol w:w="360"/>
        <w:gridCol w:w="8820"/>
      </w:tblGrid>
      <w:tr w:rsidR="00BC1825">
        <w:tc>
          <w:tcPr>
            <w:tcW w:type="dxa" w:w="468"/>
          </w:tcPr>
          <w:p w:rsidRDefault="00BC1825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360"/>
          </w:tcPr>
          <w:p w:rsidRDefault="00BC1825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  <w:r>
              <w:rPr>
                <w:rStyle w:val="tabletextfield"/>
                <w:rFonts w:cs="Arial" w:hAnsi="Calibri" w:ascii="Calibri"/>
              </w:rPr>
              <w:t>-</w:t>
            </w:r>
          </w:p>
        </w:tc>
        <w:tc>
          <w:tcPr>
            <w:tcW w:type="dxa" w:w="8820"/>
          </w:tcPr>
          <w:p w:rsidRDefault="00A176ED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  <w:r>
              <w:rPr>
                <w:rFonts w:cs="Arial" w:hAnsi="Calibri" w:ascii="Calibri"/>
                <w:lang w:val="en-US"/>
              </w:rPr>
              <w:t>Emir Halilović</w:t>
            </w:r>
            <w:r w:rsidR="006E1AA9">
              <w:rPr>
                <w:rFonts w:cs="Arial" w:hAnsi="Calibri" w:ascii="Calibri"/>
                <w:lang w:val="en-US"/>
              </w:rPr>
              <w:t xml:space="preserve">, </w:t>
            </w:r>
            <w:r w:rsidR="00BE56F0" w:rsidRPr="006E1AA9">
              <w:rPr>
                <w:rFonts w:cs="Arial" w:hAnsi="Calibri" w:ascii="Calibri"/>
                <w:lang w:val="en-US"/>
              </w:rPr>
              <w:t xml:space="preserve">OIB: </w:t>
            </w:r>
            <w:r w:rsidRPr="00A176ED">
              <w:rPr>
                <w:rFonts w:hAnsi="Calibri" w:ascii="Calibri"/>
                <w:lang w:val="en-US"/>
              </w:rPr>
              <w:t>21653593791</w:t>
            </w:r>
            <w:r w:rsidR="00BE56F0">
              <w:rPr>
                <w:rFonts w:cs="Arial" w:hAnsi="Calibri" w:ascii="Calibri"/>
                <w:lang w:val="en-US"/>
              </w:rPr>
              <w:t xml:space="preserve">, </w:t>
            </w:r>
            <w:r>
              <w:rPr>
                <w:rFonts w:cs="Arial" w:hAnsi="Calibri" w:ascii="Calibri"/>
                <w:lang w:val="en-US"/>
              </w:rPr>
              <w:t>Ivana Gorana Kovačića 9, Punat</w:t>
            </w:r>
          </w:p>
        </w:tc>
      </w:tr>
      <w:tr w:rsidR="00BC1825" w:rsidRPr="00A176ED">
        <w:tc>
          <w:tcPr>
            <w:tcW w:type="dxa" w:w="468"/>
          </w:tcPr>
          <w:p w:rsidRDefault="00BC1825" w:rsidP="00821CD9" w:rsidR="00BC1825" w:rsidRPr="00A176ED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360"/>
          </w:tcPr>
          <w:p w:rsidRDefault="00BC1825" w:rsidP="00821CD9" w:rsidR="00BC1825" w:rsidRPr="00A176ED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8820"/>
          </w:tcPr>
          <w:p w:rsidRDefault="00A176ED" w:rsidP="00A176ED" w:rsidR="00A176ED" w:rsidRPr="00A176ED">
            <w:pPr>
              <w:jc w:val="both"/>
              <w:rPr>
                <w:rStyle w:val="tabletextfield"/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 xml:space="preserve">- </w:t>
            </w:r>
            <w:r w:rsidR="00BC1825" w:rsidRPr="00A176ED">
              <w:rPr>
                <w:rFonts w:cs="Arial" w:hAnsi="Calibri" w:ascii="Calibri"/>
              </w:rPr>
              <w:t>jedini osnivač d.o.o.</w:t>
            </w:r>
          </w:p>
        </w:tc>
      </w:tr>
    </w:tbl>
    <w:p w:rsidRDefault="00BC1825" w:rsidP="00E76238" w:rsidR="00BC1825">
      <w:pPr>
        <w:numPr>
          <w:ilvl w:val="0"/>
          <w:numId w:val="8"/>
        </w:numPr>
        <w:tabs>
          <w:tab w:pos="1003" w:val="clear"/>
          <w:tab w:pos="360" w:val="num"/>
        </w:tabs>
        <w:ind w:left="360"/>
        <w:jc w:val="both"/>
        <w:rPr>
          <w:rStyle w:val="tabletextfield"/>
          <w:rFonts w:cs="Arial" w:hAnsi="Calibri" w:ascii="Calibri"/>
        </w:rPr>
      </w:pPr>
      <w:r>
        <w:rPr>
          <w:rStyle w:val="tabletextfield"/>
          <w:rFonts w:cs="Arial" w:hAnsi="Calibri" w:ascii="Calibri"/>
        </w:rPr>
        <w:t>Osobe ovlaštene za zastupanje: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8"/>
        <w:gridCol w:w="360"/>
        <w:gridCol w:w="8820"/>
      </w:tblGrid>
      <w:tr w:rsidR="00BC1825">
        <w:tc>
          <w:tcPr>
            <w:tcW w:type="dxa" w:w="468"/>
          </w:tcPr>
          <w:p w:rsidRDefault="00BC1825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360"/>
          </w:tcPr>
          <w:p w:rsidRDefault="00BC1825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  <w:r>
              <w:rPr>
                <w:rStyle w:val="tabletextfield"/>
                <w:rFonts w:cs="Arial" w:hAnsi="Calibri" w:ascii="Calibri"/>
              </w:rPr>
              <w:t>-</w:t>
            </w:r>
          </w:p>
        </w:tc>
        <w:tc>
          <w:tcPr>
            <w:tcW w:type="dxa" w:w="8820"/>
          </w:tcPr>
          <w:p w:rsidRDefault="00A176ED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  <w:r>
              <w:rPr>
                <w:rFonts w:cs="Arial" w:hAnsi="Calibri" w:ascii="Calibri"/>
                <w:lang w:val="en-US"/>
              </w:rPr>
              <w:t>Željka Halilović</w:t>
            </w:r>
            <w:r w:rsidR="00F25674">
              <w:rPr>
                <w:rFonts w:cs="Arial" w:hAnsi="Calibri" w:ascii="Calibri"/>
                <w:lang w:val="en-US"/>
              </w:rPr>
              <w:t xml:space="preserve">, </w:t>
            </w:r>
            <w:r w:rsidR="00F25674" w:rsidRPr="006E1AA9">
              <w:rPr>
                <w:rFonts w:cs="Arial" w:hAnsi="Calibri" w:ascii="Calibri"/>
                <w:lang w:val="en-US"/>
              </w:rPr>
              <w:t xml:space="preserve">OIB: </w:t>
            </w:r>
            <w:r w:rsidRPr="00A176ED">
              <w:rPr>
                <w:rFonts w:cs="Arial" w:hAnsi="Calibri" w:ascii="Calibri"/>
              </w:rPr>
              <w:t>99810358627</w:t>
            </w:r>
            <w:r w:rsidR="00F25674">
              <w:rPr>
                <w:rFonts w:cs="Arial" w:hAnsi="Calibri" w:ascii="Calibri"/>
                <w:lang w:val="en-US"/>
              </w:rPr>
              <w:t xml:space="preserve">, </w:t>
            </w:r>
            <w:r>
              <w:rPr>
                <w:rFonts w:cs="Arial" w:hAnsi="Calibri" w:ascii="Calibri"/>
                <w:lang w:val="en-US"/>
              </w:rPr>
              <w:t>Sisak</w:t>
            </w:r>
            <w:r w:rsidR="00F25674" w:rsidRPr="006E1AA9">
              <w:rPr>
                <w:rFonts w:cs="Arial" w:hAnsi="Calibri" w:ascii="Calibri"/>
                <w:lang w:val="en-US"/>
              </w:rPr>
              <w:t xml:space="preserve">, </w:t>
            </w:r>
            <w:r>
              <w:rPr>
                <w:rFonts w:cs="Arial" w:hAnsi="Calibri" w:ascii="Calibri"/>
                <w:lang w:val="en-US"/>
              </w:rPr>
              <w:t>S. i A. Radića 27</w:t>
            </w:r>
          </w:p>
        </w:tc>
      </w:tr>
      <w:tr w:rsidR="00BC1825">
        <w:tc>
          <w:tcPr>
            <w:tcW w:type="dxa" w:w="468"/>
          </w:tcPr>
          <w:p w:rsidRDefault="00BC1825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360"/>
          </w:tcPr>
          <w:p w:rsidRDefault="00BC1825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8820"/>
          </w:tcPr>
          <w:p w:rsidRDefault="00BC1825" w:rsidP="00BC1825" w:rsidR="00BC1825">
            <w:pPr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 xml:space="preserve">- </w:t>
            </w:r>
            <w:r w:rsidRPr="00BC1825">
              <w:rPr>
                <w:rFonts w:cs="Arial" w:hAnsi="Calibri" w:ascii="Calibri"/>
              </w:rPr>
              <w:t xml:space="preserve">direktor </w:t>
            </w:r>
          </w:p>
          <w:tbl>
            <w:tblPr>
              <w:tblW w:type="auto" w:w="0"/>
              <w:tblCellSpacing w:type="dxa" w:w="15"/>
              <w:tblCellMar>
                <w:left w:type="dxa" w:w="0"/>
                <w:right w:type="dxa" w:w="0"/>
              </w:tblCellMar>
              <w:tblLook w:val="00A0" w:noVBand="0" w:noHBand="0" w:lastColumn="0" w:firstColumn="1" w:lastRow="0" w:firstRow="1"/>
            </w:tblPr>
            <w:tblGrid>
              <w:gridCol w:w="8604"/>
            </w:tblGrid>
            <w:tr w:rsidR="00BC1825" w:rsidRPr="00BC1825">
              <w:trPr>
                <w:tblCellSpacing w:type="dxa" w:w="15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BC1825" w:rsidP="00BC1825" w:rsidR="00BC1825">
                  <w:pPr>
                    <w:jc w:val="both"/>
                    <w:rPr>
                      <w:rFonts w:cs="Arial" w:hAnsi="Calibri" w:ascii="Calibri"/>
                    </w:rPr>
                  </w:pPr>
                  <w:r>
                    <w:rPr>
                      <w:rFonts w:cs="Arial" w:hAnsi="Calibri" w:ascii="Calibri"/>
                    </w:rPr>
                    <w:t>- zas</w:t>
                  </w:r>
                  <w:r w:rsidRPr="00BC1825">
                    <w:rPr>
                      <w:rFonts w:cs="Arial" w:hAnsi="Calibri" w:ascii="Calibri"/>
                    </w:rPr>
                    <w:t xml:space="preserve">tupa društvo </w:t>
                  </w:r>
                  <w:r w:rsidR="00A176ED">
                    <w:rPr>
                      <w:rFonts w:cs="Arial" w:hAnsi="Calibri" w:ascii="Calibri"/>
                    </w:rPr>
                    <w:t xml:space="preserve"> </w:t>
                  </w:r>
                  <w:r w:rsidRPr="00BC1825">
                    <w:rPr>
                      <w:rFonts w:cs="Arial" w:hAnsi="Calibri" w:ascii="Calibri"/>
                    </w:rPr>
                    <w:t xml:space="preserve"> samostalno</w:t>
                  </w:r>
                  <w:r w:rsidR="00A176ED">
                    <w:rPr>
                      <w:rFonts w:cs="Arial" w:hAnsi="Calibri" w:ascii="Calibri"/>
                    </w:rPr>
                    <w:t xml:space="preserve"> i pojedinačno</w:t>
                  </w:r>
                </w:p>
                <w:p w:rsidRDefault="00A176ED" w:rsidP="00BC1825" w:rsidR="00A176ED" w:rsidRPr="00BC1825">
                  <w:pPr>
                    <w:jc w:val="both"/>
                    <w:rPr>
                      <w:rFonts w:cs="Arial" w:hAnsi="Calibri" w:ascii="Calibri"/>
                    </w:rPr>
                  </w:pPr>
                  <w:r>
                    <w:rPr>
                      <w:rFonts w:cs="Arial" w:hAnsi="Calibri" w:ascii="Calibri"/>
                    </w:rPr>
                    <w:t xml:space="preserve">- </w:t>
                  </w:r>
                  <w:r w:rsidRPr="00A176ED">
                    <w:rPr>
                      <w:rFonts w:hAnsi="Calibri" w:ascii="Calibri"/>
                    </w:rPr>
                    <w:t xml:space="preserve">odlukom Skupštine Društva od </w:t>
                  </w:r>
                  <w:smartTag w:element="date" w:uri="urn:schemas-microsoft-com:office:smarttags">
                    <w:smartTagPr>
                      <w:attr w:val="trans" w:name="ls"/>
                      <w:attr w:val="5" w:name="Month"/>
                      <w:attr w:val="14" w:name="Day"/>
                      <w:attr w:val="2012" w:name="Year"/>
                    </w:smartTagPr>
                    <w:r w:rsidRPr="00A176ED">
                      <w:rPr>
                        <w:rFonts w:hAnsi="Calibri" w:ascii="Calibri"/>
                      </w:rPr>
                      <w:t>14. svibnja 2012</w:t>
                    </w:r>
                  </w:smartTag>
                  <w:r w:rsidRPr="00A176ED">
                    <w:rPr>
                      <w:rFonts w:hAnsi="Calibri" w:ascii="Calibri"/>
                    </w:rPr>
                    <w:t xml:space="preserve">. godine postala direktor društva dana </w:t>
                  </w:r>
                  <w:smartTag w:element="date" w:uri="urn:schemas-microsoft-com:office:smarttags">
                    <w:smartTagPr>
                      <w:attr w:val="trans" w:name="ls"/>
                      <w:attr w:val="5" w:name="Month"/>
                      <w:attr w:val="14" w:name="Day"/>
                      <w:attr w:val="2012" w:name="Year"/>
                    </w:smartTagPr>
                    <w:r w:rsidRPr="00A176ED">
                      <w:rPr>
                        <w:rFonts w:hAnsi="Calibri" w:ascii="Calibri"/>
                      </w:rPr>
                      <w:t>14. svibnja 2012</w:t>
                    </w:r>
                  </w:smartTag>
                  <w:r w:rsidRPr="00A176ED">
                    <w:rPr>
                      <w:rFonts w:hAnsi="Calibri" w:ascii="Calibri"/>
                    </w:rPr>
                    <w:t>. godine</w:t>
                  </w:r>
                </w:p>
              </w:tc>
            </w:tr>
          </w:tbl>
          <w:p w:rsidRDefault="00BC1825" w:rsidP="00821CD9" w:rsidR="00BC1825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</w:tr>
      <w:tr w:rsidR="00A176ED">
        <w:tc>
          <w:tcPr>
            <w:tcW w:type="dxa" w:w="468"/>
          </w:tcPr>
          <w:p w:rsidRDefault="00A176ED" w:rsidP="00563C81" w:rsidR="00A176ED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360"/>
          </w:tcPr>
          <w:p w:rsidRDefault="00A176ED" w:rsidP="00563C81" w:rsidR="00A176ED">
            <w:pPr>
              <w:jc w:val="both"/>
              <w:rPr>
                <w:rStyle w:val="tabletextfield"/>
                <w:rFonts w:cs="Arial" w:hAnsi="Calibri" w:ascii="Calibri"/>
              </w:rPr>
            </w:pPr>
            <w:r>
              <w:rPr>
                <w:rStyle w:val="tabletextfield"/>
                <w:rFonts w:cs="Arial" w:hAnsi="Calibri" w:ascii="Calibri"/>
              </w:rPr>
              <w:t>-</w:t>
            </w:r>
          </w:p>
        </w:tc>
        <w:tc>
          <w:tcPr>
            <w:tcW w:type="dxa" w:w="8820"/>
          </w:tcPr>
          <w:p w:rsidRDefault="00A176ED" w:rsidP="00563C81" w:rsidR="00A176ED">
            <w:pPr>
              <w:jc w:val="both"/>
              <w:rPr>
                <w:rStyle w:val="tabletextfield"/>
                <w:rFonts w:cs="Arial" w:hAnsi="Calibri" w:ascii="Calibri"/>
              </w:rPr>
            </w:pPr>
            <w:r w:rsidRPr="00A176ED">
              <w:rPr>
                <w:rFonts w:cs="Arial" w:hAnsi="Calibri" w:ascii="Calibri"/>
              </w:rPr>
              <w:t>Emir Halilović, OIB: 21653593791</w:t>
            </w:r>
            <w:r>
              <w:rPr>
                <w:rFonts w:cs="Arial" w:hAnsi="Calibri" w:ascii="Calibri"/>
                <w:lang w:val="en-US"/>
              </w:rPr>
              <w:t xml:space="preserve">, </w:t>
            </w:r>
            <w:r w:rsidRPr="00A176ED">
              <w:rPr>
                <w:rFonts w:cs="Arial" w:hAnsi="Calibri" w:ascii="Calibri"/>
              </w:rPr>
              <w:t>Punat, Ivana Gorana Kovačića 9</w:t>
            </w:r>
          </w:p>
        </w:tc>
      </w:tr>
      <w:tr w:rsidR="00A176ED">
        <w:tc>
          <w:tcPr>
            <w:tcW w:type="dxa" w:w="468"/>
          </w:tcPr>
          <w:p w:rsidRDefault="00A176ED" w:rsidP="00563C81" w:rsidR="00A176ED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360"/>
          </w:tcPr>
          <w:p w:rsidRDefault="00A176ED" w:rsidP="00563C81" w:rsidR="00A176ED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  <w:tc>
          <w:tcPr>
            <w:tcW w:type="dxa" w:w="8820"/>
          </w:tcPr>
          <w:p w:rsidRDefault="00A176ED" w:rsidP="00563C81" w:rsidR="00A176ED">
            <w:pPr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- prokurist</w:t>
            </w:r>
          </w:p>
          <w:tbl>
            <w:tblPr>
              <w:tblW w:type="auto" w:w="0"/>
              <w:tblCellSpacing w:type="dxa" w:w="15"/>
              <w:tblCellMar>
                <w:left w:type="dxa" w:w="0"/>
                <w:right w:type="dxa" w:w="0"/>
              </w:tblCellMar>
              <w:tblLook w:val="00A0" w:noVBand="0" w:noHBand="0" w:lastColumn="0" w:firstColumn="1" w:lastRow="0" w:firstRow="1"/>
            </w:tblPr>
            <w:tblGrid>
              <w:gridCol w:w="8604"/>
            </w:tblGrid>
            <w:tr w:rsidR="00A176ED" w:rsidRPr="00BC1825">
              <w:trPr>
                <w:tblCellSpacing w:type="dxa" w:w="15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A176ED" w:rsidP="00563C81" w:rsidR="00A176ED" w:rsidRPr="00BC1825">
                  <w:pPr>
                    <w:jc w:val="both"/>
                    <w:rPr>
                      <w:rFonts w:cs="Arial" w:hAnsi="Calibri" w:ascii="Calibri"/>
                    </w:rPr>
                  </w:pPr>
                  <w:r>
                    <w:rPr>
                      <w:rFonts w:cs="Arial" w:hAnsi="Calibri" w:ascii="Calibri"/>
                    </w:rPr>
                    <w:t xml:space="preserve">- </w:t>
                  </w:r>
                  <w:r w:rsidRPr="00A176ED">
                    <w:rPr>
                      <w:rFonts w:hAnsi="Calibri" w:ascii="Calibri"/>
                    </w:rPr>
                    <w:t xml:space="preserve">odlukom Skupštine Društva od </w:t>
                  </w:r>
                  <w:smartTag w:element="date" w:uri="urn:schemas-microsoft-com:office:smarttags">
                    <w:smartTagPr>
                      <w:attr w:val="trans" w:name="ls"/>
                      <w:attr w:val="5" w:name="Month"/>
                      <w:attr w:val="14" w:name="Day"/>
                      <w:attr w:val="2012" w:name="Year"/>
                    </w:smartTagPr>
                    <w:r w:rsidRPr="00A176ED">
                      <w:rPr>
                        <w:rFonts w:hAnsi="Calibri" w:ascii="Calibri"/>
                      </w:rPr>
                      <w:t>14. svibnja 2012</w:t>
                    </w:r>
                  </w:smartTag>
                  <w:r w:rsidRPr="00A176ED">
                    <w:rPr>
                      <w:rFonts w:hAnsi="Calibri" w:ascii="Calibri"/>
                    </w:rPr>
                    <w:t>. godine, dod</w:t>
                  </w:r>
                  <w:r w:rsidR="004368A6">
                    <w:rPr>
                      <w:rFonts w:hAnsi="Calibri" w:ascii="Calibri"/>
                    </w:rPr>
                    <w:t>i</w:t>
                  </w:r>
                  <w:r w:rsidRPr="00A176ED">
                    <w:rPr>
                      <w:rFonts w:hAnsi="Calibri" w:ascii="Calibri"/>
                    </w:rPr>
                    <w:t xml:space="preserve">jeljena prokura i dana </w:t>
                  </w:r>
                  <w:smartTag w:element="date" w:uri="urn:schemas-microsoft-com:office:smarttags">
                    <w:smartTagPr>
                      <w:attr w:val="trans" w:name="ls"/>
                      <w:attr w:val="5" w:name="Month"/>
                      <w:attr w:val="14" w:name="Day"/>
                      <w:attr w:val="2012" w:name="Year"/>
                    </w:smartTagPr>
                    <w:r w:rsidRPr="00A176ED">
                      <w:rPr>
                        <w:rFonts w:hAnsi="Calibri" w:ascii="Calibri"/>
                      </w:rPr>
                      <w:t>14. svibnja 2012</w:t>
                    </w:r>
                  </w:smartTag>
                  <w:r w:rsidRPr="00A176ED">
                    <w:rPr>
                      <w:rFonts w:hAnsi="Calibri" w:ascii="Calibri"/>
                    </w:rPr>
                    <w:t>. godine postao prokurist</w:t>
                  </w:r>
                </w:p>
              </w:tc>
            </w:tr>
          </w:tbl>
          <w:p w:rsidRDefault="00A176ED" w:rsidP="00563C81" w:rsidR="00A176ED">
            <w:pPr>
              <w:jc w:val="both"/>
              <w:rPr>
                <w:rStyle w:val="tabletextfield"/>
                <w:rFonts w:cs="Arial" w:hAnsi="Calibri" w:ascii="Calibri"/>
              </w:rPr>
            </w:pPr>
          </w:p>
        </w:tc>
      </w:tr>
    </w:tbl>
    <w:p w:rsidRDefault="00A176ED" w:rsidP="00BC1825" w:rsidR="00A176ED">
      <w:pPr>
        <w:jc w:val="both"/>
        <w:rPr>
          <w:rStyle w:val="tabletextfield"/>
          <w:rFonts w:cs="Arial" w:hAnsi="Calibri" w:ascii="Calibri"/>
        </w:rPr>
      </w:pPr>
    </w:p>
    <w:p w:rsidRDefault="0075299A" w:rsidP="00AF7963" w:rsidR="0075299A">
      <w:pPr>
        <w:jc w:val="both"/>
        <w:rPr>
          <w:rFonts w:cs="Arial" w:hAnsi="Calibri" w:ascii="Calibri"/>
          <w:b/>
        </w:rPr>
      </w:pPr>
      <w:r>
        <w:rPr>
          <w:rFonts w:cs="Arial" w:hAnsi="Calibri" w:ascii="Calibri"/>
          <w:b/>
        </w:rPr>
        <w:t>Djelatnost:</w:t>
      </w:r>
    </w:p>
    <w:p w:rsidRDefault="0075299A" w:rsidP="00AF7963" w:rsidR="0075299A" w:rsidRPr="00F6793E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75299A" w:rsidP="00AF7963" w:rsidR="00533238">
      <w:pPr>
        <w:jc w:val="both"/>
        <w:rPr>
          <w:rFonts w:cs="Arial" w:hAnsi="Calibri" w:ascii="Calibri"/>
          <w:i/>
        </w:rPr>
      </w:pPr>
      <w:r w:rsidRPr="0075299A">
        <w:rPr>
          <w:rFonts w:cs="Arial" w:hAnsi="Calibri" w:ascii="Calibri"/>
          <w:i/>
        </w:rPr>
        <w:t>U sudskom registru upisan je p</w:t>
      </w:r>
      <w:r w:rsidR="005E56A7" w:rsidRPr="0075299A">
        <w:rPr>
          <w:rFonts w:cs="Arial" w:hAnsi="Calibri" w:ascii="Calibri"/>
          <w:i/>
        </w:rPr>
        <w:t xml:space="preserve">redmet poslovanja društva </w:t>
      </w:r>
      <w:r w:rsidRPr="0075299A">
        <w:rPr>
          <w:rFonts w:cs="Arial" w:hAnsi="Calibri" w:ascii="Calibri"/>
          <w:i/>
        </w:rPr>
        <w:t>kako sli</w:t>
      </w:r>
      <w:r w:rsidR="00895118">
        <w:rPr>
          <w:rFonts w:cs="Arial" w:hAnsi="Calibri" w:ascii="Calibri"/>
          <w:i/>
        </w:rPr>
        <w:t>jed</w:t>
      </w:r>
      <w:r w:rsidRPr="0075299A">
        <w:rPr>
          <w:rFonts w:cs="Arial" w:hAnsi="Calibri" w:ascii="Calibri"/>
          <w:i/>
        </w:rPr>
        <w:t>i</w:t>
      </w:r>
      <w:r w:rsidR="005E56A7" w:rsidRPr="0075299A">
        <w:rPr>
          <w:rFonts w:cs="Arial" w:hAnsi="Calibri" w:ascii="Calibri"/>
          <w:i/>
        </w:rPr>
        <w:t>:</w:t>
      </w: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97"/>
        <w:gridCol w:w="8849"/>
      </w:tblGrid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22.15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Ostala izdavačka djelatnost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74.81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Fotografske djelatnosti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proizvodnja, promet i javno prikazivanje filmova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snimanje, presnimavanje i iznajmljivanje video kaseta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zastupanje stranih tvrtki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pripremanje hrane i pružanje usluga prehrane, pripremanje i usluživanje pića i napitaka i pružanje usluga smještaja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Kupnja i prodaja robe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Obavljanje trgovačkog posredovanja na domaćem i inozemnom tržištu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Pružanje usluga informacijskog društva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Stručni poslovi prostornog uređenja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Projektiranje, građenje, uporaba i uklanjanje građevina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Nadzor nad gradnjom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Djelatnosti javnog cestovnog prijevoza putnika i tereta u domaćem i međunarodnom prometu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Turističke usluge u nautičkom turizmu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Turističke usluge u ostalim oblicima turističke ponude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Ostale turističke usluge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Turističke usluge koje uključuju športsko-rekreativne ili pustolovne aktivnosti</w:t>
            </w:r>
          </w:p>
        </w:tc>
      </w:tr>
      <w:tr w:rsidR="00A176ED" w:rsidRPr="00A176ED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A176ED" w:rsidP="00A176ED" w:rsidR="00A176ED" w:rsidRPr="00A176ED">
            <w:pPr>
              <w:jc w:val="both"/>
              <w:rPr>
                <w:rFonts w:cs="Arial" w:hAnsi="Calibri" w:ascii="Calibri"/>
                <w:i/>
                <w:sz w:val="22"/>
                <w:szCs w:val="22"/>
                <w:lang w:val="en-US"/>
              </w:rPr>
            </w:pPr>
            <w:r w:rsidRPr="00A176ED">
              <w:rPr>
                <w:rFonts w:cs="Arial" w:hAnsi="Calibri" w:ascii="Calibri"/>
                <w:i/>
                <w:sz w:val="22"/>
                <w:szCs w:val="22"/>
                <w:lang w:val="en-US"/>
              </w:rPr>
              <w:t>Poljoprivredna djelatnost</w:t>
            </w:r>
          </w:p>
        </w:tc>
      </w:tr>
    </w:tbl>
    <w:p w:rsidRDefault="00A176ED" w:rsidP="00AF7963" w:rsidR="00A176ED">
      <w:pPr>
        <w:jc w:val="both"/>
        <w:rPr>
          <w:rFonts w:cs="Arial" w:hAnsi="Calibri" w:ascii="Calibri"/>
          <w:i/>
        </w:rPr>
      </w:pPr>
    </w:p>
    <w:p w:rsidRDefault="00B91232" w:rsidP="00AF7963" w:rsidR="00B91232">
      <w:pPr>
        <w:jc w:val="both"/>
        <w:rPr>
          <w:rFonts w:cs="Arial" w:hAnsi="Calibri" w:ascii="Calibri"/>
        </w:rPr>
      </w:pPr>
    </w:p>
    <w:p w:rsidRDefault="00F6793E" w:rsidP="00AB1425" w:rsidR="00F6793E" w:rsidRPr="00F6793E">
      <w:pPr>
        <w:jc w:val="both"/>
        <w:rPr>
          <w:rFonts w:cs="Arial" w:hAnsi="Calibri" w:ascii="Calibri"/>
        </w:rPr>
      </w:pPr>
      <w:r>
        <w:rPr>
          <w:rFonts w:cs="Arial" w:hAnsi="Calibri" w:ascii="Calibri"/>
        </w:rPr>
        <w:t>Iz podataka dobivenih javnom objavom Fine  - Bilješke uz financijske izvještaje za 201</w:t>
      </w:r>
      <w:r w:rsidR="00AB1425">
        <w:rPr>
          <w:rFonts w:cs="Arial" w:hAnsi="Calibri" w:ascii="Calibri"/>
        </w:rPr>
        <w:t>6</w:t>
      </w:r>
      <w:r>
        <w:rPr>
          <w:rFonts w:cs="Arial" w:hAnsi="Calibri" w:ascii="Calibri"/>
        </w:rPr>
        <w:t xml:space="preserve">. godinu, proizlazi da je </w:t>
      </w:r>
      <w:r w:rsidR="00AB1425" w:rsidRPr="00AB1425">
        <w:rPr>
          <w:rFonts w:cs="Arial" w:hAnsi="Calibri" w:ascii="Calibri"/>
        </w:rPr>
        <w:t xml:space="preserve">osnovna djelatnost </w:t>
      </w:r>
      <w:r w:rsidR="00AB1425">
        <w:rPr>
          <w:rFonts w:cs="Arial" w:hAnsi="Calibri" w:ascii="Calibri"/>
        </w:rPr>
        <w:t>d</w:t>
      </w:r>
      <w:r w:rsidR="00AB1425" w:rsidRPr="00AB1425">
        <w:rPr>
          <w:rFonts w:cs="Arial" w:hAnsi="Calibri" w:ascii="Calibri"/>
        </w:rPr>
        <w:t>ruštva je nespecijalizirana t</w:t>
      </w:r>
      <w:r w:rsidR="00AB1425">
        <w:rPr>
          <w:rFonts w:cs="Arial" w:hAnsi="Calibri" w:ascii="Calibri"/>
        </w:rPr>
        <w:t>r</w:t>
      </w:r>
      <w:r w:rsidR="00AB1425" w:rsidRPr="00AB1425">
        <w:rPr>
          <w:rFonts w:cs="Arial" w:hAnsi="Calibri" w:ascii="Calibri"/>
        </w:rPr>
        <w:t>govina na veliko</w:t>
      </w:r>
      <w:r w:rsidR="00AB1425">
        <w:rPr>
          <w:rFonts w:cs="Arial" w:hAnsi="Calibri" w:ascii="Calibri"/>
        </w:rPr>
        <w:t>.</w:t>
      </w:r>
      <w:r w:rsidR="00AB1425" w:rsidRPr="00AB1425">
        <w:rPr>
          <w:rFonts w:cs="Arial" w:hAnsi="Calibri" w:ascii="Calibri"/>
        </w:rPr>
        <w:t xml:space="preserve"> </w:t>
      </w:r>
    </w:p>
    <w:p w:rsidRDefault="00B91232" w:rsidP="00AF7963" w:rsidR="00B91232">
      <w:pPr>
        <w:jc w:val="both"/>
        <w:rPr>
          <w:rFonts w:cs="Arial" w:hAnsi="Calibri" w:ascii="Calibri"/>
          <w:i/>
        </w:rPr>
      </w:pPr>
    </w:p>
    <w:p w:rsidRDefault="00F25674" w:rsidP="00AF7963" w:rsidR="00F25674">
      <w:pPr>
        <w:jc w:val="both"/>
        <w:rPr>
          <w:rFonts w:cs="Arial" w:hAnsi="Calibri" w:ascii="Calibri"/>
          <w:i/>
        </w:rPr>
      </w:pPr>
    </w:p>
    <w:p w:rsidRDefault="00B91232" w:rsidP="00AF7963" w:rsidR="00B91232">
      <w:pPr>
        <w:jc w:val="both"/>
        <w:rPr>
          <w:rFonts w:cs="Arial" w:hAnsi="Calibri" w:ascii="Calibri"/>
          <w:i/>
        </w:rPr>
      </w:pPr>
    </w:p>
    <w:p w:rsidRDefault="00E05F96" w:rsidP="00AF7963" w:rsidR="00E05F96">
      <w:pPr>
        <w:jc w:val="both"/>
        <w:rPr>
          <w:rFonts w:cs="Arial" w:hAnsi="Calibri" w:ascii="Calibri"/>
        </w:rPr>
      </w:pPr>
    </w:p>
    <w:p w:rsidRDefault="00B25779" w:rsidP="00AF7963" w:rsidR="00B25779" w:rsidRPr="00F15BF5">
      <w:pPr>
        <w:jc w:val="both"/>
        <w:rPr>
          <w:rFonts w:cs="Arial" w:hAnsi="Calibri" w:ascii="Calibri"/>
          <w:b/>
          <w:sz w:val="28"/>
          <w:szCs w:val="28"/>
        </w:rPr>
      </w:pPr>
      <w:r w:rsidRPr="007307C4">
        <w:rPr>
          <w:rFonts w:cs="Arial" w:hAnsi="Calibri" w:ascii="Calibri"/>
          <w:b/>
          <w:sz w:val="28"/>
          <w:szCs w:val="28"/>
        </w:rPr>
        <w:t>Uzroci i razlozi</w:t>
      </w:r>
    </w:p>
    <w:p w:rsidRDefault="00497BA3" w:rsidP="00AF7963" w:rsidR="00497BA3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F15BF5" w:rsidP="00AF7963" w:rsidR="00F15BF5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D45E57" w:rsidP="00D45E57" w:rsidR="00D45E57" w:rsidRPr="00D45E57">
      <w:pPr>
        <w:ind w:firstLine="708"/>
        <w:jc w:val="both"/>
        <w:rPr>
          <w:rFonts w:cs="Arial" w:hAnsi="Calibri" w:ascii="Calibri"/>
          <w:sz w:val="22"/>
          <w:szCs w:val="22"/>
        </w:rPr>
      </w:pPr>
      <w:r w:rsidRPr="00D45E57">
        <w:rPr>
          <w:rFonts w:cs="Arial" w:hAnsi="Calibri" w:ascii="Calibri"/>
          <w:sz w:val="22"/>
          <w:szCs w:val="22"/>
        </w:rPr>
        <w:t xml:space="preserve">Privremeni stečajni upravitelj nije uspio stupiti u kontakt sa odgovornom osobom u pravnoj osobi, niti se ista na  dopis upućen od strane privremenog upravitelja  nije pisanim, a ni usmenim putem očitovala. Privremeni stečajni upravitelj  na temelju Potvrde  Fine o blokadi dužnika može zaključiti da su bili ispunjeni uvjeti za pokretanje stečajnog a postupka. </w:t>
      </w:r>
    </w:p>
    <w:p w:rsidRDefault="006D2266" w:rsidP="00497BA3" w:rsidR="006D2266" w:rsidRPr="006D2266">
      <w:pPr>
        <w:ind w:firstLine="708"/>
        <w:jc w:val="both"/>
        <w:rPr>
          <w:rFonts w:cs="Arial" w:hAnsi="Calibri" w:ascii="Calibri"/>
          <w:sz w:val="16"/>
          <w:szCs w:val="16"/>
        </w:rPr>
      </w:pPr>
    </w:p>
    <w:p w:rsidRDefault="006D2266" w:rsidP="006D2266" w:rsidR="006D2266" w:rsidRPr="006D2266">
      <w:pPr>
        <w:ind w:firstLine="708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Dana </w:t>
      </w:r>
      <w:smartTag w:element="date" w:uri="urn:schemas-microsoft-com:office:smarttags">
        <w:smartTagPr>
          <w:attr w:val="2016" w:name="Year"/>
          <w:attr w:val="08" w:name="Day"/>
          <w:attr w:val="04" w:name="Month"/>
          <w:attr w:val="trans" w:name="ls"/>
        </w:smartTagPr>
        <w:r>
          <w:rPr>
            <w:rFonts w:cs="Arial" w:hAnsi="Calibri" w:ascii="Calibri"/>
            <w:sz w:val="22"/>
            <w:szCs w:val="22"/>
          </w:rPr>
          <w:t>08.04.2016.</w:t>
        </w:r>
      </w:smartTag>
      <w:r>
        <w:rPr>
          <w:rFonts w:cs="Arial" w:hAnsi="Calibri" w:ascii="Calibri"/>
          <w:sz w:val="22"/>
          <w:szCs w:val="22"/>
        </w:rPr>
        <w:t xml:space="preserve"> godine  </w:t>
      </w:r>
      <w:r w:rsidRPr="006D2266">
        <w:rPr>
          <w:rFonts w:cs="Arial" w:hAnsi="Calibri" w:ascii="Calibri"/>
          <w:sz w:val="22"/>
          <w:szCs w:val="22"/>
        </w:rPr>
        <w:t xml:space="preserve">Financijska agencija </w:t>
      </w:r>
      <w:r>
        <w:rPr>
          <w:rFonts w:cs="Arial" w:hAnsi="Calibri" w:ascii="Calibri"/>
          <w:sz w:val="22"/>
          <w:szCs w:val="22"/>
        </w:rPr>
        <w:t xml:space="preserve">  podnijela je Trgovačkom sudu u Zagrebu p</w:t>
      </w:r>
      <w:r w:rsidRPr="006D2266">
        <w:rPr>
          <w:rFonts w:cs="Arial" w:hAnsi="Calibri" w:ascii="Calibri"/>
          <w:sz w:val="22"/>
          <w:szCs w:val="22"/>
        </w:rPr>
        <w:t xml:space="preserve">rijedlog za otvaranje stečajnog postupka nad dužnikom </w:t>
      </w:r>
      <w:r>
        <w:rPr>
          <w:rFonts w:cs="Arial" w:hAnsi="Calibri" w:ascii="Calibri"/>
          <w:sz w:val="22"/>
          <w:szCs w:val="22"/>
        </w:rPr>
        <w:t xml:space="preserve"> </w:t>
      </w:r>
      <w:r w:rsidRPr="006D2266">
        <w:rPr>
          <w:rFonts w:cs="Arial" w:hAnsi="Calibri" w:ascii="Calibri"/>
          <w:sz w:val="22"/>
          <w:szCs w:val="22"/>
        </w:rPr>
        <w:t xml:space="preserve"> sukladno obvezi i po ispunjenju zakonski pretpostavki iz članka iz članka 110. stavak 1. Stečajnog zakona </w:t>
      </w:r>
      <w:r>
        <w:rPr>
          <w:rFonts w:cs="Arial" w:hAnsi="Calibri" w:ascii="Calibri"/>
          <w:sz w:val="22"/>
          <w:szCs w:val="22"/>
        </w:rPr>
        <w:t>.</w:t>
      </w:r>
      <w:r w:rsidRPr="006D2266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 </w:t>
      </w:r>
      <w:r w:rsidRPr="006D2266">
        <w:rPr>
          <w:rFonts w:cs="Arial" w:hAnsi="Calibri" w:ascii="Calibri"/>
          <w:sz w:val="22"/>
          <w:szCs w:val="22"/>
        </w:rPr>
        <w:t xml:space="preserve">U prijedlogu </w:t>
      </w:r>
      <w:r>
        <w:rPr>
          <w:rFonts w:cs="Arial" w:hAnsi="Calibri" w:ascii="Calibri"/>
          <w:sz w:val="22"/>
          <w:szCs w:val="22"/>
        </w:rPr>
        <w:t xml:space="preserve">je bilo navedeno  </w:t>
      </w:r>
      <w:r w:rsidRPr="006D2266">
        <w:rPr>
          <w:rFonts w:cs="Arial" w:hAnsi="Calibri" w:ascii="Calibri"/>
          <w:sz w:val="22"/>
          <w:szCs w:val="22"/>
        </w:rPr>
        <w:t xml:space="preserve">da </w:t>
      </w:r>
      <w:r>
        <w:rPr>
          <w:rFonts w:cs="Arial" w:hAnsi="Calibri" w:ascii="Calibri"/>
          <w:sz w:val="22"/>
          <w:szCs w:val="22"/>
        </w:rPr>
        <w:t xml:space="preserve">je dužnik </w:t>
      </w:r>
      <w:r w:rsidRPr="006D2266">
        <w:rPr>
          <w:rFonts w:cs="Arial" w:hAnsi="Calibri" w:ascii="Calibri"/>
          <w:sz w:val="22"/>
          <w:szCs w:val="22"/>
        </w:rPr>
        <w:t xml:space="preserve">na dan </w:t>
      </w:r>
      <w:smartTag w:element="date" w:uri="urn:schemas-microsoft-com:office:smarttags">
        <w:smartTagPr>
          <w:attr w:val="2015" w:name="Year"/>
          <w:attr w:val="1" w:name="Day"/>
          <w:attr w:val="09" w:name="Month"/>
          <w:attr w:val="trans" w:name="ls"/>
        </w:smartTagPr>
        <w:r w:rsidRPr="006D2266">
          <w:rPr>
            <w:rFonts w:cs="Arial" w:hAnsi="Calibri" w:ascii="Calibri"/>
            <w:sz w:val="22"/>
            <w:szCs w:val="22"/>
          </w:rPr>
          <w:t>1.</w:t>
        </w:r>
        <w:r>
          <w:rPr>
            <w:rFonts w:cs="Arial" w:hAnsi="Calibri" w:ascii="Calibri"/>
            <w:sz w:val="22"/>
            <w:szCs w:val="22"/>
          </w:rPr>
          <w:t>09.</w:t>
        </w:r>
        <w:r w:rsidRPr="006D2266">
          <w:rPr>
            <w:rFonts w:cs="Arial" w:hAnsi="Calibri" w:ascii="Calibri"/>
            <w:sz w:val="22"/>
            <w:szCs w:val="22"/>
          </w:rPr>
          <w:t>2015.</w:t>
        </w:r>
      </w:smartTag>
      <w:r w:rsidRPr="006D2266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>godine</w:t>
      </w:r>
      <w:r w:rsidRPr="006D2266">
        <w:rPr>
          <w:rFonts w:cs="Arial" w:hAnsi="Calibri" w:ascii="Calibri"/>
          <w:sz w:val="22"/>
          <w:szCs w:val="22"/>
        </w:rPr>
        <w:t xml:space="preserve"> u Očevidniku redoslijeda za plaćanje ima</w:t>
      </w:r>
      <w:r>
        <w:rPr>
          <w:rFonts w:cs="Arial" w:hAnsi="Calibri" w:ascii="Calibri"/>
          <w:sz w:val="22"/>
          <w:szCs w:val="22"/>
        </w:rPr>
        <w:t>o</w:t>
      </w:r>
      <w:r w:rsidRPr="006D2266">
        <w:rPr>
          <w:rFonts w:cs="Arial" w:hAnsi="Calibri" w:ascii="Calibri"/>
          <w:sz w:val="22"/>
          <w:szCs w:val="22"/>
        </w:rPr>
        <w:t xml:space="preserve"> evidentirane neizvršene osnove za plaćanje u neprekinutom razdoblju od 937 dana, u ukupnom iznosu od 29.527,49 kuna. Na dan podnošenja prijedloga dužnik </w:t>
      </w:r>
      <w:r>
        <w:rPr>
          <w:rFonts w:cs="Arial" w:hAnsi="Calibri" w:ascii="Calibri"/>
          <w:sz w:val="22"/>
          <w:szCs w:val="22"/>
        </w:rPr>
        <w:t xml:space="preserve">je </w:t>
      </w:r>
      <w:r w:rsidRPr="006D2266">
        <w:rPr>
          <w:rFonts w:cs="Arial" w:hAnsi="Calibri" w:ascii="Calibri"/>
          <w:sz w:val="22"/>
          <w:szCs w:val="22"/>
        </w:rPr>
        <w:t>ima</w:t>
      </w:r>
      <w:r>
        <w:rPr>
          <w:rFonts w:cs="Arial" w:hAnsi="Calibri" w:ascii="Calibri"/>
          <w:sz w:val="22"/>
          <w:szCs w:val="22"/>
        </w:rPr>
        <w:t>o</w:t>
      </w:r>
      <w:r w:rsidRPr="006D2266">
        <w:rPr>
          <w:rFonts w:cs="Arial" w:hAnsi="Calibri" w:ascii="Calibri"/>
          <w:sz w:val="22"/>
          <w:szCs w:val="22"/>
        </w:rPr>
        <w:t xml:space="preserve"> 1 zaposlenog.</w:t>
      </w:r>
      <w:r w:rsidRPr="006D2266">
        <w:rPr>
          <w:rFonts w:cs="Arial" w:hAnsi="Calibri" w:ascii="Calibri"/>
          <w:sz w:val="22"/>
          <w:szCs w:val="22"/>
        </w:rPr>
        <w:tab/>
      </w:r>
    </w:p>
    <w:p w:rsidRDefault="006D2266" w:rsidP="006D2266" w:rsidR="006D2266" w:rsidRPr="006D2266">
      <w:pPr>
        <w:ind w:firstLine="708"/>
        <w:jc w:val="both"/>
        <w:rPr>
          <w:rFonts w:cs="Arial" w:hAnsi="Calibri" w:ascii="Calibri"/>
          <w:sz w:val="16"/>
          <w:szCs w:val="16"/>
        </w:rPr>
      </w:pPr>
    </w:p>
    <w:p w:rsidRDefault="006D2266" w:rsidP="006D2266" w:rsidR="006D2266">
      <w:pPr>
        <w:ind w:firstLine="708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Trgovački sud u Zagrebu je dana </w:t>
      </w:r>
      <w:smartTag w:element="date" w:uri="urn:schemas-microsoft-com:office:smarttags">
        <w:smartTagPr>
          <w:attr w:val="2018" w:name="Year"/>
          <w:attr w:val="14" w:name="Day"/>
          <w:attr w:val="05" w:name="Month"/>
          <w:attr w:val="trans" w:name="ls"/>
        </w:smartTagPr>
        <w:r>
          <w:rPr>
            <w:rFonts w:cs="Arial" w:hAnsi="Calibri" w:ascii="Calibri"/>
            <w:sz w:val="22"/>
            <w:szCs w:val="22"/>
          </w:rPr>
          <w:t>14.05.2018.</w:t>
        </w:r>
      </w:smartTag>
      <w:r>
        <w:rPr>
          <w:rFonts w:cs="Arial" w:hAnsi="Calibri" w:ascii="Calibri"/>
          <w:sz w:val="22"/>
          <w:szCs w:val="22"/>
        </w:rPr>
        <w:t xml:space="preserve"> godine donio Rješenje o pokretanju </w:t>
      </w:r>
      <w:r w:rsidRPr="006D2266">
        <w:rPr>
          <w:rFonts w:cs="Arial" w:hAnsi="Calibri" w:ascii="Calibri"/>
          <w:sz w:val="22"/>
          <w:szCs w:val="22"/>
        </w:rPr>
        <w:t xml:space="preserve"> postup</w:t>
      </w:r>
      <w:r>
        <w:rPr>
          <w:rFonts w:cs="Arial" w:hAnsi="Calibri" w:ascii="Calibri"/>
          <w:sz w:val="22"/>
          <w:szCs w:val="22"/>
        </w:rPr>
        <w:t>ka radi utvrđ</w:t>
      </w:r>
      <w:r w:rsidRPr="006D2266">
        <w:rPr>
          <w:rFonts w:cs="Arial" w:hAnsi="Calibri" w:ascii="Calibri"/>
          <w:sz w:val="22"/>
          <w:szCs w:val="22"/>
        </w:rPr>
        <w:t>ivanja pretpostavki za otvaranje ste</w:t>
      </w:r>
      <w:r>
        <w:rPr>
          <w:rFonts w:cs="Arial" w:hAnsi="Calibri" w:ascii="Calibri"/>
          <w:sz w:val="22"/>
          <w:szCs w:val="22"/>
        </w:rPr>
        <w:t>č</w:t>
      </w:r>
      <w:r w:rsidRPr="006D2266">
        <w:rPr>
          <w:rFonts w:cs="Arial" w:hAnsi="Calibri" w:ascii="Calibri"/>
          <w:sz w:val="22"/>
          <w:szCs w:val="22"/>
        </w:rPr>
        <w:t>ajnog postupka (prethodn</w:t>
      </w:r>
      <w:r>
        <w:rPr>
          <w:rFonts w:cs="Arial" w:hAnsi="Calibri" w:ascii="Calibri"/>
          <w:sz w:val="22"/>
          <w:szCs w:val="22"/>
        </w:rPr>
        <w:t xml:space="preserve">og </w:t>
      </w:r>
      <w:r w:rsidRPr="006D2266">
        <w:rPr>
          <w:rFonts w:cs="Arial" w:hAnsi="Calibri" w:ascii="Calibri"/>
          <w:sz w:val="22"/>
          <w:szCs w:val="22"/>
        </w:rPr>
        <w:t>postup</w:t>
      </w:r>
      <w:r>
        <w:rPr>
          <w:rFonts w:cs="Arial" w:hAnsi="Calibri" w:ascii="Calibri"/>
          <w:sz w:val="22"/>
          <w:szCs w:val="22"/>
        </w:rPr>
        <w:t>ka</w:t>
      </w:r>
      <w:r w:rsidRPr="006D2266">
        <w:rPr>
          <w:rFonts w:cs="Arial" w:hAnsi="Calibri" w:ascii="Calibri"/>
          <w:sz w:val="22"/>
          <w:szCs w:val="22"/>
        </w:rPr>
        <w:t>) nad dužnikom EDI COLOR d.o.o. Sisak, Matije Finti</w:t>
      </w:r>
      <w:r>
        <w:rPr>
          <w:rFonts w:cs="Arial" w:hAnsi="Calibri" w:ascii="Calibri"/>
          <w:sz w:val="22"/>
          <w:szCs w:val="22"/>
        </w:rPr>
        <w:t>ć</w:t>
      </w:r>
      <w:r w:rsidRPr="006D2266">
        <w:rPr>
          <w:rFonts w:cs="Arial" w:hAnsi="Calibri" w:ascii="Calibri"/>
          <w:sz w:val="22"/>
          <w:szCs w:val="22"/>
        </w:rPr>
        <w:t>a 29, OIB: 751278735583</w:t>
      </w:r>
      <w:r>
        <w:rPr>
          <w:rFonts w:cs="Arial" w:hAnsi="Calibri" w:ascii="Calibri"/>
          <w:sz w:val="22"/>
          <w:szCs w:val="22"/>
        </w:rPr>
        <w:t xml:space="preserve">, pod poslovnim brojem  3 </w:t>
      </w:r>
      <w:r w:rsidRPr="006D2266">
        <w:rPr>
          <w:rFonts w:cs="Arial" w:hAnsi="Calibri" w:ascii="Calibri"/>
          <w:sz w:val="22"/>
          <w:szCs w:val="22"/>
        </w:rPr>
        <w:t xml:space="preserve"> St-3529/16-3</w:t>
      </w:r>
      <w:r>
        <w:rPr>
          <w:rFonts w:cs="Arial" w:hAnsi="Calibri" w:ascii="Calibri"/>
          <w:sz w:val="22"/>
          <w:szCs w:val="22"/>
        </w:rPr>
        <w:t xml:space="preserve">. Istim rješenjem za </w:t>
      </w:r>
      <w:r w:rsidRPr="006D2266">
        <w:rPr>
          <w:rFonts w:cs="Arial" w:hAnsi="Calibri" w:ascii="Calibri"/>
          <w:sz w:val="22"/>
          <w:szCs w:val="22"/>
        </w:rPr>
        <w:t>privremenog ste</w:t>
      </w:r>
      <w:r>
        <w:rPr>
          <w:rFonts w:cs="Arial" w:hAnsi="Calibri" w:ascii="Calibri"/>
          <w:sz w:val="22"/>
          <w:szCs w:val="22"/>
        </w:rPr>
        <w:t>č</w:t>
      </w:r>
      <w:r w:rsidRPr="006D2266">
        <w:rPr>
          <w:rFonts w:cs="Arial" w:hAnsi="Calibri" w:ascii="Calibri"/>
          <w:sz w:val="22"/>
          <w:szCs w:val="22"/>
        </w:rPr>
        <w:t>ajnog upravitelja imen</w:t>
      </w:r>
      <w:r>
        <w:rPr>
          <w:rFonts w:cs="Arial" w:hAnsi="Calibri" w:ascii="Calibri"/>
          <w:sz w:val="22"/>
          <w:szCs w:val="22"/>
        </w:rPr>
        <w:t>ovan</w:t>
      </w:r>
      <w:r w:rsidRPr="006D2266">
        <w:rPr>
          <w:rFonts w:cs="Arial" w:hAnsi="Calibri" w:ascii="Calibri"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>je</w:t>
      </w:r>
      <w:r w:rsidRPr="006D2266">
        <w:rPr>
          <w:rFonts w:cs="Arial" w:hAnsi="Calibri" w:ascii="Calibri"/>
          <w:sz w:val="22"/>
          <w:szCs w:val="22"/>
        </w:rPr>
        <w:t xml:space="preserve"> Zdenko Bešli</w:t>
      </w:r>
      <w:r>
        <w:rPr>
          <w:rFonts w:cs="Arial" w:hAnsi="Calibri" w:ascii="Calibri"/>
          <w:sz w:val="22"/>
          <w:szCs w:val="22"/>
        </w:rPr>
        <w:t>ć</w:t>
      </w:r>
      <w:r w:rsidRPr="006D2266">
        <w:rPr>
          <w:rFonts w:cs="Arial" w:hAnsi="Calibri" w:ascii="Calibri"/>
          <w:sz w:val="22"/>
          <w:szCs w:val="22"/>
        </w:rPr>
        <w:t xml:space="preserve"> iz Slavonskog</w:t>
      </w:r>
      <w:r w:rsidR="00BD1EFA">
        <w:rPr>
          <w:rFonts w:cs="Arial" w:hAnsi="Calibri" w:ascii="Calibri"/>
          <w:sz w:val="22"/>
          <w:szCs w:val="22"/>
        </w:rPr>
        <w:t xml:space="preserve"> Broda, P. Krešimira IV. br. 4,</w:t>
      </w:r>
      <w:r>
        <w:rPr>
          <w:rFonts w:cs="Arial" w:hAnsi="Calibri" w:ascii="Calibri"/>
          <w:sz w:val="22"/>
          <w:szCs w:val="22"/>
        </w:rPr>
        <w:t xml:space="preserve">. </w:t>
      </w:r>
    </w:p>
    <w:p w:rsidRDefault="00BD1EFA" w:rsidP="006D2266" w:rsidR="00BD1EFA" w:rsidRPr="006D2266">
      <w:pPr>
        <w:ind w:firstLine="708"/>
        <w:jc w:val="both"/>
        <w:rPr>
          <w:rFonts w:cs="Arial" w:hAnsi="Calibri" w:ascii="Calibri"/>
          <w:sz w:val="22"/>
          <w:szCs w:val="22"/>
        </w:rPr>
      </w:pPr>
      <w:r w:rsidRPr="00076CD5">
        <w:rPr>
          <w:rFonts w:cs="Tahoma" w:hAnsi="Calibri" w:ascii="Calibri"/>
        </w:rPr>
        <w:t xml:space="preserve">Rješenjem Trgovačkog suda u Zagrebu broj </w:t>
      </w:r>
      <w:r w:rsidRPr="00D90000">
        <w:rPr>
          <w:rFonts w:cs="Tahoma" w:hAnsi="Calibri" w:ascii="Calibri"/>
        </w:rPr>
        <w:t>3 St-3529/16-9</w:t>
      </w:r>
      <w:r>
        <w:rPr>
          <w:rFonts w:cs="Tahoma" w:hAnsi="Calibri" w:ascii="Calibri"/>
        </w:rPr>
        <w:t xml:space="preserve"> </w:t>
      </w:r>
      <w:r w:rsidRPr="00076CD5">
        <w:rPr>
          <w:rFonts w:cs="Tahoma" w:hAnsi="Calibri" w:ascii="Calibri"/>
        </w:rPr>
        <w:t xml:space="preserve">od </w:t>
      </w:r>
      <w:smartTag w:element="date" w:uri="urn:schemas-microsoft-com:office:smarttags">
        <w:smartTagPr>
          <w:attr w:val="2018" w:name="Year"/>
          <w:attr w:val="14" w:name="Day"/>
          <w:attr w:val="06" w:name="Month"/>
          <w:attr w:val="trans" w:name="ls"/>
        </w:smartTagPr>
        <w:r>
          <w:rPr>
            <w:rFonts w:cs="Tahoma" w:hAnsi="Calibri" w:ascii="Calibri"/>
          </w:rPr>
          <w:t>14.06.2018.</w:t>
        </w:r>
      </w:smartTag>
      <w:r>
        <w:rPr>
          <w:rFonts w:cs="Tahoma" w:hAnsi="Calibri" w:ascii="Calibri"/>
        </w:rPr>
        <w:t xml:space="preserve"> </w:t>
      </w:r>
      <w:r w:rsidRPr="00076CD5">
        <w:rPr>
          <w:rFonts w:cs="Tahoma" w:hAnsi="Calibri" w:ascii="Calibri"/>
        </w:rPr>
        <w:t>godine</w:t>
      </w:r>
      <w:r>
        <w:rPr>
          <w:rFonts w:cs="Tahoma" w:hAnsi="Calibri" w:ascii="Calibri"/>
        </w:rPr>
        <w:t xml:space="preserve">  </w:t>
      </w:r>
      <w:r w:rsidRPr="00BD1EFA">
        <w:rPr>
          <w:rFonts w:cs="Tahoma" w:hAnsi="Calibri" w:ascii="Calibri"/>
        </w:rPr>
        <w:t>Zdenko Bešli</w:t>
      </w:r>
      <w:r>
        <w:rPr>
          <w:rFonts w:cs="Tahoma" w:hAnsi="Calibri" w:ascii="Calibri"/>
        </w:rPr>
        <w:t>ć</w:t>
      </w:r>
      <w:r w:rsidRPr="00BD1EFA">
        <w:rPr>
          <w:rFonts w:cs="Tahoma" w:hAnsi="Calibri" w:ascii="Calibri"/>
        </w:rPr>
        <w:t xml:space="preserve"> razrješuje se dužnosti privremenog ste</w:t>
      </w:r>
      <w:r>
        <w:rPr>
          <w:rFonts w:cs="Tahoma" w:hAnsi="Calibri" w:ascii="Calibri"/>
        </w:rPr>
        <w:t>č</w:t>
      </w:r>
      <w:r w:rsidRPr="00BD1EFA">
        <w:rPr>
          <w:rFonts w:cs="Tahoma" w:hAnsi="Calibri" w:ascii="Calibri"/>
        </w:rPr>
        <w:t>ajnog upravitelja dužnika</w:t>
      </w:r>
      <w:r>
        <w:rPr>
          <w:rFonts w:cs="Tahoma" w:hAnsi="Calibri" w:ascii="Calibri"/>
        </w:rPr>
        <w:t xml:space="preserve">, a </w:t>
      </w:r>
      <w:r w:rsidRPr="00BD1EFA">
        <w:rPr>
          <w:rFonts w:cs="Tahoma" w:hAnsi="Calibri" w:ascii="Calibri"/>
        </w:rPr>
        <w:t xml:space="preserve"> </w:t>
      </w:r>
      <w:r>
        <w:rPr>
          <w:rFonts w:cs="Arial" w:hAnsi="Calibri" w:ascii="Calibri"/>
        </w:rPr>
        <w:t xml:space="preserve"> z</w:t>
      </w:r>
      <w:r w:rsidRPr="00BD1EFA">
        <w:rPr>
          <w:rFonts w:cs="Arial" w:hAnsi="Calibri" w:ascii="Calibri"/>
        </w:rPr>
        <w:t>a privremenog ste</w:t>
      </w:r>
      <w:r>
        <w:rPr>
          <w:rFonts w:cs="Arial" w:hAnsi="Calibri" w:ascii="Calibri"/>
        </w:rPr>
        <w:t>č</w:t>
      </w:r>
      <w:r w:rsidRPr="00BD1EFA">
        <w:rPr>
          <w:rFonts w:cs="Arial" w:hAnsi="Calibri" w:ascii="Calibri"/>
        </w:rPr>
        <w:t xml:space="preserve">ajnog upravitelja </w:t>
      </w:r>
      <w:r>
        <w:rPr>
          <w:rFonts w:cs="Arial" w:hAnsi="Calibri" w:ascii="Calibri"/>
        </w:rPr>
        <w:t xml:space="preserve"> </w:t>
      </w:r>
      <w:r w:rsidRPr="00BD1EFA">
        <w:rPr>
          <w:rFonts w:cs="Arial" w:hAnsi="Calibri" w:ascii="Calibri"/>
        </w:rPr>
        <w:t xml:space="preserve"> imenuje se Miron Marki</w:t>
      </w:r>
      <w:r>
        <w:rPr>
          <w:rFonts w:cs="Arial" w:hAnsi="Calibri" w:ascii="Calibri"/>
        </w:rPr>
        <w:t>će</w:t>
      </w:r>
      <w:r w:rsidRPr="00BD1EFA">
        <w:rPr>
          <w:rFonts w:cs="Arial" w:hAnsi="Calibri" w:ascii="Calibri"/>
        </w:rPr>
        <w:t>vi</w:t>
      </w:r>
      <w:r>
        <w:rPr>
          <w:rFonts w:cs="Arial" w:hAnsi="Calibri" w:ascii="Calibri"/>
        </w:rPr>
        <w:t>ć</w:t>
      </w:r>
      <w:r w:rsidRPr="00BD1EFA">
        <w:rPr>
          <w:rFonts w:cs="Arial" w:hAnsi="Calibri" w:ascii="Calibri"/>
        </w:rPr>
        <w:t xml:space="preserve"> </w:t>
      </w:r>
      <w:r>
        <w:rPr>
          <w:rFonts w:cs="Arial" w:hAnsi="Calibri" w:ascii="Calibri"/>
        </w:rPr>
        <w:t>iz Zagreba, Kneza Borne 1.</w:t>
      </w:r>
    </w:p>
    <w:p w:rsidRDefault="006D2266" w:rsidP="00AF7963" w:rsidR="00B25779" w:rsidRPr="00497BA3">
      <w:pPr>
        <w:jc w:val="both"/>
        <w:rPr>
          <w:rFonts w:cs="Arial" w:hAnsi="Calibri" w:ascii="Calibri"/>
          <w:color w:val="FF0000"/>
          <w:sz w:val="16"/>
          <w:szCs w:val="16"/>
        </w:rPr>
      </w:pPr>
      <w:r>
        <w:rPr>
          <w:rFonts w:cs="Arial" w:hAnsi="Calibri" w:ascii="Calibri"/>
          <w:sz w:val="22"/>
          <w:szCs w:val="22"/>
        </w:rPr>
        <w:t xml:space="preserve"> </w:t>
      </w:r>
    </w:p>
    <w:p w:rsidRDefault="00AB6D83" w:rsidP="00497BA3" w:rsidR="00AB6D83" w:rsidRPr="00AB6D83">
      <w:pPr>
        <w:ind w:firstLine="708"/>
        <w:jc w:val="both"/>
        <w:rPr>
          <w:rFonts w:cs="Arial" w:hAnsi="Calibri" w:ascii="Calibri"/>
        </w:rPr>
      </w:pPr>
      <w:r w:rsidRPr="00AB6D83">
        <w:rPr>
          <w:rFonts w:cs="Arial" w:hAnsi="Calibri" w:ascii="Calibri"/>
        </w:rPr>
        <w:t xml:space="preserve">Shodno navedenome rješenju od dana </w:t>
      </w:r>
      <w:smartTag w:element="date" w:uri="urn:schemas-microsoft-com:office:smarttags">
        <w:smartTagPr>
          <w:attr w:val="2018" w:name="Year"/>
          <w:attr w:val="14" w:name="Day"/>
          <w:attr w:val="06" w:name="Month"/>
          <w:attr w:val="trans" w:name="ls"/>
        </w:smartTagPr>
        <w:r w:rsidR="00BD1EFA">
          <w:rPr>
            <w:rFonts w:cs="Tahoma" w:hAnsi="Calibri" w:ascii="Calibri"/>
          </w:rPr>
          <w:t>14.06.2018.</w:t>
        </w:r>
      </w:smartTag>
      <w:r w:rsidR="00BD1EFA">
        <w:rPr>
          <w:rFonts w:cs="Tahoma" w:hAnsi="Calibri" w:ascii="Calibri"/>
        </w:rPr>
        <w:t xml:space="preserve"> </w:t>
      </w:r>
      <w:r w:rsidR="00BD1EFA" w:rsidRPr="00076CD5">
        <w:rPr>
          <w:rFonts w:cs="Tahoma" w:hAnsi="Calibri" w:ascii="Calibri"/>
        </w:rPr>
        <w:t>godine</w:t>
      </w:r>
      <w:r w:rsidR="003605E5">
        <w:rPr>
          <w:rFonts w:cs="Arial" w:hAnsi="Calibri" w:ascii="Calibri"/>
        </w:rPr>
        <w:t xml:space="preserve"> </w:t>
      </w:r>
      <w:r w:rsidRPr="00AB6D83">
        <w:rPr>
          <w:rFonts w:cs="Arial" w:hAnsi="Calibri" w:ascii="Calibri"/>
        </w:rPr>
        <w:t xml:space="preserve"> stečajni upravitelj je za potrebe prethodnog postupka dana </w:t>
      </w:r>
      <w:smartTag w:element="date" w:uri="urn:schemas-microsoft-com:office:smarttags">
        <w:smartTagPr>
          <w:attr w:val="2018" w:name="Year"/>
          <w:attr w:val="02" w:name="Day"/>
          <w:attr w:val="07" w:name="Month"/>
          <w:attr w:val="trans" w:name="ls"/>
        </w:smartTagPr>
        <w:r w:rsidR="007307C4">
          <w:rPr>
            <w:rFonts w:cs="Arial" w:hAnsi="Calibri" w:ascii="Calibri"/>
          </w:rPr>
          <w:t>02.07.2018</w:t>
        </w:r>
        <w:r w:rsidRPr="00AB6D83">
          <w:rPr>
            <w:rFonts w:cs="Arial" w:hAnsi="Calibri" w:ascii="Calibri"/>
          </w:rPr>
          <w:t>.</w:t>
        </w:r>
      </w:smartTag>
      <w:r w:rsidRPr="00AB6D83">
        <w:rPr>
          <w:rFonts w:cs="Arial" w:hAnsi="Calibri" w:ascii="Calibri"/>
        </w:rPr>
        <w:t xml:space="preserve"> godine pribavio </w:t>
      </w:r>
      <w:r w:rsidR="00A232E8">
        <w:rPr>
          <w:rFonts w:cs="Arial" w:hAnsi="Calibri" w:ascii="Calibri"/>
        </w:rPr>
        <w:t>od  Fine p</w:t>
      </w:r>
      <w:r w:rsidRPr="00AB6D83">
        <w:rPr>
          <w:rFonts w:cs="Arial" w:hAnsi="Calibri" w:ascii="Calibri"/>
        </w:rPr>
        <w:t xml:space="preserve">otvrdu o blokadi računa iz koje je vidljivo da na dan </w:t>
      </w:r>
      <w:smartTag w:element="date" w:uri="urn:schemas-microsoft-com:office:smarttags">
        <w:smartTagPr>
          <w:attr w:val="2018" w:name="Year"/>
          <w:attr w:val="02" w:name="Day"/>
          <w:attr w:val="07" w:name="Month"/>
          <w:attr w:val="trans" w:name="ls"/>
        </w:smartTagPr>
        <w:r w:rsidR="007307C4">
          <w:rPr>
            <w:rFonts w:cs="Arial" w:hAnsi="Calibri" w:ascii="Calibri"/>
          </w:rPr>
          <w:t>02.07.2018</w:t>
        </w:r>
        <w:r w:rsidRPr="00AB6D83">
          <w:rPr>
            <w:rFonts w:cs="Arial" w:hAnsi="Calibri" w:ascii="Calibri"/>
          </w:rPr>
          <w:t>.</w:t>
        </w:r>
      </w:smartTag>
      <w:r w:rsidRPr="00AB6D83">
        <w:rPr>
          <w:rFonts w:cs="Arial" w:hAnsi="Calibri" w:ascii="Calibri"/>
        </w:rPr>
        <w:t xml:space="preserve"> godine dužnik ima evidentirano </w:t>
      </w:r>
      <w:r w:rsidR="007307C4">
        <w:rPr>
          <w:rFonts w:cs="Arial" w:hAnsi="Calibri" w:ascii="Calibri"/>
          <w:b/>
          <w:i/>
        </w:rPr>
        <w:t>1971</w:t>
      </w:r>
      <w:r w:rsidRPr="00AB6D83">
        <w:rPr>
          <w:rFonts w:cs="Arial" w:hAnsi="Calibri" w:ascii="Calibri"/>
          <w:b/>
          <w:i/>
        </w:rPr>
        <w:t xml:space="preserve"> dana neprekidne blokade</w:t>
      </w:r>
      <w:r w:rsidRPr="00AB6D83">
        <w:rPr>
          <w:rFonts w:cs="Arial" w:hAnsi="Calibri" w:ascii="Calibri"/>
        </w:rPr>
        <w:t xml:space="preserve">, odnosno </w:t>
      </w:r>
      <w:r>
        <w:rPr>
          <w:rFonts w:cs="Arial" w:hAnsi="Calibri" w:ascii="Calibri"/>
        </w:rPr>
        <w:t>ukupno 180 dana blokade u prethodnih</w:t>
      </w:r>
      <w:r w:rsidRPr="00AB6D83">
        <w:rPr>
          <w:rFonts w:cs="Arial" w:hAnsi="Calibri" w:ascii="Calibri"/>
        </w:rPr>
        <w:t xml:space="preserve"> 6 mjeseci zbog nepodmirenih osnova za plaćanje evidentiranih u Očevidniku redoslijeda za plaćanje. Nepodmirene obveze na dan izdavanja potvrde iznosile su</w:t>
      </w:r>
      <w:r>
        <w:rPr>
          <w:rFonts w:cs="Arial" w:hAnsi="Calibri" w:ascii="Calibri"/>
          <w:b/>
          <w:i/>
        </w:rPr>
        <w:t xml:space="preserve"> </w:t>
      </w:r>
      <w:r w:rsidR="007307C4">
        <w:rPr>
          <w:rFonts w:cs="Arial" w:hAnsi="Calibri" w:ascii="Calibri"/>
          <w:b/>
          <w:i/>
        </w:rPr>
        <w:t>574.283,12</w:t>
      </w:r>
      <w:r>
        <w:rPr>
          <w:rFonts w:cs="Arial" w:hAnsi="Calibri" w:ascii="Calibri"/>
          <w:b/>
          <w:i/>
        </w:rPr>
        <w:t xml:space="preserve"> </w:t>
      </w:r>
      <w:r w:rsidRPr="00AB6D83">
        <w:rPr>
          <w:rFonts w:cs="Arial" w:hAnsi="Calibri" w:ascii="Calibri"/>
          <w:b/>
          <w:i/>
        </w:rPr>
        <w:t xml:space="preserve"> kn</w:t>
      </w:r>
      <w:r w:rsidRPr="00AB6D83">
        <w:rPr>
          <w:rFonts w:cs="Arial" w:hAnsi="Calibri" w:ascii="Calibri"/>
        </w:rPr>
        <w:t>.</w:t>
      </w:r>
    </w:p>
    <w:p w:rsidRDefault="007A2F51" w:rsidP="00AB6D83" w:rsidR="007A2F51" w:rsidRPr="007307C4">
      <w:pPr>
        <w:jc w:val="both"/>
        <w:rPr>
          <w:rFonts w:cs="Arial" w:hAnsi="Calibri" w:ascii="Calibri"/>
          <w:sz w:val="16"/>
          <w:szCs w:val="16"/>
        </w:rPr>
      </w:pPr>
    </w:p>
    <w:p w:rsidRDefault="00AB6D83" w:rsidP="00F15BF5" w:rsidR="00AB6D83" w:rsidRPr="00AB6D83">
      <w:pPr>
        <w:ind w:firstLine="708"/>
        <w:jc w:val="both"/>
        <w:rPr>
          <w:rFonts w:cs="Arial" w:hAnsi="Calibri" w:ascii="Calibri"/>
          <w:b/>
        </w:rPr>
      </w:pPr>
      <w:r w:rsidRPr="00C03FCC">
        <w:rPr>
          <w:rFonts w:cs="Arial" w:hAnsi="Calibri" w:ascii="Calibri"/>
        </w:rPr>
        <w:t>Iz navedenih pokazatelja vidljivo je da kod ovog dužnika postoji stečajni razlog i to</w:t>
      </w:r>
      <w:r w:rsidRPr="00C03FCC">
        <w:rPr>
          <w:rFonts w:cs="Arial" w:hAnsi="Calibri" w:ascii="Calibri"/>
          <w:b/>
        </w:rPr>
        <w:t xml:space="preserve"> nesposobnost za plaćanje.</w:t>
      </w:r>
    </w:p>
    <w:p w:rsidRDefault="00B25779" w:rsidP="00AF7963" w:rsidR="00B25779">
      <w:pPr>
        <w:jc w:val="both"/>
        <w:rPr>
          <w:rFonts w:cs="Arial" w:hAnsi="Calibri" w:ascii="Calibri"/>
        </w:rPr>
      </w:pPr>
    </w:p>
    <w:p w:rsidRDefault="009E6648" w:rsidP="00AF7963" w:rsidR="009E6648">
      <w:pPr>
        <w:jc w:val="both"/>
        <w:rPr>
          <w:rFonts w:cs="Arial" w:hAnsi="Calibri" w:ascii="Calibri"/>
        </w:rPr>
      </w:pPr>
    </w:p>
    <w:p w:rsidRDefault="00FC2A16" w:rsidP="00AF7963" w:rsidR="00FC2A16" w:rsidRPr="00AF7963">
      <w:pPr>
        <w:jc w:val="both"/>
        <w:rPr>
          <w:rFonts w:cs="Arial" w:hAnsi="Calibri" w:ascii="Calibri"/>
        </w:rPr>
      </w:pPr>
    </w:p>
    <w:p w:rsidRDefault="00F92823" w:rsidP="00AF7963" w:rsidR="00F92823" w:rsidRPr="00AF7963">
      <w:p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>2. RADNJE KOJE JE PODUZEO PRIVREMENI STEČAJNI UPRAVITELJ</w:t>
      </w:r>
    </w:p>
    <w:p w:rsidRDefault="00F92823" w:rsidP="00AF7963" w:rsidR="00F92823">
      <w:pPr>
        <w:jc w:val="both"/>
        <w:rPr>
          <w:rFonts w:cs="Arial" w:hAnsi="Calibri" w:ascii="Calibri"/>
        </w:rPr>
      </w:pPr>
    </w:p>
    <w:p w:rsidRDefault="00F92823" w:rsidP="00AF7963" w:rsidR="00F92823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>Privremeni stečajni upravitelj poduzeo je slijedeće radnje:</w:t>
      </w:r>
    </w:p>
    <w:p w:rsidRDefault="00F92823" w:rsidP="00AF7963" w:rsidR="00F92823">
      <w:pPr>
        <w:jc w:val="both"/>
        <w:rPr>
          <w:rFonts w:cs="Arial" w:hAnsi="Calibri" w:ascii="Calibri"/>
          <w:sz w:val="16"/>
          <w:szCs w:val="16"/>
        </w:rPr>
      </w:pPr>
    </w:p>
    <w:p w:rsidRDefault="00EC574B" w:rsidP="00AF7963" w:rsidR="00EC574B" w:rsidRPr="005935A8">
      <w:pPr>
        <w:jc w:val="both"/>
        <w:rPr>
          <w:rFonts w:cs="Arial" w:hAnsi="Calibri" w:ascii="Calibri"/>
          <w:sz w:val="16"/>
          <w:szCs w:val="16"/>
        </w:rPr>
      </w:pPr>
    </w:p>
    <w:p w:rsidRDefault="00AF5233" w:rsidP="00EC574B" w:rsidR="005935A8" w:rsidRPr="00EC574B">
      <w:pPr>
        <w:numPr>
          <w:ilvl w:val="0"/>
          <w:numId w:val="8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  <w:sz w:val="16"/>
          <w:szCs w:val="16"/>
        </w:rPr>
      </w:pPr>
      <w:r w:rsidRPr="00EC574B">
        <w:rPr>
          <w:rFonts w:cs="Arial" w:hAnsi="Calibri" w:ascii="Calibri"/>
        </w:rPr>
        <w:t>Od zakonsk</w:t>
      </w:r>
      <w:r w:rsidR="007307C4" w:rsidRPr="00EC574B">
        <w:rPr>
          <w:rFonts w:cs="Arial" w:hAnsi="Calibri" w:ascii="Calibri"/>
        </w:rPr>
        <w:t xml:space="preserve">e  </w:t>
      </w:r>
      <w:r w:rsidRPr="00EC574B">
        <w:rPr>
          <w:rFonts w:cs="Arial" w:hAnsi="Calibri" w:ascii="Calibri"/>
        </w:rPr>
        <w:t>zastupni</w:t>
      </w:r>
      <w:r w:rsidR="007307C4" w:rsidRPr="00EC574B">
        <w:rPr>
          <w:rFonts w:cs="Arial" w:hAnsi="Calibri" w:ascii="Calibri"/>
        </w:rPr>
        <w:t>ce</w:t>
      </w:r>
      <w:r w:rsidRPr="00EC574B">
        <w:rPr>
          <w:rFonts w:cs="Arial" w:hAnsi="Calibri" w:ascii="Calibri"/>
        </w:rPr>
        <w:t xml:space="preserve"> </w:t>
      </w:r>
      <w:r w:rsidR="007307C4" w:rsidRPr="00EC574B">
        <w:rPr>
          <w:rFonts w:cs="Arial" w:hAnsi="Calibri" w:ascii="Calibri"/>
          <w:lang w:val="en-US"/>
        </w:rPr>
        <w:t xml:space="preserve">Željke  Halilović </w:t>
      </w:r>
      <w:r w:rsidR="00DF5F71" w:rsidRPr="00EC574B">
        <w:rPr>
          <w:rFonts w:cs="Arial" w:hAnsi="Calibri" w:ascii="Calibri"/>
        </w:rPr>
        <w:t xml:space="preserve"> </w:t>
      </w:r>
      <w:r w:rsidRPr="00EC574B">
        <w:rPr>
          <w:rFonts w:cs="Arial" w:hAnsi="Calibri" w:ascii="Calibri"/>
        </w:rPr>
        <w:t xml:space="preserve">dana </w:t>
      </w:r>
      <w:smartTag w:element="date" w:uri="urn:schemas-microsoft-com:office:smarttags">
        <w:smartTagPr>
          <w:attr w:val="trans" w:name="ls"/>
          <w:attr w:val="06" w:name="Month"/>
          <w:attr w:val="28" w:name="Day"/>
          <w:attr w:val="2018" w:name="Year"/>
        </w:smartTagPr>
        <w:r w:rsidR="007307C4" w:rsidRPr="00EC574B">
          <w:rPr>
            <w:rFonts w:cs="Arial" w:hAnsi="Calibri" w:ascii="Calibri"/>
          </w:rPr>
          <w:t>28.06.2018.</w:t>
        </w:r>
      </w:smartTag>
      <w:r w:rsidR="007307C4" w:rsidRPr="00EC574B">
        <w:rPr>
          <w:rFonts w:cs="Arial" w:hAnsi="Calibri" w:ascii="Calibri"/>
        </w:rPr>
        <w:t xml:space="preserve"> g</w:t>
      </w:r>
      <w:r w:rsidRPr="00EC574B">
        <w:rPr>
          <w:rFonts w:cs="Arial" w:hAnsi="Calibri" w:ascii="Calibri"/>
        </w:rPr>
        <w:t xml:space="preserve">odine </w:t>
      </w:r>
      <w:r w:rsidR="00194884" w:rsidRPr="00EC574B">
        <w:rPr>
          <w:rFonts w:cs="Arial" w:hAnsi="Calibri" w:ascii="Calibri"/>
        </w:rPr>
        <w:t xml:space="preserve">pisanim putem </w:t>
      </w:r>
      <w:r w:rsidR="0026161F" w:rsidRPr="00EC574B">
        <w:rPr>
          <w:rFonts w:cs="Arial" w:hAnsi="Calibri" w:ascii="Calibri"/>
        </w:rPr>
        <w:t xml:space="preserve">zatražena je </w:t>
      </w:r>
      <w:r w:rsidRPr="00EC574B">
        <w:rPr>
          <w:rFonts w:cs="Arial" w:hAnsi="Calibri" w:ascii="Calibri"/>
        </w:rPr>
        <w:t xml:space="preserve">dostava podataka (dokumentacije) </w:t>
      </w:r>
      <w:r w:rsidR="0026161F" w:rsidRPr="00EC574B">
        <w:rPr>
          <w:rFonts w:cs="Arial" w:hAnsi="Calibri" w:ascii="Calibri"/>
        </w:rPr>
        <w:t>vezano za imovinu i obveze dužnika</w:t>
      </w:r>
      <w:r w:rsidR="00DF5F71" w:rsidRPr="00EC574B">
        <w:rPr>
          <w:rFonts w:cs="Arial" w:hAnsi="Calibri" w:ascii="Calibri"/>
        </w:rPr>
        <w:t xml:space="preserve">. </w:t>
      </w:r>
      <w:r w:rsidR="00EC574B" w:rsidRPr="00EC574B">
        <w:rPr>
          <w:rFonts w:cs="Arial" w:hAnsi="Calibri" w:ascii="Calibri"/>
        </w:rPr>
        <w:t xml:space="preserve">Do dana pisanja ovog izvješća zakonska zastupnica nije </w:t>
      </w:r>
      <w:r w:rsidR="00EC574B">
        <w:rPr>
          <w:rFonts w:cs="Arial" w:hAnsi="Calibri" w:ascii="Calibri"/>
        </w:rPr>
        <w:t xml:space="preserve">dostavila stečajnom upravitelju traženu dokumentaciju. </w:t>
      </w:r>
    </w:p>
    <w:p w:rsidRDefault="00EC574B" w:rsidP="00EC574B" w:rsidR="00EC574B" w:rsidRPr="00EC574B">
      <w:pPr>
        <w:jc w:val="both"/>
        <w:rPr>
          <w:rFonts w:cs="Arial" w:hAnsi="Calibri" w:ascii="Calibri"/>
        </w:rPr>
      </w:pPr>
    </w:p>
    <w:p w:rsidRDefault="00102345" w:rsidP="00102345" w:rsidR="00102345" w:rsidRPr="005935A8">
      <w:pPr>
        <w:numPr>
          <w:ilvl w:val="0"/>
          <w:numId w:val="8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</w:rPr>
      </w:pPr>
      <w:r w:rsidRPr="005935A8">
        <w:rPr>
          <w:rFonts w:cs="Arial" w:hAnsi="Calibri" w:ascii="Calibri"/>
        </w:rPr>
        <w:t>Od</w:t>
      </w:r>
      <w:r w:rsidR="006851C4" w:rsidRPr="005935A8">
        <w:rPr>
          <w:rFonts w:cs="Arial" w:hAnsi="Calibri" w:ascii="Calibri"/>
          <w:b/>
        </w:rPr>
        <w:t xml:space="preserve"> </w:t>
      </w:r>
      <w:r w:rsidR="00F92823" w:rsidRPr="005935A8">
        <w:rPr>
          <w:rFonts w:cs="Arial" w:hAnsi="Calibri" w:ascii="Calibri"/>
          <w:b/>
          <w:i/>
        </w:rPr>
        <w:t>HZMO-a</w:t>
      </w:r>
      <w:r w:rsidR="00F92823" w:rsidRPr="00AF7963">
        <w:rPr>
          <w:rFonts w:cs="Arial" w:hAnsi="Calibri" w:ascii="Calibri"/>
        </w:rPr>
        <w:t xml:space="preserve"> </w:t>
      </w:r>
      <w:r w:rsidR="0026161F">
        <w:rPr>
          <w:rFonts w:cs="Arial" w:hAnsi="Calibri" w:ascii="Calibri"/>
        </w:rPr>
        <w:t xml:space="preserve">je </w:t>
      </w:r>
      <w:r w:rsidR="0020077F">
        <w:rPr>
          <w:rFonts w:cs="Arial" w:hAnsi="Calibri" w:ascii="Calibri"/>
        </w:rPr>
        <w:t xml:space="preserve">dana </w:t>
      </w:r>
      <w:smartTag w:element="date" w:uri="urn:schemas-microsoft-com:office:smarttags">
        <w:smartTagPr>
          <w:attr w:val="2018" w:name="Year"/>
          <w:attr w:val="18" w:name="Day"/>
          <w:attr w:val="06" w:name="Month"/>
          <w:attr w:val="trans" w:name="ls"/>
        </w:smartTagPr>
        <w:r w:rsidR="007307C4">
          <w:rPr>
            <w:rFonts w:cs="Arial" w:hAnsi="Calibri" w:ascii="Calibri"/>
          </w:rPr>
          <w:t>18.06.2018</w:t>
        </w:r>
        <w:r w:rsidR="0020077F">
          <w:rPr>
            <w:rFonts w:cs="Arial" w:hAnsi="Calibri" w:ascii="Calibri"/>
          </w:rPr>
          <w:t>.</w:t>
        </w:r>
      </w:smartTag>
      <w:r w:rsidR="0020077F">
        <w:rPr>
          <w:rFonts w:cs="Arial" w:hAnsi="Calibri" w:ascii="Calibri"/>
        </w:rPr>
        <w:t xml:space="preserve"> godine </w:t>
      </w:r>
      <w:r w:rsidR="0026161F">
        <w:rPr>
          <w:rFonts w:cs="Arial" w:hAnsi="Calibri" w:ascii="Calibri"/>
        </w:rPr>
        <w:t xml:space="preserve">pribavljen </w:t>
      </w:r>
      <w:r w:rsidR="00F92823" w:rsidRPr="00AF7963">
        <w:rPr>
          <w:rFonts w:cs="Arial" w:hAnsi="Calibri" w:ascii="Calibri"/>
        </w:rPr>
        <w:t>ispis 117. podaci o evidenciji o osiguranicima</w:t>
      </w:r>
      <w:r w:rsidR="00551790" w:rsidRPr="00AF7963">
        <w:rPr>
          <w:rFonts w:cs="Arial" w:hAnsi="Calibri" w:ascii="Calibri"/>
        </w:rPr>
        <w:t xml:space="preserve"> </w:t>
      </w:r>
      <w:r w:rsidR="007307C4">
        <w:rPr>
          <w:rFonts w:cs="Arial" w:hAnsi="Calibri" w:ascii="Calibri"/>
        </w:rPr>
        <w:t xml:space="preserve"> </w:t>
      </w:r>
      <w:r w:rsidR="00194884">
        <w:rPr>
          <w:rFonts w:cs="Arial" w:hAnsi="Calibri" w:ascii="Calibri"/>
        </w:rPr>
        <w:t xml:space="preserve"> </w:t>
      </w:r>
      <w:r w:rsidR="00F92823" w:rsidRPr="00AF7963">
        <w:rPr>
          <w:rFonts w:hAnsi="Calibri" w:ascii="Calibri"/>
        </w:rPr>
        <w:t xml:space="preserve">koji se vode kod dužnika </w:t>
      </w:r>
      <w:r w:rsidR="007307C4">
        <w:rPr>
          <w:rFonts w:cs="Tahoma" w:hAnsi="Calibri" w:ascii="Calibri"/>
        </w:rPr>
        <w:t xml:space="preserve">EDI COLOR </w:t>
      </w:r>
      <w:r w:rsidR="00AF5233" w:rsidRPr="002D2437">
        <w:rPr>
          <w:rFonts w:cs="Tahoma" w:hAnsi="Calibri" w:ascii="Calibri"/>
        </w:rPr>
        <w:t xml:space="preserve"> d.o.o.</w:t>
      </w:r>
      <w:r w:rsidR="00F92823" w:rsidRPr="00AF7963">
        <w:rPr>
          <w:rFonts w:hAnsi="Calibri" w:ascii="Calibri"/>
        </w:rPr>
        <w:t xml:space="preserve">, a iz kojeg je vidljivo da dužnik </w:t>
      </w:r>
      <w:r w:rsidR="007307C4">
        <w:rPr>
          <w:rFonts w:hAnsi="Calibri" w:ascii="Calibri"/>
          <w:b/>
        </w:rPr>
        <w:t xml:space="preserve">ima jednu zaposlenicu – Željku Halilović, </w:t>
      </w:r>
      <w:r w:rsidR="007307C4">
        <w:rPr>
          <w:rFonts w:hAnsi="Calibri" w:ascii="Calibri"/>
        </w:rPr>
        <w:t>zakonsku zastupnicu.</w:t>
      </w:r>
    </w:p>
    <w:p w:rsidRDefault="005935A8" w:rsidP="005935A8" w:rsidR="005935A8">
      <w:pPr>
        <w:jc w:val="both"/>
        <w:rPr>
          <w:rFonts w:cs="Arial" w:hAnsi="Calibri" w:ascii="Calibri"/>
        </w:rPr>
      </w:pPr>
    </w:p>
    <w:p w:rsidRDefault="00502B1A" w:rsidP="00502B1A" w:rsidR="00502B1A" w:rsidRPr="00EC574B">
      <w:pPr>
        <w:numPr>
          <w:ilvl w:val="0"/>
          <w:numId w:val="8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</w:rPr>
      </w:pPr>
      <w:r w:rsidRPr="00EC574B">
        <w:rPr>
          <w:rFonts w:cs="Arial" w:hAnsi="Calibri" w:ascii="Calibri"/>
        </w:rPr>
        <w:lastRenderedPageBreak/>
        <w:t xml:space="preserve">Od </w:t>
      </w:r>
      <w:r w:rsidRPr="00EC574B">
        <w:rPr>
          <w:rFonts w:cs="Arial" w:hAnsi="Calibri" w:ascii="Calibri"/>
          <w:b/>
          <w:i/>
        </w:rPr>
        <w:t>Državne geodetske uprave</w:t>
      </w:r>
      <w:r w:rsidRPr="00EC574B">
        <w:rPr>
          <w:rFonts w:cs="Arial" w:hAnsi="Calibri" w:ascii="Calibri"/>
        </w:rPr>
        <w:t xml:space="preserve"> je dana </w:t>
      </w:r>
      <w:smartTag w:element="date" w:uri="urn:schemas-microsoft-com:office:smarttags">
        <w:smartTagPr>
          <w:attr w:val="trans" w:name="ls"/>
          <w:attr w:val="06" w:name="Month"/>
          <w:attr w:val="29" w:name="Day"/>
          <w:attr w:val="2018" w:name="Year"/>
        </w:smartTagPr>
        <w:r w:rsidR="007307C4" w:rsidRPr="00EC574B">
          <w:rPr>
            <w:rFonts w:cs="Arial" w:hAnsi="Calibri" w:ascii="Calibri"/>
          </w:rPr>
          <w:t>29.06.2018</w:t>
        </w:r>
        <w:r w:rsidRPr="00EC574B">
          <w:rPr>
            <w:rFonts w:cs="Arial" w:hAnsi="Calibri" w:ascii="Calibri"/>
          </w:rPr>
          <w:t>.</w:t>
        </w:r>
      </w:smartTag>
      <w:r w:rsidRPr="00EC574B">
        <w:rPr>
          <w:rFonts w:cs="Arial" w:hAnsi="Calibri" w:ascii="Calibri"/>
        </w:rPr>
        <w:t xml:space="preserve"> godine zatražen zahtjev za izdavanjem uvjerenja o nositeljima prava  dužnika na nekretninama upisanim u katastarski operat na području RH. </w:t>
      </w:r>
      <w:r w:rsidR="00EC574B">
        <w:rPr>
          <w:rFonts w:cs="Arial" w:hAnsi="Calibri" w:ascii="Calibri"/>
        </w:rPr>
        <w:t>Do dana pisanja ovog izvješća stečajni upravitelj nije zaprimio traženo uvjerenje.</w:t>
      </w:r>
    </w:p>
    <w:p w:rsidRDefault="005935A8" w:rsidP="005935A8" w:rsidR="005935A8">
      <w:pPr>
        <w:jc w:val="both"/>
        <w:rPr>
          <w:rFonts w:cs="Arial" w:hAnsi="Calibri" w:ascii="Calibri"/>
        </w:rPr>
      </w:pPr>
    </w:p>
    <w:p w:rsidRDefault="0026161F" w:rsidP="00102345" w:rsidR="00102345">
      <w:pPr>
        <w:numPr>
          <w:ilvl w:val="0"/>
          <w:numId w:val="8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</w:rPr>
      </w:pPr>
      <w:r>
        <w:rPr>
          <w:rFonts w:cs="Arial" w:hAnsi="Calibri" w:ascii="Calibri"/>
        </w:rPr>
        <w:t xml:space="preserve">Od </w:t>
      </w:r>
      <w:r w:rsidR="00E162E2" w:rsidRPr="00AF7963">
        <w:rPr>
          <w:rFonts w:cs="Arial" w:hAnsi="Calibri" w:ascii="Calibri"/>
        </w:rPr>
        <w:t xml:space="preserve"> </w:t>
      </w:r>
      <w:r w:rsidR="00E162E2" w:rsidRPr="005935A8">
        <w:rPr>
          <w:rFonts w:cs="Arial" w:hAnsi="Calibri" w:ascii="Calibri"/>
          <w:b/>
          <w:i/>
        </w:rPr>
        <w:t>Gradskog ureda za katastar i geodetske poslove Grada Zagreba</w:t>
      </w:r>
      <w:r>
        <w:rPr>
          <w:rFonts w:cs="Arial" w:hAnsi="Calibri" w:ascii="Calibri"/>
        </w:rPr>
        <w:t xml:space="preserve">, pribavljeno je </w:t>
      </w:r>
      <w:r w:rsidRPr="00AF7963">
        <w:rPr>
          <w:rFonts w:cs="Arial" w:hAnsi="Calibri" w:ascii="Calibri"/>
        </w:rPr>
        <w:t>Uvjerenje</w:t>
      </w:r>
      <w:r w:rsidR="00E162E2" w:rsidRPr="00AF7963">
        <w:rPr>
          <w:rFonts w:cs="Arial" w:hAnsi="Calibri" w:ascii="Calibri"/>
        </w:rPr>
        <w:t xml:space="preserve"> klasa: 935-0</w:t>
      </w:r>
      <w:r>
        <w:rPr>
          <w:rFonts w:cs="Arial" w:hAnsi="Calibri" w:ascii="Calibri"/>
        </w:rPr>
        <w:t>8</w:t>
      </w:r>
      <w:r w:rsidR="00E162E2" w:rsidRPr="00AF7963">
        <w:rPr>
          <w:rFonts w:cs="Arial" w:hAnsi="Calibri" w:ascii="Calibri"/>
        </w:rPr>
        <w:t>/1</w:t>
      </w:r>
      <w:r w:rsidR="007307C4">
        <w:rPr>
          <w:rFonts w:cs="Arial" w:hAnsi="Calibri" w:ascii="Calibri"/>
        </w:rPr>
        <w:t>8</w:t>
      </w:r>
      <w:r w:rsidR="00E162E2" w:rsidRPr="00AF7963">
        <w:rPr>
          <w:rFonts w:cs="Arial" w:hAnsi="Calibri" w:ascii="Calibri"/>
        </w:rPr>
        <w:t>-01/</w:t>
      </w:r>
      <w:r w:rsidR="00C307F9">
        <w:rPr>
          <w:rFonts w:cs="Arial" w:hAnsi="Calibri" w:ascii="Calibri"/>
        </w:rPr>
        <w:t>1</w:t>
      </w:r>
      <w:r w:rsidR="007307C4">
        <w:rPr>
          <w:rFonts w:cs="Arial" w:hAnsi="Calibri" w:ascii="Calibri"/>
        </w:rPr>
        <w:t>3626</w:t>
      </w:r>
      <w:r w:rsidR="00E162E2" w:rsidRPr="00AF7963">
        <w:rPr>
          <w:rFonts w:cs="Arial" w:hAnsi="Calibri" w:ascii="Calibri"/>
        </w:rPr>
        <w:t xml:space="preserve">, urbroj: </w:t>
      </w:r>
      <w:r w:rsidR="007307C4">
        <w:rPr>
          <w:rFonts w:cs="Arial" w:hAnsi="Calibri" w:ascii="Calibri"/>
        </w:rPr>
        <w:t>251-15-02-1-18-2</w:t>
      </w:r>
      <w:r w:rsidR="00E162E2" w:rsidRPr="00AF7963">
        <w:rPr>
          <w:rFonts w:cs="Arial" w:hAnsi="Calibri" w:ascii="Calibri"/>
        </w:rPr>
        <w:t xml:space="preserve"> od </w:t>
      </w:r>
      <w:smartTag w:element="date" w:uri="urn:schemas-microsoft-com:office:smarttags">
        <w:smartTagPr>
          <w:attr w:val="2018" w:name="Year"/>
          <w:attr w:val="02" w:name="Day"/>
          <w:attr w:val="07" w:name="Month"/>
          <w:attr w:val="trans" w:name="ls"/>
        </w:smartTagPr>
        <w:r w:rsidR="007307C4">
          <w:rPr>
            <w:rFonts w:cs="Arial" w:hAnsi="Calibri" w:ascii="Calibri"/>
          </w:rPr>
          <w:t>02.07.2018</w:t>
        </w:r>
        <w:r>
          <w:rPr>
            <w:rFonts w:cs="Arial" w:hAnsi="Calibri" w:ascii="Calibri"/>
          </w:rPr>
          <w:t>.</w:t>
        </w:r>
      </w:smartTag>
      <w:r>
        <w:rPr>
          <w:rFonts w:cs="Arial" w:hAnsi="Calibri" w:ascii="Calibri"/>
        </w:rPr>
        <w:t>godine</w:t>
      </w:r>
      <w:r w:rsidR="00E162E2" w:rsidRPr="00AF7963">
        <w:rPr>
          <w:rFonts w:cs="Arial" w:hAnsi="Calibri" w:ascii="Calibri"/>
        </w:rPr>
        <w:t xml:space="preserve">, iz kojeg uvjerenja je vidljivo da </w:t>
      </w:r>
      <w:r>
        <w:rPr>
          <w:rFonts w:cs="Arial" w:hAnsi="Calibri" w:ascii="Calibri"/>
        </w:rPr>
        <w:t xml:space="preserve">je </w:t>
      </w:r>
      <w:r w:rsidR="00C307F9">
        <w:rPr>
          <w:rFonts w:cs="Arial" w:hAnsi="Calibri" w:ascii="Calibri"/>
        </w:rPr>
        <w:t xml:space="preserve">društvo </w:t>
      </w:r>
      <w:r w:rsidR="007307C4">
        <w:rPr>
          <w:rFonts w:cs="Arial" w:hAnsi="Calibri" w:ascii="Calibri"/>
        </w:rPr>
        <w:t>EDI COLOR</w:t>
      </w:r>
      <w:r w:rsidR="00C307F9">
        <w:rPr>
          <w:rFonts w:cs="Arial" w:hAnsi="Calibri" w:ascii="Calibri"/>
        </w:rPr>
        <w:t xml:space="preserve"> d.o.o. nije upisano u katastarskom operatu na području za koje evidenciju vodi Gradski ured za kastar i geodetske poslove.</w:t>
      </w:r>
    </w:p>
    <w:p w:rsidRDefault="005935A8" w:rsidP="005935A8" w:rsidR="005935A8">
      <w:pPr>
        <w:jc w:val="both"/>
        <w:rPr>
          <w:rFonts w:cs="Arial" w:hAnsi="Calibri" w:ascii="Calibri"/>
        </w:rPr>
      </w:pPr>
    </w:p>
    <w:p w:rsidRDefault="00C307F9" w:rsidP="00102345" w:rsidR="00C307F9">
      <w:pPr>
        <w:numPr>
          <w:ilvl w:val="0"/>
          <w:numId w:val="8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</w:rPr>
      </w:pPr>
      <w:r>
        <w:rPr>
          <w:rFonts w:cs="Arial" w:hAnsi="Calibri" w:ascii="Calibri"/>
        </w:rPr>
        <w:t xml:space="preserve">Od </w:t>
      </w:r>
      <w:r w:rsidRPr="005935A8">
        <w:rPr>
          <w:rFonts w:cs="Arial" w:hAnsi="Calibri" w:ascii="Calibri"/>
          <w:b/>
          <w:i/>
        </w:rPr>
        <w:t>Općinskog građanskog suda u Zagrebu, Zemljišnoknjižno</w:t>
      </w:r>
      <w:r w:rsidR="001155B5">
        <w:rPr>
          <w:rFonts w:cs="Arial" w:hAnsi="Calibri" w:ascii="Calibri"/>
          <w:b/>
          <w:i/>
        </w:rPr>
        <w:t>g</w:t>
      </w:r>
      <w:r w:rsidRPr="005935A8">
        <w:rPr>
          <w:rFonts w:cs="Arial" w:hAnsi="Calibri" w:ascii="Calibri"/>
          <w:b/>
          <w:i/>
        </w:rPr>
        <w:t xml:space="preserve"> odjel</w:t>
      </w:r>
      <w:r w:rsidR="001155B5">
        <w:rPr>
          <w:rFonts w:cs="Arial" w:hAnsi="Calibri" w:ascii="Calibri"/>
          <w:b/>
          <w:i/>
        </w:rPr>
        <w:t>a</w:t>
      </w:r>
      <w:r w:rsidRPr="005935A8">
        <w:rPr>
          <w:rFonts w:cs="Arial" w:hAnsi="Calibri" w:ascii="Calibri"/>
          <w:b/>
          <w:i/>
        </w:rPr>
        <w:t xml:space="preserve"> Zagreb</w:t>
      </w:r>
      <w:r>
        <w:rPr>
          <w:rFonts w:cs="Arial" w:hAnsi="Calibri" w:ascii="Calibri"/>
        </w:rPr>
        <w:t xml:space="preserve">, dana </w:t>
      </w:r>
      <w:smartTag w:element="date" w:uri="urn:schemas-microsoft-com:office:smarttags">
        <w:smartTagPr>
          <w:attr w:val="2018" w:name="Year"/>
          <w:attr w:val="05" w:name="Day"/>
          <w:attr w:val="07" w:name="Month"/>
          <w:attr w:val="trans" w:name="ls"/>
        </w:smartTagPr>
        <w:r w:rsidR="001155B5">
          <w:rPr>
            <w:rFonts w:cs="Arial" w:hAnsi="Calibri" w:ascii="Calibri"/>
          </w:rPr>
          <w:t>05.07.2018</w:t>
        </w:r>
        <w:r>
          <w:rPr>
            <w:rFonts w:cs="Arial" w:hAnsi="Calibri" w:ascii="Calibri"/>
          </w:rPr>
          <w:t>.</w:t>
        </w:r>
      </w:smartTag>
      <w:r>
        <w:rPr>
          <w:rFonts w:cs="Arial" w:hAnsi="Calibri" w:ascii="Calibri"/>
        </w:rPr>
        <w:t xml:space="preserve"> godine pribavljena je Potvrda </w:t>
      </w:r>
      <w:r w:rsidR="002109EE">
        <w:rPr>
          <w:rFonts w:cs="Arial" w:hAnsi="Calibri" w:ascii="Calibri"/>
        </w:rPr>
        <w:t xml:space="preserve">broj </w:t>
      </w:r>
      <w:r w:rsidR="001155B5">
        <w:rPr>
          <w:rFonts w:cs="Arial" w:hAnsi="Calibri" w:ascii="Calibri"/>
        </w:rPr>
        <w:t>67731</w:t>
      </w:r>
      <w:r w:rsidR="002109EE">
        <w:rPr>
          <w:rFonts w:cs="Arial" w:hAnsi="Calibri" w:ascii="Calibri"/>
        </w:rPr>
        <w:t>4/201</w:t>
      </w:r>
      <w:r w:rsidR="001155B5">
        <w:rPr>
          <w:rFonts w:cs="Arial" w:hAnsi="Calibri" w:ascii="Calibri"/>
        </w:rPr>
        <w:t>8</w:t>
      </w:r>
      <w:r w:rsidR="002109EE">
        <w:rPr>
          <w:rFonts w:cs="Arial" w:hAnsi="Calibri" w:ascii="Calibri"/>
        </w:rPr>
        <w:t xml:space="preserve"> </w:t>
      </w:r>
      <w:r>
        <w:rPr>
          <w:rFonts w:cs="Arial" w:hAnsi="Calibri" w:ascii="Calibri"/>
        </w:rPr>
        <w:t xml:space="preserve">iz koje je vidljivo da društvo </w:t>
      </w:r>
      <w:r w:rsidR="001155B5">
        <w:rPr>
          <w:rFonts w:cs="Arial" w:hAnsi="Calibri" w:ascii="Calibri"/>
        </w:rPr>
        <w:t>EDI COLOR d.o.o.</w:t>
      </w:r>
      <w:r>
        <w:rPr>
          <w:rFonts w:cs="Arial" w:hAnsi="Calibri" w:ascii="Calibri"/>
        </w:rPr>
        <w:t xml:space="preserve"> nije upisano kao vlasnik ili nositelj prava korištenja u zemljišnim knjigama i knjizi položenih ugovora čije je vođenje u nadležnosti zemljišnoknjižnog odjela u Sesvetama, D</w:t>
      </w:r>
      <w:r w:rsidR="005935A8">
        <w:rPr>
          <w:rFonts w:cs="Arial" w:hAnsi="Calibri" w:ascii="Calibri"/>
        </w:rPr>
        <w:t>ugom Selu i Svetom Ivanu Zelini.</w:t>
      </w:r>
    </w:p>
    <w:p w:rsidRDefault="001155B5" w:rsidP="001155B5" w:rsidR="001155B5">
      <w:pPr>
        <w:jc w:val="both"/>
        <w:rPr>
          <w:rFonts w:cs="Arial" w:hAnsi="Calibri" w:ascii="Calibri"/>
        </w:rPr>
      </w:pPr>
    </w:p>
    <w:p w:rsidRDefault="00402E7E" w:rsidP="00102345" w:rsidR="001155B5">
      <w:pPr>
        <w:numPr>
          <w:ilvl w:val="0"/>
          <w:numId w:val="8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</w:rPr>
      </w:pPr>
      <w:r>
        <w:rPr>
          <w:rFonts w:cs="Arial" w:hAnsi="Calibri" w:ascii="Calibri"/>
        </w:rPr>
        <w:t xml:space="preserve">Stečajni upravitelj je dana </w:t>
      </w:r>
      <w:smartTag w:element="date" w:uri="urn:schemas-microsoft-com:office:smarttags">
        <w:smartTagPr>
          <w:attr w:val="2018" w:name="Year"/>
          <w:attr w:val="06" w:name="Day"/>
          <w:attr w:val="07" w:name="Month"/>
          <w:attr w:val="trans" w:name="ls"/>
        </w:smartTagPr>
        <w:r>
          <w:rPr>
            <w:rFonts w:cs="Arial" w:hAnsi="Calibri" w:ascii="Calibri"/>
          </w:rPr>
          <w:t>06.07.2018.</w:t>
        </w:r>
      </w:smartTag>
      <w:r>
        <w:rPr>
          <w:rFonts w:cs="Arial" w:hAnsi="Calibri" w:ascii="Calibri"/>
        </w:rPr>
        <w:t xml:space="preserve"> godine   telefonskim putem kontaktirao Općinski sud u Sisku, Zemljišnoknjižni odjel, te došao do saznanja da je  društvo EDI COLOR d.o.o. evidentirano kao vlasnik nekretnine </w:t>
      </w:r>
      <w:r w:rsidR="00577E5D">
        <w:rPr>
          <w:rFonts w:cs="Arial" w:hAnsi="Calibri" w:ascii="Calibri"/>
        </w:rPr>
        <w:t>u Sisku, Radićeva 73, upisane u Općinskom sudu u Sisku, z.k.ul. 5171, k.o. 326755, SISAK STARI,  sagrađene na k.č.br. 1146, i to:</w:t>
      </w:r>
    </w:p>
    <w:p w:rsidRDefault="00577E5D" w:rsidP="00577E5D" w:rsidR="00577E5D" w:rsidRPr="00577E5D">
      <w:pPr>
        <w:jc w:val="both"/>
        <w:rPr>
          <w:rFonts w:cs="Arial" w:hAnsi="Calibri" w:ascii="Calibri"/>
          <w:sz w:val="16"/>
          <w:szCs w:val="16"/>
        </w:rPr>
      </w:pPr>
    </w:p>
    <w:p w:rsidRDefault="00577E5D" w:rsidP="00577E5D" w:rsidR="00577E5D" w:rsidRPr="008C5AF5">
      <w:pPr>
        <w:ind w:firstLine="180"/>
        <w:jc w:val="both"/>
        <w:rPr>
          <w:rFonts w:cs="Arial" w:hAnsi="Calibri" w:ascii="Calibri"/>
          <w:b/>
          <w:i/>
          <w:sz w:val="22"/>
          <w:szCs w:val="22"/>
        </w:rPr>
      </w:pPr>
      <w:r w:rsidRPr="008C5AF5">
        <w:rPr>
          <w:rFonts w:cs="Arial" w:hAnsi="Calibri" w:ascii="Calibri"/>
          <w:b/>
          <w:bCs/>
          <w:i/>
          <w:sz w:val="22"/>
          <w:szCs w:val="22"/>
          <w:lang w:val="en-US"/>
        </w:rPr>
        <w:t>Redni broj 4. Suvlasnički dio: 104/416 ETAŽNO VLASNIŠTVO (E-3)</w:t>
      </w:r>
    </w:p>
    <w:p w:rsidRDefault="00577E5D" w:rsidP="00577E5D" w:rsidR="00577E5D">
      <w:pPr>
        <w:autoSpaceDE w:val="false"/>
        <w:autoSpaceDN w:val="false"/>
        <w:adjustRightInd w:val="false"/>
        <w:ind w:left="180"/>
        <w:jc w:val="both"/>
        <w:rPr>
          <w:rFonts w:cs="TimesNewRomanPS-BoldMT" w:hAnsi="Calibri" w:ascii="Calibri"/>
          <w:bCs/>
          <w:sz w:val="22"/>
          <w:szCs w:val="22"/>
        </w:rPr>
      </w:pPr>
      <w:r w:rsidRPr="00577E5D">
        <w:rPr>
          <w:rFonts w:cs="TimesNewRomanPS-BoldMT" w:hAnsi="Calibri" w:ascii="Calibri"/>
          <w:bCs/>
          <w:sz w:val="22"/>
          <w:szCs w:val="22"/>
        </w:rPr>
        <w:t xml:space="preserve">1. 104/416 dijela čest.br. 1146 kuća od </w:t>
      </w:r>
      <w:smartTag w:element="metricconverter" w:uri="urn:schemas-microsoft-com:office:smarttags">
        <w:smartTagPr>
          <w:attr w:val="41 m2" w:name="ProductID"/>
        </w:smartTagPr>
        <w:r w:rsidRPr="00577E5D">
          <w:rPr>
            <w:rFonts w:cs="TimesNewRomanPS-BoldMT" w:hAnsi="Calibri" w:ascii="Calibri"/>
            <w:bCs/>
            <w:sz w:val="22"/>
            <w:szCs w:val="22"/>
          </w:rPr>
          <w:t>41 m2</w:t>
        </w:r>
      </w:smartTag>
      <w:r w:rsidRPr="00577E5D">
        <w:rPr>
          <w:rFonts w:cs="TimesNewRomanPS-BoldMT" w:hAnsi="Calibri" w:ascii="Calibri"/>
          <w:bCs/>
          <w:sz w:val="22"/>
          <w:szCs w:val="22"/>
        </w:rPr>
        <w:t xml:space="preserve">, kuća od </w:t>
      </w:r>
      <w:smartTag w:element="metricconverter" w:uri="urn:schemas-microsoft-com:office:smarttags">
        <w:smartTagPr>
          <w:attr w:val="173 m2" w:name="ProductID"/>
        </w:smartTagPr>
        <w:r w:rsidRPr="00577E5D">
          <w:rPr>
            <w:rFonts w:cs="TimesNewRomanPS-BoldMT" w:hAnsi="Calibri" w:ascii="Calibri"/>
            <w:bCs/>
            <w:sz w:val="22"/>
            <w:szCs w:val="22"/>
          </w:rPr>
          <w:t>173 m2</w:t>
        </w:r>
      </w:smartTag>
      <w:r w:rsidRPr="00577E5D">
        <w:rPr>
          <w:rFonts w:cs="TimesNewRomanPS-BoldMT" w:hAnsi="Calibri" w:ascii="Calibri"/>
          <w:bCs/>
          <w:sz w:val="22"/>
          <w:szCs w:val="22"/>
        </w:rPr>
        <w:t xml:space="preserve"> i dvorište od </w:t>
      </w:r>
      <w:smartTag w:element="metricconverter" w:uri="urn:schemas-microsoft-com:office:smarttags">
        <w:smartTagPr>
          <w:attr w:val="151 m2" w:name="ProductID"/>
        </w:smartTagPr>
        <w:r w:rsidRPr="00577E5D">
          <w:rPr>
            <w:rFonts w:cs="TimesNewRomanPS-BoldMT" w:hAnsi="Calibri" w:ascii="Calibri"/>
            <w:bCs/>
            <w:sz w:val="22"/>
            <w:szCs w:val="22"/>
          </w:rPr>
          <w:t>151 m2</w:t>
        </w:r>
      </w:smartTag>
      <w:r w:rsidRPr="00577E5D">
        <w:rPr>
          <w:rFonts w:cs="TimesNewRomanPS-BoldMT" w:hAnsi="Calibri" w:ascii="Calibri"/>
          <w:bCs/>
          <w:sz w:val="22"/>
          <w:szCs w:val="22"/>
        </w:rPr>
        <w:t>, s kojim je povezan posebni</w:t>
      </w:r>
      <w:r>
        <w:rPr>
          <w:rFonts w:cs="TimesNewRomanPS-BoldMT" w:hAnsi="Calibri" w:ascii="Calibri"/>
          <w:bCs/>
          <w:sz w:val="22"/>
          <w:szCs w:val="22"/>
        </w:rPr>
        <w:t xml:space="preserve"> </w:t>
      </w:r>
      <w:r w:rsidRPr="00577E5D">
        <w:rPr>
          <w:rFonts w:cs="TimesNewRomanPS-BoldMT" w:hAnsi="Calibri" w:ascii="Calibri"/>
          <w:bCs/>
          <w:sz w:val="22"/>
          <w:szCs w:val="22"/>
        </w:rPr>
        <w:t>dio</w:t>
      </w:r>
      <w:r>
        <w:rPr>
          <w:rFonts w:cs="TimesNewRomanPS-BoldMT" w:hAnsi="Calibri" w:ascii="Calibri"/>
          <w:bCs/>
          <w:sz w:val="22"/>
          <w:szCs w:val="22"/>
        </w:rPr>
        <w:t xml:space="preserve"> </w:t>
      </w:r>
      <w:r w:rsidRPr="00577E5D">
        <w:rPr>
          <w:rFonts w:cs="TimesNewRomanPS-BoldMT" w:hAnsi="Calibri" w:ascii="Calibri"/>
          <w:bCs/>
          <w:sz w:val="22"/>
          <w:szCs w:val="22"/>
        </w:rPr>
        <w:t>POSLOVNI PROSTOR BROJ 1 - koji se nalazi u prizemlju, ulaz do ulice, a sastoji se od ulaza, dvije poslovne</w:t>
      </w:r>
      <w:r>
        <w:rPr>
          <w:rFonts w:cs="TimesNewRomanPS-BoldMT" w:hAnsi="Calibri" w:ascii="Calibri"/>
          <w:bCs/>
          <w:sz w:val="22"/>
          <w:szCs w:val="22"/>
        </w:rPr>
        <w:t xml:space="preserve"> </w:t>
      </w:r>
      <w:r w:rsidRPr="00577E5D">
        <w:rPr>
          <w:rFonts w:cs="TimesNewRomanPS-BoldMT" w:hAnsi="Calibri" w:ascii="Calibri"/>
          <w:bCs/>
          <w:sz w:val="22"/>
          <w:szCs w:val="22"/>
        </w:rPr>
        <w:t>prostorije, sanitarnog čvora sa WC-ima za muške i ženske, sa pisoarom i ulaznim predprostorom, te posebni</w:t>
      </w:r>
      <w:r>
        <w:rPr>
          <w:rFonts w:cs="TimesNewRomanPS-BoldMT" w:hAnsi="Calibri" w:ascii="Calibri"/>
          <w:bCs/>
          <w:sz w:val="22"/>
          <w:szCs w:val="22"/>
        </w:rPr>
        <w:t xml:space="preserve"> </w:t>
      </w:r>
      <w:r w:rsidRPr="00577E5D">
        <w:rPr>
          <w:rFonts w:cs="TimesNewRomanPS-BoldMT" w:hAnsi="Calibri" w:ascii="Calibri"/>
          <w:bCs/>
          <w:sz w:val="22"/>
          <w:szCs w:val="22"/>
        </w:rPr>
        <w:t xml:space="preserve">WC za osoblje, ukupne korisne površine </w:t>
      </w:r>
      <w:smartTag w:element="metricconverter" w:uri="urn:schemas-microsoft-com:office:smarttags">
        <w:smartTagPr>
          <w:attr w:val="103,93 m2" w:name="ProductID"/>
        </w:smartTagPr>
        <w:r w:rsidRPr="00577E5D">
          <w:rPr>
            <w:rFonts w:cs="TimesNewRomanPS-BoldMT" w:hAnsi="Calibri" w:ascii="Calibri"/>
            <w:bCs/>
            <w:sz w:val="22"/>
            <w:szCs w:val="22"/>
          </w:rPr>
          <w:t>103,93 m2</w:t>
        </w:r>
      </w:smartTag>
      <w:r w:rsidRPr="00577E5D">
        <w:rPr>
          <w:rFonts w:cs="TimesNewRomanPS-BoldMT" w:hAnsi="Calibri" w:ascii="Calibri"/>
          <w:bCs/>
          <w:sz w:val="22"/>
          <w:szCs w:val="22"/>
        </w:rPr>
        <w:t xml:space="preserve">, kome pripada: veža - prolaz za dvorište od </w:t>
      </w:r>
      <w:smartTag w:element="metricconverter" w:uri="urn:schemas-microsoft-com:office:smarttags">
        <w:smartTagPr>
          <w:attr w:val="25,47 m2" w:name="ProductID"/>
        </w:smartTagPr>
        <w:r w:rsidRPr="00577E5D">
          <w:rPr>
            <w:rFonts w:cs="TimesNewRomanPS-BoldMT" w:hAnsi="Calibri" w:ascii="Calibri"/>
            <w:bCs/>
            <w:sz w:val="22"/>
            <w:szCs w:val="22"/>
          </w:rPr>
          <w:t>25,47 m2</w:t>
        </w:r>
      </w:smartTag>
      <w:r w:rsidRPr="00577E5D">
        <w:rPr>
          <w:rFonts w:cs="TimesNewRomanPS-BoldMT" w:hAnsi="Calibri" w:ascii="Calibri"/>
          <w:bCs/>
          <w:sz w:val="22"/>
          <w:szCs w:val="22"/>
        </w:rPr>
        <w:t>,</w:t>
      </w:r>
      <w:r>
        <w:rPr>
          <w:rFonts w:cs="TimesNewRomanPS-BoldMT" w:hAnsi="Calibri" w:ascii="Calibri"/>
          <w:bCs/>
          <w:sz w:val="22"/>
          <w:szCs w:val="22"/>
        </w:rPr>
        <w:t xml:space="preserve"> </w:t>
      </w:r>
      <w:r w:rsidRPr="00577E5D">
        <w:rPr>
          <w:rFonts w:cs="TimesNewRomanPS-BoldMT" w:hAnsi="Calibri" w:ascii="Calibri"/>
          <w:bCs/>
          <w:sz w:val="22"/>
          <w:szCs w:val="22"/>
        </w:rPr>
        <w:t xml:space="preserve">terasa u dvorištu od </w:t>
      </w:r>
      <w:smartTag w:element="metricconverter" w:uri="urn:schemas-microsoft-com:office:smarttags">
        <w:smartTagPr>
          <w:attr w:val="107 m2" w:name="ProductID"/>
        </w:smartTagPr>
        <w:r w:rsidRPr="00577E5D">
          <w:rPr>
            <w:rFonts w:cs="TimesNewRomanPS-BoldMT" w:hAnsi="Calibri" w:ascii="Calibri"/>
            <w:bCs/>
            <w:sz w:val="22"/>
            <w:szCs w:val="22"/>
          </w:rPr>
          <w:t>107 m2</w:t>
        </w:r>
      </w:smartTag>
      <w:r w:rsidRPr="00577E5D">
        <w:rPr>
          <w:rFonts w:cs="TimesNewRomanPS-BoldMT" w:hAnsi="Calibri" w:ascii="Calibri"/>
          <w:bCs/>
          <w:sz w:val="22"/>
          <w:szCs w:val="22"/>
        </w:rPr>
        <w:t xml:space="preserve"> i kućni vrt od </w:t>
      </w:r>
      <w:smartTag w:element="metricconverter" w:uri="urn:schemas-microsoft-com:office:smarttags">
        <w:smartTagPr>
          <w:attr w:val="24 m2" w:name="ProductID"/>
        </w:smartTagPr>
        <w:r w:rsidRPr="00577E5D">
          <w:rPr>
            <w:rFonts w:cs="TimesNewRomanPS-BoldMT" w:hAnsi="Calibri" w:ascii="Calibri"/>
            <w:bCs/>
            <w:sz w:val="22"/>
            <w:szCs w:val="22"/>
          </w:rPr>
          <w:t>24 m2</w:t>
        </w:r>
      </w:smartTag>
      <w:r>
        <w:rPr>
          <w:rFonts w:cs="TimesNewRomanPS-BoldMT" w:hAnsi="Calibri" w:ascii="Calibri"/>
          <w:bCs/>
          <w:sz w:val="22"/>
          <w:szCs w:val="22"/>
        </w:rPr>
        <w:t>.</w:t>
      </w:r>
    </w:p>
    <w:p w:rsidRDefault="00577E5D" w:rsidP="00577E5D" w:rsidR="00577E5D">
      <w:pPr>
        <w:autoSpaceDE w:val="false"/>
        <w:autoSpaceDN w:val="false"/>
        <w:adjustRightInd w:val="false"/>
        <w:ind w:left="180"/>
        <w:jc w:val="both"/>
        <w:rPr>
          <w:rFonts w:cs="TimesNewRomanPS-BoldMT" w:hAnsi="Calibri" w:ascii="Calibri"/>
          <w:bCs/>
          <w:sz w:val="22"/>
          <w:szCs w:val="22"/>
        </w:rPr>
      </w:pPr>
      <w:r>
        <w:rPr>
          <w:rFonts w:cs="TimesNewRomanPS-BoldMT" w:hAnsi="Calibri" w:ascii="Calibri"/>
          <w:bCs/>
          <w:sz w:val="22"/>
          <w:szCs w:val="22"/>
        </w:rPr>
        <w:t>Na nekretnini su slijedeći upisi:</w:t>
      </w:r>
    </w:p>
    <w:p w:rsidRDefault="008C5AF5" w:rsidP="00577E5D" w:rsidR="008C5AF5" w:rsidRPr="00EC574B">
      <w:pPr>
        <w:autoSpaceDE w:val="false"/>
        <w:autoSpaceDN w:val="false"/>
        <w:adjustRightInd w:val="false"/>
        <w:ind w:left="180"/>
        <w:jc w:val="both"/>
        <w:rPr>
          <w:rFonts w:cs="TimesNewRomanPS-BoldMT" w:hAnsi="Calibri" w:ascii="Calibri"/>
          <w:bCs/>
        </w:rPr>
      </w:pPr>
    </w:p>
    <w:p w:rsidRDefault="00577E5D" w:rsidP="00577E5D" w:rsidR="00577E5D" w:rsidRPr="00577E5D">
      <w:pPr>
        <w:autoSpaceDE w:val="false"/>
        <w:autoSpaceDN w:val="false"/>
        <w:adjustRightInd w:val="false"/>
        <w:ind w:left="180"/>
        <w:jc w:val="both"/>
        <w:rPr>
          <w:rFonts w:cs="TimesNewRomanPS-BoldMT" w:hAnsi="Calibri" w:ascii="Calibri"/>
          <w:bCs/>
          <w:sz w:val="22"/>
          <w:szCs w:val="22"/>
        </w:rPr>
      </w:pPr>
      <w:r>
        <w:rPr>
          <w:rFonts w:cs="TimesNewRomanPS-BoldMT" w:hAnsi="Calibri" w:ascii="Calibri"/>
          <w:bCs/>
          <w:sz w:val="22"/>
          <w:szCs w:val="22"/>
        </w:rPr>
        <w:t>TERETOVNICA C</w:t>
      </w:r>
    </w:p>
    <w:p w:rsidRDefault="008C5AF5" w:rsidP="008C5AF5" w:rsidR="008C5AF5" w:rsidRPr="008C5AF5">
      <w:pPr>
        <w:ind w:firstLine="180"/>
        <w:jc w:val="both"/>
        <w:rPr>
          <w:rFonts w:cs="Arial" w:hAnsi="Calibri" w:ascii="Calibri"/>
          <w:b/>
          <w:i/>
          <w:sz w:val="22"/>
          <w:szCs w:val="22"/>
        </w:rPr>
      </w:pPr>
      <w:r w:rsidRPr="008C5AF5">
        <w:rPr>
          <w:rFonts w:cs="Arial" w:hAnsi="Calibri" w:ascii="Calibri"/>
          <w:b/>
          <w:i/>
          <w:sz w:val="22"/>
          <w:szCs w:val="22"/>
        </w:rPr>
        <w:t>4. Suvlasnički dio: 104/416 ETAŽNO VLASNIŠTVO (E-3)</w:t>
      </w:r>
    </w:p>
    <w:p w:rsidRDefault="00577E5D" w:rsidP="008C5AF5" w:rsidR="00577E5D" w:rsidRPr="008C5AF5">
      <w:pPr>
        <w:ind w:firstLine="180"/>
        <w:jc w:val="both"/>
        <w:rPr>
          <w:rFonts w:cs="Arial" w:hAnsi="Calibri" w:ascii="Calibri"/>
          <w:sz w:val="22"/>
          <w:szCs w:val="22"/>
          <w:u w:val="single"/>
        </w:rPr>
      </w:pPr>
      <w:r w:rsidRPr="008C5AF5">
        <w:rPr>
          <w:rFonts w:cs="Arial" w:hAnsi="Calibri" w:ascii="Calibri"/>
          <w:sz w:val="22"/>
          <w:szCs w:val="22"/>
          <w:u w:val="single"/>
        </w:rPr>
        <w:t xml:space="preserve">1.1 Zaprimljeno </w:t>
      </w:r>
      <w:smartTag w:element="date" w:uri="urn:schemas-microsoft-com:office:smarttags">
        <w:smartTagPr>
          <w:attr w:val="2010" w:name="Year"/>
          <w:attr w:val="07" w:name="Day"/>
          <w:attr w:val="09" w:name="Month"/>
          <w:attr w:val="trans" w:name="ls"/>
        </w:smartTagPr>
        <w:r w:rsidRPr="008C5AF5">
          <w:rPr>
            <w:rFonts w:cs="Arial" w:hAnsi="Calibri" w:ascii="Calibri"/>
            <w:sz w:val="22"/>
            <w:szCs w:val="22"/>
            <w:u w:val="single"/>
          </w:rPr>
          <w:t>07.09.2010.</w:t>
        </w:r>
      </w:smartTag>
      <w:r w:rsidRPr="008C5AF5">
        <w:rPr>
          <w:rFonts w:cs="Arial" w:hAnsi="Calibri" w:ascii="Calibri"/>
          <w:sz w:val="22"/>
          <w:szCs w:val="22"/>
          <w:u w:val="single"/>
        </w:rPr>
        <w:t xml:space="preserve"> broj Z-4689/10</w:t>
      </w:r>
    </w:p>
    <w:p w:rsidRDefault="00577E5D" w:rsidP="008C5AF5" w:rsidR="00577E5D">
      <w:pPr>
        <w:ind w:left="180"/>
        <w:jc w:val="both"/>
        <w:rPr>
          <w:rFonts w:cs="Arial" w:hAnsi="Calibri" w:ascii="Calibri"/>
          <w:sz w:val="22"/>
          <w:szCs w:val="22"/>
        </w:rPr>
      </w:pPr>
      <w:r w:rsidRPr="008C5AF5">
        <w:rPr>
          <w:rFonts w:cs="Arial" w:hAnsi="Calibri" w:ascii="Calibri"/>
          <w:sz w:val="22"/>
          <w:szCs w:val="22"/>
        </w:rPr>
        <w:t xml:space="preserve">Na temelju ovosudnog Rješenja Z-1146/10 od </w:t>
      </w:r>
      <w:smartTag w:element="date" w:uri="urn:schemas-microsoft-com:office:smarttags">
        <w:smartTagPr>
          <w:attr w:val="2010" w:name="Year"/>
          <w:attr w:val="20" w:name="Day"/>
          <w:attr w:val="8" w:name="Month"/>
          <w:attr w:val="trans" w:name="ls"/>
        </w:smartTagPr>
        <w:r w:rsidRPr="008C5AF5">
          <w:rPr>
            <w:rFonts w:cs="Arial" w:hAnsi="Calibri" w:ascii="Calibri"/>
            <w:sz w:val="22"/>
            <w:szCs w:val="22"/>
          </w:rPr>
          <w:t>20. srpnja 2010</w:t>
        </w:r>
      </w:smartTag>
      <w:r w:rsidRPr="008C5AF5">
        <w:rPr>
          <w:rFonts w:cs="Arial" w:hAnsi="Calibri" w:ascii="Calibri"/>
          <w:sz w:val="22"/>
          <w:szCs w:val="22"/>
        </w:rPr>
        <w:t>. godine uknjižuje se pravo</w:t>
      </w:r>
      <w:r w:rsidR="008C5AF5">
        <w:rPr>
          <w:rFonts w:cs="Arial" w:hAnsi="Calibri" w:ascii="Calibri"/>
          <w:sz w:val="22"/>
          <w:szCs w:val="22"/>
        </w:rPr>
        <w:t xml:space="preserve"> </w:t>
      </w:r>
      <w:r w:rsidRPr="008C5AF5">
        <w:rPr>
          <w:rFonts w:cs="Arial" w:hAnsi="Calibri" w:ascii="Calibri"/>
          <w:sz w:val="22"/>
          <w:szCs w:val="22"/>
        </w:rPr>
        <w:t xml:space="preserve">služnosti i to prolaza kroz vežu - prolaz za dvorište od </w:t>
      </w:r>
      <w:smartTag w:element="metricconverter" w:uri="urn:schemas-microsoft-com:office:smarttags">
        <w:smartTagPr>
          <w:attr w:val="25,47 m2" w:name="ProductID"/>
        </w:smartTagPr>
        <w:r w:rsidRPr="008C5AF5">
          <w:rPr>
            <w:rFonts w:cs="Arial" w:hAnsi="Calibri" w:ascii="Calibri"/>
            <w:sz w:val="22"/>
            <w:szCs w:val="22"/>
          </w:rPr>
          <w:t>25,47 m2</w:t>
        </w:r>
      </w:smartTag>
      <w:r w:rsidRPr="008C5AF5">
        <w:rPr>
          <w:rFonts w:cs="Arial" w:hAnsi="Calibri" w:ascii="Calibri"/>
          <w:sz w:val="22"/>
          <w:szCs w:val="22"/>
        </w:rPr>
        <w:t>, kao pripatka Poslovnog</w:t>
      </w:r>
      <w:r w:rsidR="008C5AF5">
        <w:rPr>
          <w:rFonts w:cs="Arial" w:hAnsi="Calibri" w:ascii="Calibri"/>
          <w:sz w:val="22"/>
          <w:szCs w:val="22"/>
        </w:rPr>
        <w:t xml:space="preserve"> </w:t>
      </w:r>
      <w:r w:rsidRPr="008C5AF5">
        <w:rPr>
          <w:rFonts w:cs="Arial" w:hAnsi="Calibri" w:ascii="Calibri"/>
          <w:sz w:val="22"/>
          <w:szCs w:val="22"/>
        </w:rPr>
        <w:t>prostora broj 1 za korist svakodobnih vlasnika stana broj 1, stana broj 2, stana broj 3 i</w:t>
      </w:r>
      <w:r w:rsidR="008C5AF5">
        <w:rPr>
          <w:rFonts w:cs="Arial" w:hAnsi="Calibri" w:ascii="Calibri"/>
          <w:sz w:val="22"/>
          <w:szCs w:val="22"/>
        </w:rPr>
        <w:t xml:space="preserve"> </w:t>
      </w:r>
      <w:r w:rsidRPr="008C5AF5">
        <w:rPr>
          <w:rFonts w:cs="Arial" w:hAnsi="Calibri" w:ascii="Calibri"/>
          <w:sz w:val="22"/>
          <w:szCs w:val="22"/>
        </w:rPr>
        <w:t>tavana</w:t>
      </w:r>
    </w:p>
    <w:p w:rsidRDefault="008C5AF5" w:rsidP="008C5AF5" w:rsidR="008C5AF5" w:rsidRPr="00EC574B">
      <w:pPr>
        <w:ind w:left="180"/>
        <w:jc w:val="both"/>
        <w:rPr>
          <w:rFonts w:cs="Arial" w:hAnsi="Calibri" w:ascii="Calibri"/>
        </w:rPr>
      </w:pPr>
    </w:p>
    <w:p w:rsidRDefault="008C5AF5" w:rsidP="008C5AF5" w:rsidR="008C5AF5" w:rsidRPr="008C5AF5">
      <w:pPr>
        <w:ind w:firstLine="180"/>
        <w:jc w:val="both"/>
        <w:rPr>
          <w:rFonts w:cs="Arial" w:hAnsi="Calibri" w:ascii="Calibri"/>
          <w:b/>
          <w:i/>
          <w:sz w:val="22"/>
          <w:szCs w:val="22"/>
        </w:rPr>
      </w:pPr>
      <w:r w:rsidRPr="008C5AF5">
        <w:rPr>
          <w:rFonts w:cs="Arial" w:hAnsi="Calibri" w:ascii="Calibri"/>
          <w:b/>
          <w:i/>
          <w:sz w:val="22"/>
          <w:szCs w:val="22"/>
        </w:rPr>
        <w:t>1. Na suvlasnički dio:  4 (104/416)</w:t>
      </w:r>
    </w:p>
    <w:p w:rsidRDefault="008C5AF5" w:rsidP="008C5AF5" w:rsidR="008C5AF5">
      <w:pPr>
        <w:ind w:left="180"/>
        <w:jc w:val="both"/>
        <w:rPr>
          <w:rFonts w:cs="Arial" w:hAnsi="Calibri" w:ascii="Calibri"/>
          <w:bCs/>
          <w:sz w:val="22"/>
          <w:szCs w:val="22"/>
          <w:u w:val="single"/>
        </w:rPr>
      </w:pPr>
      <w:r w:rsidRPr="008C5AF5">
        <w:rPr>
          <w:rFonts w:cs="Arial" w:hAnsi="Calibri" w:ascii="Calibri"/>
          <w:bCs/>
          <w:sz w:val="22"/>
          <w:szCs w:val="22"/>
          <w:u w:val="single"/>
        </w:rPr>
        <w:t xml:space="preserve">3.1 Zaprimljeno: </w:t>
      </w:r>
      <w:smartTag w:element="date" w:uri="urn:schemas-microsoft-com:office:smarttags">
        <w:smartTagPr>
          <w:attr w:val="2013" w:name="Year"/>
          <w:attr w:val="21" w:name="Day"/>
          <w:attr w:val="2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  <w:u w:val="single"/>
          </w:rPr>
          <w:t>21. veljače 2013</w:t>
        </w:r>
      </w:smartTag>
      <w:r w:rsidRPr="008C5AF5">
        <w:rPr>
          <w:rFonts w:cs="Arial" w:hAnsi="Calibri" w:ascii="Calibri"/>
          <w:bCs/>
          <w:sz w:val="22"/>
          <w:szCs w:val="22"/>
          <w:u w:val="single"/>
        </w:rPr>
        <w:t>. Z-1068/2013</w:t>
      </w:r>
      <w:r>
        <w:rPr>
          <w:rFonts w:cs="Arial" w:hAnsi="Calibri" w:ascii="Calibri"/>
          <w:bCs/>
          <w:sz w:val="22"/>
          <w:szCs w:val="22"/>
          <w:u w:val="single"/>
        </w:rPr>
        <w:t xml:space="preserve"> u korist </w:t>
      </w:r>
      <w:r w:rsidRPr="008C5AF5">
        <w:rPr>
          <w:rFonts w:cs="Arial" w:hAnsi="Calibri" w:ascii="Calibri"/>
          <w:bCs/>
          <w:sz w:val="20"/>
          <w:szCs w:val="20"/>
          <w:u w:val="single"/>
        </w:rPr>
        <w:t>REPUBLIKA HRVATSKA</w:t>
      </w:r>
      <w:r>
        <w:rPr>
          <w:rFonts w:cs="Arial" w:hAnsi="Calibri" w:ascii="Calibri"/>
          <w:bCs/>
          <w:sz w:val="22"/>
          <w:szCs w:val="22"/>
          <w:u w:val="single"/>
        </w:rPr>
        <w:t xml:space="preserve">  </w:t>
      </w:r>
      <w:r w:rsidRPr="008C5AF5">
        <w:rPr>
          <w:rFonts w:cs="Arial" w:hAnsi="Calibri" w:ascii="Calibri"/>
          <w:bCs/>
          <w:sz w:val="20"/>
          <w:szCs w:val="20"/>
          <w:u w:val="single"/>
        </w:rPr>
        <w:t>na iznos od 32.030,63 kn</w:t>
      </w:r>
      <w:r>
        <w:rPr>
          <w:rFonts w:cs="Arial" w:hAnsi="Calibri" w:ascii="Calibri"/>
          <w:bCs/>
          <w:sz w:val="22"/>
          <w:szCs w:val="22"/>
          <w:u w:val="single"/>
        </w:rPr>
        <w:t xml:space="preserve">   </w:t>
      </w:r>
    </w:p>
    <w:p w:rsidRDefault="008C5AF5" w:rsidP="008C5AF5" w:rsidR="008C5AF5">
      <w:pPr>
        <w:ind w:left="180"/>
        <w:jc w:val="both"/>
        <w:rPr>
          <w:rFonts w:cs="Arial" w:hAnsi="Calibri" w:ascii="Calibri"/>
          <w:bCs/>
          <w:sz w:val="22"/>
          <w:szCs w:val="22"/>
        </w:rPr>
      </w:pPr>
      <w:r w:rsidRPr="008C5AF5">
        <w:rPr>
          <w:rFonts w:cs="Arial" w:hAnsi="Calibri" w:ascii="Calibri"/>
          <w:bCs/>
          <w:sz w:val="22"/>
          <w:szCs w:val="22"/>
        </w:rPr>
        <w:t xml:space="preserve">Na temelju ovosudnog Rješenja od </w:t>
      </w:r>
      <w:smartTag w:element="date" w:uri="urn:schemas-microsoft-com:office:smarttags">
        <w:smartTagPr>
          <w:attr w:val="2013" w:name="Year"/>
          <w:attr w:val="9" w:name="Day"/>
          <w:attr w:val="8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9. srpnja 2013</w:t>
        </w:r>
      </w:smartTag>
      <w:r>
        <w:rPr>
          <w:rFonts w:cs="Arial" w:hAnsi="Calibri" w:ascii="Calibri"/>
          <w:bCs/>
          <w:sz w:val="22"/>
          <w:szCs w:val="22"/>
        </w:rPr>
        <w:t>. god</w:t>
      </w:r>
      <w:r w:rsidRPr="008C5AF5">
        <w:rPr>
          <w:rFonts w:cs="Arial" w:hAnsi="Calibri" w:ascii="Calibri"/>
          <w:bCs/>
          <w:sz w:val="22"/>
          <w:szCs w:val="22"/>
        </w:rPr>
        <w:t>ine broj Ovr-271/2013, uknjižuje</w:t>
      </w:r>
      <w:r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 xml:space="preserve">se pravo zaloga na nekretnine u A radi osiguranja novčane tražbine koja na dan </w:t>
      </w:r>
      <w:smartTag w:element="date" w:uri="urn:schemas-microsoft-com:office:smarttags">
        <w:smartTagPr>
          <w:attr w:val="2013" w:name="Year"/>
          <w:attr w:val="21" w:name="Day"/>
          <w:attr w:val="1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21.siječnja 2013</w:t>
        </w:r>
      </w:smartTag>
      <w:r w:rsidRPr="008C5AF5">
        <w:rPr>
          <w:rFonts w:cs="Arial" w:hAnsi="Calibri" w:ascii="Calibri"/>
          <w:bCs/>
          <w:sz w:val="22"/>
          <w:szCs w:val="22"/>
        </w:rPr>
        <w:t>. godine iznosi 32.030,63 (tridesetdvijetisućetrideset i 63/100) kn glavnice,</w:t>
      </w:r>
      <w:r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 xml:space="preserve">kamate na taj iznos od 257,08 kn obračunatih od dospjelosti glavnog potraživanja do </w:t>
      </w:r>
      <w:smartTag w:element="date" w:uri="urn:schemas-microsoft-com:office:smarttags">
        <w:smartTagPr>
          <w:attr w:val="2013" w:name="Year"/>
          <w:attr w:val="21" w:name="Day"/>
          <w:attr w:val="1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21.</w:t>
        </w:r>
        <w:r>
          <w:rPr>
            <w:rFonts w:cs="Arial" w:hAnsi="Calibri" w:ascii="Calibri"/>
            <w:bCs/>
            <w:sz w:val="22"/>
            <w:szCs w:val="22"/>
          </w:rPr>
          <w:t xml:space="preserve"> </w:t>
        </w:r>
        <w:r w:rsidRPr="008C5AF5">
          <w:rPr>
            <w:rFonts w:cs="Arial" w:hAnsi="Calibri" w:ascii="Calibri"/>
            <w:bCs/>
            <w:sz w:val="22"/>
            <w:szCs w:val="22"/>
          </w:rPr>
          <w:t>siječnja 2013</w:t>
        </w:r>
      </w:smartTag>
      <w:r w:rsidRPr="008C5AF5">
        <w:rPr>
          <w:rFonts w:cs="Arial" w:hAnsi="Calibri" w:ascii="Calibri"/>
          <w:bCs/>
          <w:sz w:val="22"/>
          <w:szCs w:val="22"/>
        </w:rPr>
        <w:t>. godine, zakonskih zateznih kamata na iznos glavnice od 32.030,63 kn</w:t>
      </w:r>
      <w:r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 xml:space="preserve">tekućih od </w:t>
      </w:r>
      <w:smartTag w:element="date" w:uri="urn:schemas-microsoft-com:office:smarttags">
        <w:smartTagPr>
          <w:attr w:val="2013" w:name="Year"/>
          <w:attr w:val="22" w:name="Day"/>
          <w:attr w:val="1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22. siječnja 2013</w:t>
        </w:r>
      </w:smartTag>
      <w:r w:rsidRPr="008C5AF5">
        <w:rPr>
          <w:rFonts w:cs="Arial" w:hAnsi="Calibri" w:ascii="Calibri"/>
          <w:bCs/>
          <w:sz w:val="22"/>
          <w:szCs w:val="22"/>
        </w:rPr>
        <w:t>. godine pa do isplate i troškova postupka osiguranja u iznosu</w:t>
      </w:r>
      <w:r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>od 1.000,00 kn</w:t>
      </w:r>
      <w:r>
        <w:rPr>
          <w:rFonts w:cs="Arial" w:hAnsi="Calibri" w:ascii="Calibri"/>
          <w:bCs/>
          <w:sz w:val="22"/>
          <w:szCs w:val="22"/>
        </w:rPr>
        <w:t>.</w:t>
      </w:r>
    </w:p>
    <w:p w:rsidRDefault="008C5AF5" w:rsidP="008C5AF5" w:rsidR="008C5AF5" w:rsidRPr="00EC574B">
      <w:pPr>
        <w:ind w:left="180"/>
        <w:jc w:val="both"/>
        <w:rPr>
          <w:rFonts w:cs="Arial" w:hAnsi="Calibri" w:ascii="Calibri"/>
          <w:bCs/>
        </w:rPr>
      </w:pPr>
    </w:p>
    <w:p w:rsidRDefault="008C5AF5" w:rsidP="008C5AF5" w:rsidR="008C5AF5" w:rsidRPr="008C5AF5">
      <w:pPr>
        <w:ind w:hanging="180" w:left="180"/>
        <w:jc w:val="both"/>
        <w:rPr>
          <w:rFonts w:cs="Arial" w:hAnsi="Calibri" w:ascii="Calibri"/>
          <w:bCs/>
          <w:sz w:val="22"/>
          <w:szCs w:val="22"/>
          <w:u w:val="single"/>
        </w:rPr>
      </w:pPr>
      <w:r>
        <w:rPr>
          <w:rFonts w:cs="Arial" w:hAnsi="Calibri" w:ascii="Calibri"/>
          <w:bCs/>
          <w:sz w:val="22"/>
          <w:szCs w:val="22"/>
        </w:rPr>
        <w:t xml:space="preserve"> </w:t>
      </w:r>
      <w:r>
        <w:rPr>
          <w:rFonts w:cs="Arial" w:hAnsi="Calibri" w:ascii="Calibri"/>
          <w:bCs/>
          <w:sz w:val="22"/>
          <w:szCs w:val="22"/>
        </w:rPr>
        <w:tab/>
      </w:r>
      <w:r w:rsidRPr="008C5AF5">
        <w:rPr>
          <w:rFonts w:cs="Arial" w:hAnsi="Calibri" w:ascii="Calibri"/>
          <w:bCs/>
          <w:sz w:val="22"/>
          <w:szCs w:val="22"/>
          <w:u w:val="single"/>
        </w:rPr>
        <w:t>3.2 Zabilježuje se ovršivost tražbine na C 3.1.</w:t>
      </w:r>
    </w:p>
    <w:p w:rsidRDefault="008C5AF5" w:rsidP="008C5AF5" w:rsidR="008C5AF5" w:rsidRPr="008C5AF5">
      <w:pPr>
        <w:jc w:val="both"/>
        <w:rPr>
          <w:rFonts w:cs="Arial" w:hAnsi="Calibri" w:ascii="Calibri"/>
          <w:bCs/>
          <w:sz w:val="16"/>
          <w:szCs w:val="16"/>
        </w:rPr>
      </w:pPr>
    </w:p>
    <w:p w:rsidRDefault="008C5AF5" w:rsidP="008C5AF5" w:rsidR="008C5AF5">
      <w:pPr>
        <w:ind w:firstLine="180"/>
        <w:jc w:val="both"/>
        <w:rPr>
          <w:rFonts w:cs="Arial" w:hAnsi="Calibri" w:ascii="Calibri"/>
          <w:bCs/>
          <w:sz w:val="22"/>
          <w:szCs w:val="22"/>
        </w:rPr>
      </w:pPr>
    </w:p>
    <w:p w:rsidRDefault="00EC574B" w:rsidP="008C5AF5" w:rsidR="00EC574B">
      <w:pPr>
        <w:ind w:firstLine="180"/>
        <w:jc w:val="both"/>
        <w:rPr>
          <w:rFonts w:cs="Arial" w:hAnsi="Calibri" w:ascii="Calibri"/>
          <w:bCs/>
          <w:sz w:val="22"/>
          <w:szCs w:val="22"/>
        </w:rPr>
      </w:pPr>
    </w:p>
    <w:p w:rsidRDefault="00EC574B" w:rsidP="008C5AF5" w:rsidR="00EC574B">
      <w:pPr>
        <w:ind w:firstLine="180"/>
        <w:jc w:val="both"/>
        <w:rPr>
          <w:rFonts w:cs="Arial" w:hAnsi="Calibri" w:ascii="Calibri"/>
          <w:bCs/>
          <w:sz w:val="22"/>
          <w:szCs w:val="22"/>
        </w:rPr>
      </w:pPr>
    </w:p>
    <w:p w:rsidRDefault="00EC574B" w:rsidP="008C5AF5" w:rsidR="00EC574B">
      <w:pPr>
        <w:ind w:firstLine="180"/>
        <w:jc w:val="both"/>
        <w:rPr>
          <w:rFonts w:cs="Arial" w:hAnsi="Calibri" w:ascii="Calibri"/>
          <w:bCs/>
          <w:sz w:val="22"/>
          <w:szCs w:val="22"/>
        </w:rPr>
      </w:pPr>
    </w:p>
    <w:p w:rsidRDefault="008C5AF5" w:rsidP="008C5AF5" w:rsidR="008C5AF5" w:rsidRPr="008C5AF5">
      <w:pPr>
        <w:ind w:firstLine="180"/>
        <w:jc w:val="both"/>
        <w:rPr>
          <w:rFonts w:cs="Arial" w:hAnsi="Calibri" w:ascii="Calibri"/>
          <w:b/>
          <w:i/>
          <w:sz w:val="22"/>
          <w:szCs w:val="22"/>
        </w:rPr>
      </w:pPr>
      <w:r w:rsidRPr="008C5AF5">
        <w:rPr>
          <w:rFonts w:cs="Arial" w:hAnsi="Calibri" w:ascii="Calibri"/>
          <w:b/>
          <w:i/>
          <w:sz w:val="22"/>
          <w:szCs w:val="22"/>
        </w:rPr>
        <w:lastRenderedPageBreak/>
        <w:t>9. Na suvlasnički dio:  4 (104/416)</w:t>
      </w:r>
    </w:p>
    <w:p w:rsidRDefault="008C5AF5" w:rsidP="009E77DE" w:rsidR="008C5AF5" w:rsidRPr="008C5AF5">
      <w:pPr>
        <w:ind w:left="180"/>
        <w:jc w:val="both"/>
        <w:rPr>
          <w:rFonts w:cs="Arial" w:hAnsi="Calibri" w:ascii="Calibri"/>
          <w:bCs/>
          <w:sz w:val="20"/>
          <w:szCs w:val="20"/>
          <w:u w:val="single"/>
        </w:rPr>
      </w:pPr>
      <w:r w:rsidRPr="008C5AF5">
        <w:rPr>
          <w:rFonts w:cs="Arial" w:hAnsi="Calibri" w:ascii="Calibri"/>
          <w:bCs/>
          <w:sz w:val="22"/>
          <w:szCs w:val="22"/>
          <w:u w:val="single"/>
        </w:rPr>
        <w:t xml:space="preserve">9.2 </w:t>
      </w:r>
      <w:r w:rsidRPr="008C5AF5">
        <w:rPr>
          <w:rFonts w:cs="Arial" w:hAnsi="Calibri" w:ascii="Calibri"/>
          <w:bCs/>
          <w:sz w:val="20"/>
          <w:szCs w:val="20"/>
          <w:u w:val="single"/>
        </w:rPr>
        <w:t xml:space="preserve">Zaprimljeno </w:t>
      </w:r>
      <w:smartTag w:element="date" w:uri="urn:schemas-microsoft-com:office:smarttags">
        <w:smartTagPr>
          <w:attr w:val="2017" w:name="Year"/>
          <w:attr w:val="23" w:name="Day"/>
          <w:attr w:val="05" w:name="Month"/>
          <w:attr w:val="trans" w:name="ls"/>
        </w:smartTagPr>
        <w:r w:rsidRPr="008C5AF5">
          <w:rPr>
            <w:rFonts w:cs="Arial" w:hAnsi="Calibri" w:ascii="Calibri"/>
            <w:bCs/>
            <w:sz w:val="20"/>
            <w:szCs w:val="20"/>
            <w:u w:val="single"/>
          </w:rPr>
          <w:t>23.05.2017.</w:t>
        </w:r>
      </w:smartTag>
      <w:r w:rsidRPr="008C5AF5">
        <w:rPr>
          <w:rFonts w:cs="Arial" w:hAnsi="Calibri" w:ascii="Calibri"/>
          <w:bCs/>
          <w:sz w:val="20"/>
          <w:szCs w:val="20"/>
          <w:u w:val="single"/>
        </w:rPr>
        <w:t>g. pod brojem Z-8175/2017 za korist REPUBLIKA HRVATSKA</w:t>
      </w:r>
      <w:r>
        <w:rPr>
          <w:rFonts w:cs="Arial" w:hAnsi="Calibri" w:ascii="Calibri"/>
          <w:bCs/>
          <w:sz w:val="22"/>
          <w:szCs w:val="22"/>
          <w:u w:val="single"/>
        </w:rPr>
        <w:t xml:space="preserve">  </w:t>
      </w:r>
      <w:r w:rsidRPr="008C5AF5">
        <w:rPr>
          <w:rFonts w:cs="Arial" w:hAnsi="Calibri" w:ascii="Calibri"/>
          <w:bCs/>
          <w:sz w:val="20"/>
          <w:szCs w:val="20"/>
          <w:u w:val="single"/>
        </w:rPr>
        <w:t xml:space="preserve">na iznos od </w:t>
      </w:r>
      <w:r>
        <w:rPr>
          <w:rFonts w:cs="Arial" w:hAnsi="Calibri" w:ascii="Calibri"/>
          <w:bCs/>
          <w:sz w:val="20"/>
          <w:szCs w:val="20"/>
          <w:u w:val="single"/>
        </w:rPr>
        <w:t xml:space="preserve"> </w:t>
      </w:r>
      <w:r w:rsidRPr="008C5AF5">
        <w:rPr>
          <w:rFonts w:cs="Arial" w:hAnsi="Calibri" w:ascii="Calibri"/>
          <w:bCs/>
          <w:sz w:val="20"/>
          <w:szCs w:val="20"/>
          <w:u w:val="single"/>
        </w:rPr>
        <w:t xml:space="preserve">32.030,63 kn   </w:t>
      </w:r>
      <w:r w:rsidR="009E77DE">
        <w:rPr>
          <w:rFonts w:cs="Arial" w:hAnsi="Calibri" w:ascii="Calibri"/>
          <w:bCs/>
          <w:sz w:val="20"/>
          <w:szCs w:val="20"/>
          <w:u w:val="single"/>
        </w:rPr>
        <w:t>na 9.1.</w:t>
      </w:r>
    </w:p>
    <w:p w:rsidRDefault="009E77DE" w:rsidP="008C5AF5" w:rsidR="009E77DE" w:rsidRPr="009E77DE">
      <w:pPr>
        <w:jc w:val="both"/>
        <w:rPr>
          <w:rFonts w:cs="Arial" w:hAnsi="Calibri" w:ascii="Calibri"/>
          <w:bCs/>
          <w:sz w:val="16"/>
          <w:szCs w:val="16"/>
        </w:rPr>
      </w:pPr>
    </w:p>
    <w:p w:rsidRDefault="008C5AF5" w:rsidP="009E77DE" w:rsidR="008C5AF5" w:rsidRPr="008C5AF5">
      <w:pPr>
        <w:ind w:firstLine="180"/>
        <w:jc w:val="both"/>
        <w:rPr>
          <w:rFonts w:cs="Arial" w:hAnsi="Calibri" w:ascii="Calibri"/>
          <w:bCs/>
          <w:sz w:val="22"/>
          <w:szCs w:val="22"/>
        </w:rPr>
      </w:pPr>
      <w:r w:rsidRPr="008C5AF5">
        <w:rPr>
          <w:rFonts w:cs="Arial" w:hAnsi="Calibri" w:ascii="Calibri"/>
          <w:bCs/>
          <w:sz w:val="22"/>
          <w:szCs w:val="22"/>
        </w:rPr>
        <w:t>Prvenstveni red upisa: Z-10842/2016</w:t>
      </w:r>
    </w:p>
    <w:p w:rsidRDefault="009E77DE" w:rsidP="008C5AF5" w:rsidR="009E77DE" w:rsidRPr="009E77DE">
      <w:pPr>
        <w:jc w:val="both"/>
        <w:rPr>
          <w:rFonts w:cs="Arial" w:hAnsi="Calibri" w:ascii="Calibri"/>
          <w:bCs/>
          <w:sz w:val="16"/>
          <w:szCs w:val="16"/>
        </w:rPr>
      </w:pPr>
    </w:p>
    <w:p w:rsidRDefault="008C5AF5" w:rsidP="009E77DE" w:rsidR="008C5AF5" w:rsidRPr="008C5AF5">
      <w:pPr>
        <w:ind w:left="180"/>
        <w:jc w:val="both"/>
        <w:rPr>
          <w:rFonts w:cs="Arial" w:hAnsi="Calibri" w:ascii="Calibri"/>
          <w:bCs/>
          <w:sz w:val="22"/>
          <w:szCs w:val="22"/>
        </w:rPr>
      </w:pPr>
      <w:r w:rsidRPr="008C5AF5">
        <w:rPr>
          <w:rFonts w:cs="Arial" w:hAnsi="Calibri" w:ascii="Calibri"/>
          <w:bCs/>
          <w:sz w:val="22"/>
          <w:szCs w:val="22"/>
        </w:rPr>
        <w:t xml:space="preserve">UKNJIŽBA, ZALOŽNO PRAVO, RJEŠENJE BROJ OVR-4095/2016 </w:t>
      </w:r>
      <w:smartTag w:element="date" w:uri="urn:schemas-microsoft-com:office:smarttags">
        <w:smartTagPr>
          <w:attr w:val="2017" w:name="Year"/>
          <w:attr w:val="15" w:name="Day"/>
          <w:attr w:val="05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15.05.2017</w:t>
        </w:r>
      </w:smartTag>
      <w:r w:rsidRPr="008C5AF5">
        <w:rPr>
          <w:rFonts w:cs="Arial" w:hAnsi="Calibri" w:ascii="Calibri"/>
          <w:bCs/>
          <w:sz w:val="22"/>
          <w:szCs w:val="22"/>
        </w:rPr>
        <w:t>, radi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 xml:space="preserve">osiguranja novčane tražbine predlagateljice osiguranja koja na dan </w:t>
      </w:r>
      <w:smartTag w:element="date" w:uri="urn:schemas-microsoft-com:office:smarttags">
        <w:smartTagPr>
          <w:attr w:val="2012" w:name="Year"/>
          <w:attr w:val="3" w:name="Day"/>
          <w:attr w:val="9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3. rujna 2012</w:t>
        </w:r>
      </w:smartTag>
      <w:r w:rsidRPr="008C5AF5">
        <w:rPr>
          <w:rFonts w:cs="Arial" w:hAnsi="Calibri" w:ascii="Calibri"/>
          <w:bCs/>
          <w:sz w:val="22"/>
          <w:szCs w:val="22"/>
        </w:rPr>
        <w:t>. godine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>iznosi 260.166,04 kn glavnice, kamata na taj iznos od 12.757,35 kn obračunatih od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 xml:space="preserve">dospjelosti glavnog potraživanja pa do </w:t>
      </w:r>
      <w:smartTag w:element="date" w:uri="urn:schemas-microsoft-com:office:smarttags">
        <w:smartTagPr>
          <w:attr w:val="2012" w:name="Year"/>
          <w:attr w:val="3" w:name="Day"/>
          <w:attr w:val="9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3. rujna 2012</w:t>
        </w:r>
      </w:smartTag>
      <w:r w:rsidRPr="008C5AF5">
        <w:rPr>
          <w:rFonts w:cs="Arial" w:hAnsi="Calibri" w:ascii="Calibri"/>
          <w:bCs/>
          <w:sz w:val="22"/>
          <w:szCs w:val="22"/>
        </w:rPr>
        <w:t>. godine, zateznih kamata na iznos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 xml:space="preserve">glavnice od 260.166,04 kn tekućih od </w:t>
      </w:r>
      <w:smartTag w:element="date" w:uri="urn:schemas-microsoft-com:office:smarttags">
        <w:smartTagPr>
          <w:attr w:val="2012" w:name="Year"/>
          <w:attr w:val="4" w:name="Day"/>
          <w:attr w:val="9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4. rujna 2012</w:t>
        </w:r>
      </w:smartTag>
      <w:r w:rsidRPr="008C5AF5">
        <w:rPr>
          <w:rFonts w:cs="Arial" w:hAnsi="Calibri" w:ascii="Calibri"/>
          <w:bCs/>
          <w:sz w:val="22"/>
          <w:szCs w:val="22"/>
        </w:rPr>
        <w:t xml:space="preserve">. godine do </w:t>
      </w:r>
      <w:smartTag w:element="date" w:uri="urn:schemas-microsoft-com:office:smarttags">
        <w:smartTagPr>
          <w:attr w:val="2015" w:name="Year"/>
          <w:attr w:val="31" w:name="Day"/>
          <w:attr w:val="8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31. srpnja 2015</w:t>
        </w:r>
      </w:smartTag>
      <w:r w:rsidRPr="008C5AF5">
        <w:rPr>
          <w:rFonts w:cs="Arial" w:hAnsi="Calibri" w:ascii="Calibri"/>
          <w:bCs/>
          <w:sz w:val="22"/>
          <w:szCs w:val="22"/>
        </w:rPr>
        <w:t>. godine po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>eskontnoj stopi Hrvatske narodne banke koja je vrijedila zadnjeg dana polugodišta koje je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 xml:space="preserve">prethodilo tekućem polugodištu uvećanoj za osam postotnih poena, a od </w:t>
      </w:r>
      <w:smartTag w:element="date" w:uri="urn:schemas-microsoft-com:office:smarttags">
        <w:smartTagPr>
          <w:attr w:val="2015" w:name="Year"/>
          <w:attr w:val="1" w:name="Day"/>
          <w:attr w:val="8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1. kolovoza</w:t>
        </w:r>
        <w:r w:rsidR="009E77DE">
          <w:rPr>
            <w:rFonts w:cs="Arial" w:hAnsi="Calibri" w:ascii="Calibri"/>
            <w:bCs/>
            <w:sz w:val="22"/>
            <w:szCs w:val="22"/>
          </w:rPr>
          <w:t xml:space="preserve"> </w:t>
        </w:r>
        <w:r w:rsidRPr="008C5AF5">
          <w:rPr>
            <w:rFonts w:cs="Arial" w:hAnsi="Calibri" w:ascii="Calibri"/>
            <w:bCs/>
            <w:sz w:val="22"/>
            <w:szCs w:val="22"/>
          </w:rPr>
          <w:t>2015</w:t>
        </w:r>
      </w:smartTag>
      <w:r w:rsidRPr="008C5AF5">
        <w:rPr>
          <w:rFonts w:cs="Arial" w:hAnsi="Calibri" w:ascii="Calibri"/>
          <w:bCs/>
          <w:sz w:val="22"/>
          <w:szCs w:val="22"/>
        </w:rPr>
        <w:t>. godine pa do isplate za svako razdoblje dulje od godine dana nefinancijskim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>trgovačkim društvima izračunate za referentno razdoblje koje prethodi tekućem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r w:rsidRPr="008C5AF5">
        <w:rPr>
          <w:rFonts w:cs="Arial" w:hAnsi="Calibri" w:ascii="Calibri"/>
          <w:bCs/>
          <w:sz w:val="22"/>
          <w:szCs w:val="22"/>
        </w:rPr>
        <w:t>polugodištu za pet postotnih poena, te troškova ovog postupka u iznosu od 5.000,00 kuna,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</w:p>
    <w:p w:rsidRDefault="009E77DE" w:rsidP="008C5AF5" w:rsidR="009E77DE" w:rsidRPr="00402E7E">
      <w:pPr>
        <w:jc w:val="both"/>
        <w:rPr>
          <w:rFonts w:cs="Arial" w:hAnsi="Calibri" w:ascii="Calibri"/>
          <w:bCs/>
          <w:sz w:val="16"/>
          <w:szCs w:val="16"/>
        </w:rPr>
      </w:pPr>
    </w:p>
    <w:p w:rsidRDefault="008C5AF5" w:rsidP="009E77DE" w:rsidR="008C5AF5" w:rsidRPr="009E77DE">
      <w:pPr>
        <w:ind w:firstLine="180"/>
        <w:jc w:val="both"/>
        <w:rPr>
          <w:rFonts w:cs="Arial" w:hAnsi="Calibri" w:ascii="Calibri"/>
          <w:bCs/>
          <w:sz w:val="22"/>
          <w:szCs w:val="22"/>
          <w:u w:val="single"/>
        </w:rPr>
      </w:pPr>
      <w:r w:rsidRPr="009E77DE">
        <w:rPr>
          <w:rFonts w:cs="Arial" w:hAnsi="Calibri" w:ascii="Calibri"/>
          <w:bCs/>
          <w:sz w:val="22"/>
          <w:szCs w:val="22"/>
          <w:u w:val="single"/>
        </w:rPr>
        <w:t xml:space="preserve">9.3 Zaprimljeno </w:t>
      </w:r>
      <w:smartTag w:element="date" w:uri="urn:schemas-microsoft-com:office:smarttags">
        <w:smartTagPr>
          <w:attr w:val="2017" w:name="Year"/>
          <w:attr w:val="23" w:name="Day"/>
          <w:attr w:val="05" w:name="Month"/>
          <w:attr w:val="trans" w:name="ls"/>
        </w:smartTagPr>
        <w:r w:rsidRPr="009E77DE">
          <w:rPr>
            <w:rFonts w:cs="Arial" w:hAnsi="Calibri" w:ascii="Calibri"/>
            <w:bCs/>
            <w:sz w:val="22"/>
            <w:szCs w:val="22"/>
            <w:u w:val="single"/>
          </w:rPr>
          <w:t>23.05.2017.</w:t>
        </w:r>
      </w:smartTag>
      <w:r w:rsidRPr="009E77DE">
        <w:rPr>
          <w:rFonts w:cs="Arial" w:hAnsi="Calibri" w:ascii="Calibri"/>
          <w:bCs/>
          <w:sz w:val="22"/>
          <w:szCs w:val="22"/>
          <w:u w:val="single"/>
        </w:rPr>
        <w:t>g. pod brojem Z-8175/2017</w:t>
      </w:r>
      <w:r w:rsidR="009E77DE">
        <w:rPr>
          <w:rFonts w:cs="Arial" w:hAnsi="Calibri" w:ascii="Calibri"/>
          <w:bCs/>
          <w:sz w:val="22"/>
          <w:szCs w:val="22"/>
          <w:u w:val="single"/>
        </w:rPr>
        <w:tab/>
      </w:r>
      <w:r w:rsidR="009E77DE">
        <w:rPr>
          <w:rFonts w:cs="Arial" w:hAnsi="Calibri" w:ascii="Calibri"/>
          <w:bCs/>
          <w:sz w:val="22"/>
          <w:szCs w:val="22"/>
          <w:u w:val="single"/>
        </w:rPr>
        <w:tab/>
      </w:r>
      <w:r w:rsidR="009E77DE">
        <w:rPr>
          <w:rFonts w:cs="Arial" w:hAnsi="Calibri" w:ascii="Calibri"/>
          <w:bCs/>
          <w:sz w:val="22"/>
          <w:szCs w:val="22"/>
          <w:u w:val="single"/>
        </w:rPr>
        <w:tab/>
      </w:r>
      <w:r w:rsidR="009E77DE">
        <w:rPr>
          <w:rFonts w:cs="Arial" w:hAnsi="Calibri" w:ascii="Calibri"/>
          <w:bCs/>
          <w:sz w:val="22"/>
          <w:szCs w:val="22"/>
          <w:u w:val="single"/>
        </w:rPr>
        <w:tab/>
      </w:r>
      <w:r w:rsidR="009E77DE">
        <w:rPr>
          <w:rFonts w:cs="Arial" w:hAnsi="Calibri" w:ascii="Calibri"/>
          <w:bCs/>
          <w:sz w:val="22"/>
          <w:szCs w:val="22"/>
          <w:u w:val="single"/>
        </w:rPr>
        <w:tab/>
        <w:t>na 9.1.</w:t>
      </w:r>
    </w:p>
    <w:p w:rsidRDefault="008C5AF5" w:rsidP="009E77DE" w:rsidR="008C5AF5" w:rsidRPr="008C5AF5">
      <w:pPr>
        <w:ind w:firstLine="180"/>
        <w:jc w:val="both"/>
        <w:rPr>
          <w:rFonts w:cs="Arial" w:hAnsi="Calibri" w:ascii="Calibri"/>
          <w:bCs/>
          <w:sz w:val="22"/>
          <w:szCs w:val="22"/>
        </w:rPr>
      </w:pPr>
      <w:r w:rsidRPr="008C5AF5">
        <w:rPr>
          <w:rFonts w:cs="Arial" w:hAnsi="Calibri" w:ascii="Calibri"/>
          <w:bCs/>
          <w:sz w:val="22"/>
          <w:szCs w:val="22"/>
        </w:rPr>
        <w:t>Prvenstveni red upisa: Z-10842/2016</w:t>
      </w:r>
    </w:p>
    <w:p w:rsidRDefault="009E77DE" w:rsidP="008C5AF5" w:rsidR="009E77DE" w:rsidRPr="009E77DE">
      <w:pPr>
        <w:jc w:val="both"/>
        <w:rPr>
          <w:rFonts w:cs="Arial" w:hAnsi="Calibri" w:ascii="Calibri"/>
          <w:bCs/>
          <w:sz w:val="16"/>
          <w:szCs w:val="16"/>
        </w:rPr>
      </w:pPr>
    </w:p>
    <w:p w:rsidRDefault="008C5AF5" w:rsidP="009E77DE" w:rsidR="008C5AF5" w:rsidRPr="008C5AF5">
      <w:pPr>
        <w:ind w:firstLine="180"/>
        <w:jc w:val="both"/>
        <w:rPr>
          <w:rFonts w:cs="Arial" w:hAnsi="Calibri" w:ascii="Calibri"/>
          <w:bCs/>
          <w:sz w:val="22"/>
          <w:szCs w:val="22"/>
        </w:rPr>
      </w:pPr>
      <w:r w:rsidRPr="008C5AF5">
        <w:rPr>
          <w:rFonts w:cs="Arial" w:hAnsi="Calibri" w:ascii="Calibri"/>
          <w:bCs/>
          <w:sz w:val="22"/>
          <w:szCs w:val="22"/>
        </w:rPr>
        <w:t>ZABILJEŽBA, OVRŠIVOST TRAŽBINE, RJEŠENJE BROJ OVR-4095/2016</w:t>
      </w:r>
      <w:r w:rsidR="009E77DE">
        <w:rPr>
          <w:rFonts w:cs="Arial" w:hAnsi="Calibri" w:ascii="Calibri"/>
          <w:bCs/>
          <w:sz w:val="22"/>
          <w:szCs w:val="22"/>
        </w:rPr>
        <w:t xml:space="preserve"> </w:t>
      </w:r>
      <w:smartTag w:element="date" w:uri="urn:schemas-microsoft-com:office:smarttags">
        <w:smartTagPr>
          <w:attr w:val="2017" w:name="Year"/>
          <w:attr w:val="15" w:name="Day"/>
          <w:attr w:val="05" w:name="Month"/>
          <w:attr w:val="trans" w:name="ls"/>
        </w:smartTagPr>
        <w:r w:rsidRPr="008C5AF5">
          <w:rPr>
            <w:rFonts w:cs="Arial" w:hAnsi="Calibri" w:ascii="Calibri"/>
            <w:bCs/>
            <w:sz w:val="22"/>
            <w:szCs w:val="22"/>
          </w:rPr>
          <w:t>15.05.2017</w:t>
        </w:r>
      </w:smartTag>
      <w:r w:rsidRPr="008C5AF5">
        <w:rPr>
          <w:rFonts w:cs="Arial" w:hAnsi="Calibri" w:ascii="Calibri"/>
          <w:bCs/>
          <w:sz w:val="22"/>
          <w:szCs w:val="22"/>
        </w:rPr>
        <w:t>, na C 9.1.</w:t>
      </w:r>
    </w:p>
    <w:p w:rsidRDefault="005935A8" w:rsidP="005935A8" w:rsidR="005935A8">
      <w:pPr>
        <w:jc w:val="both"/>
        <w:rPr>
          <w:rFonts w:cs="Arial" w:hAnsi="Calibri" w:ascii="Calibri"/>
        </w:rPr>
      </w:pPr>
    </w:p>
    <w:p w:rsidRDefault="00402E7E" w:rsidP="005935A8" w:rsidR="00402E7E">
      <w:pPr>
        <w:jc w:val="both"/>
        <w:rPr>
          <w:rFonts w:cs="Arial" w:hAnsi="Calibri" w:ascii="Calibri"/>
        </w:rPr>
      </w:pPr>
    </w:p>
    <w:p w:rsidRDefault="00402E7E" w:rsidP="005935A8" w:rsidR="00402E7E">
      <w:pPr>
        <w:jc w:val="both"/>
        <w:rPr>
          <w:rFonts w:cs="Arial" w:hAnsi="Calibri" w:ascii="Calibri"/>
        </w:rPr>
      </w:pPr>
    </w:p>
    <w:p w:rsidRDefault="00402E7E" w:rsidP="00402E7E" w:rsidR="00402E7E" w:rsidRPr="00194884">
      <w:pPr>
        <w:numPr>
          <w:ilvl w:val="0"/>
          <w:numId w:val="8"/>
        </w:numPr>
        <w:tabs>
          <w:tab w:pos="1003" w:val="clear"/>
          <w:tab w:pos="180" w:val="num"/>
        </w:tabs>
        <w:ind w:hanging="180" w:left="180"/>
        <w:jc w:val="both"/>
        <w:rPr>
          <w:rFonts w:cs="Arial" w:hAnsi="Calibri" w:ascii="Calibri"/>
          <w:sz w:val="16"/>
          <w:szCs w:val="16"/>
        </w:rPr>
      </w:pPr>
      <w:r>
        <w:rPr>
          <w:rFonts w:cs="Arial" w:hAnsi="Calibri" w:ascii="Calibri"/>
        </w:rPr>
        <w:t>O</w:t>
      </w:r>
      <w:r w:rsidRPr="00102345">
        <w:rPr>
          <w:rFonts w:cs="Arial" w:hAnsi="Calibri" w:ascii="Calibri"/>
        </w:rPr>
        <w:t xml:space="preserve">d </w:t>
      </w:r>
      <w:r>
        <w:rPr>
          <w:rFonts w:cs="Arial" w:hAnsi="Calibri" w:ascii="Calibri"/>
          <w:b/>
          <w:i/>
        </w:rPr>
        <w:t xml:space="preserve">Stanice za tehnički pregled vozila STP „Automehanika servisi“ </w:t>
      </w:r>
      <w:r>
        <w:rPr>
          <w:rFonts w:cs="Arial" w:hAnsi="Calibri" w:ascii="Calibri"/>
        </w:rPr>
        <w:t xml:space="preserve">iz Zagreba, </w:t>
      </w:r>
      <w:r w:rsidRPr="00102345">
        <w:rPr>
          <w:rFonts w:cs="Arial" w:hAnsi="Calibri" w:ascii="Calibri"/>
        </w:rPr>
        <w:t xml:space="preserve">pribavio je Uvjerenje  broj: </w:t>
      </w:r>
      <w:r>
        <w:rPr>
          <w:rFonts w:cs="Arial" w:hAnsi="Calibri" w:ascii="Calibri"/>
        </w:rPr>
        <w:t>H022-U-001</w:t>
      </w:r>
      <w:r w:rsidR="00B767A6">
        <w:rPr>
          <w:rFonts w:cs="Arial" w:hAnsi="Calibri" w:ascii="Calibri"/>
        </w:rPr>
        <w:t>38</w:t>
      </w:r>
      <w:r>
        <w:rPr>
          <w:rFonts w:cs="Arial" w:hAnsi="Calibri" w:ascii="Calibri"/>
        </w:rPr>
        <w:t>-18</w:t>
      </w:r>
      <w:r w:rsidRPr="00102345">
        <w:rPr>
          <w:rFonts w:cs="Arial" w:hAnsi="Calibri" w:ascii="Calibri"/>
        </w:rPr>
        <w:t xml:space="preserve"> od dana </w:t>
      </w:r>
      <w:smartTag w:element="date" w:uri="urn:schemas-microsoft-com:office:smarttags">
        <w:smartTagPr>
          <w:attr w:val="2018" w:name="Year"/>
          <w:attr w:val="27" w:name="Day"/>
          <w:attr w:val="06" w:name="Month"/>
          <w:attr w:val="trans" w:name="ls"/>
        </w:smartTagPr>
        <w:r w:rsidR="00B767A6">
          <w:rPr>
            <w:rFonts w:cs="Arial" w:hAnsi="Calibri" w:ascii="Calibri"/>
          </w:rPr>
          <w:t>27.06</w:t>
        </w:r>
        <w:r>
          <w:rPr>
            <w:rFonts w:cs="Arial" w:hAnsi="Calibri" w:ascii="Calibri"/>
          </w:rPr>
          <w:t>.2018</w:t>
        </w:r>
        <w:r w:rsidRPr="00102345">
          <w:rPr>
            <w:rFonts w:cs="Arial" w:hAnsi="Calibri" w:ascii="Calibri"/>
          </w:rPr>
          <w:t>.</w:t>
        </w:r>
      </w:smartTag>
      <w:r>
        <w:rPr>
          <w:rFonts w:cs="Arial" w:hAnsi="Calibri" w:ascii="Calibri"/>
        </w:rPr>
        <w:t xml:space="preserve"> godine iz kojeg je vidljivo da je dužnik prema službenoj evidenciji nije evidentiran kao vlasnik vozila.  </w:t>
      </w:r>
    </w:p>
    <w:p w:rsidRDefault="00402E7E" w:rsidP="005935A8" w:rsidR="00402E7E">
      <w:pPr>
        <w:jc w:val="both"/>
        <w:rPr>
          <w:rFonts w:cs="Arial" w:hAnsi="Calibri" w:ascii="Calibri"/>
        </w:rPr>
      </w:pPr>
    </w:p>
    <w:p w:rsidRDefault="00A232E8" w:rsidP="00AF7963" w:rsidR="00A232E8" w:rsidRPr="005935A8">
      <w:pPr>
        <w:jc w:val="both"/>
        <w:rPr>
          <w:rFonts w:cs="Arial" w:hAnsi="Calibri" w:ascii="Calibri"/>
          <w:sz w:val="16"/>
          <w:szCs w:val="16"/>
        </w:rPr>
      </w:pPr>
    </w:p>
    <w:p w:rsidRDefault="00300929" w:rsidP="00F15BF5" w:rsidR="00EE0B95" w:rsidRPr="00AF7963">
      <w:pPr>
        <w:ind w:firstLine="708"/>
        <w:jc w:val="both"/>
        <w:rPr>
          <w:rFonts w:cs="Arial" w:hAnsi="Calibri" w:ascii="Calibri"/>
        </w:rPr>
      </w:pPr>
      <w:r w:rsidRPr="00300929">
        <w:rPr>
          <w:rFonts w:cs="Arial" w:hAnsi="Calibri" w:ascii="Calibri"/>
        </w:rPr>
        <w:t xml:space="preserve">U izradi izvješća, osim </w:t>
      </w:r>
      <w:r w:rsidR="00EE0B95" w:rsidRPr="00300929">
        <w:rPr>
          <w:rFonts w:cs="Arial" w:hAnsi="Calibri" w:ascii="Calibri"/>
        </w:rPr>
        <w:t xml:space="preserve">dokumentacije </w:t>
      </w:r>
      <w:r w:rsidR="00317246" w:rsidRPr="00300929">
        <w:rPr>
          <w:rFonts w:cs="Arial" w:hAnsi="Calibri" w:ascii="Calibri"/>
        </w:rPr>
        <w:t xml:space="preserve">pribavljene </w:t>
      </w:r>
      <w:r w:rsidR="00EE0B95" w:rsidRPr="00300929">
        <w:rPr>
          <w:rFonts w:cs="Arial" w:hAnsi="Calibri" w:ascii="Calibri"/>
        </w:rPr>
        <w:t>od gore nabrojenih institucija, privremeni stečajni upravitelj je koristio i javno dostupne podatke iz Sudskog registra, Registra godišnjih financijskih izvještaja</w:t>
      </w:r>
      <w:r w:rsidR="00317246" w:rsidRPr="00300929">
        <w:rPr>
          <w:rFonts w:cs="Arial" w:hAnsi="Calibri" w:ascii="Calibri"/>
        </w:rPr>
        <w:t>,</w:t>
      </w:r>
      <w:r w:rsidR="00EE0B95" w:rsidRPr="00300929">
        <w:rPr>
          <w:rFonts w:cs="Arial" w:hAnsi="Calibri" w:ascii="Calibri"/>
        </w:rPr>
        <w:t xml:space="preserve"> te podatke sa portala Poslovna hr.</w:t>
      </w:r>
    </w:p>
    <w:p w:rsidRDefault="00535F33" w:rsidP="00AF7963" w:rsidR="00535F33">
      <w:pPr>
        <w:jc w:val="both"/>
        <w:rPr>
          <w:rFonts w:cs="Arial" w:hAnsi="Calibri" w:ascii="Calibri"/>
          <w:sz w:val="16"/>
          <w:szCs w:val="16"/>
        </w:rPr>
      </w:pPr>
    </w:p>
    <w:p w:rsidRDefault="00F15BF5" w:rsidP="00AF7963" w:rsidR="00F15BF5">
      <w:pPr>
        <w:jc w:val="both"/>
        <w:rPr>
          <w:rFonts w:cs="Arial" w:hAnsi="Calibri" w:ascii="Calibri"/>
          <w:sz w:val="16"/>
          <w:szCs w:val="16"/>
        </w:rPr>
      </w:pPr>
    </w:p>
    <w:p w:rsidRDefault="00F15BF5" w:rsidP="00AF7963" w:rsidR="00F15BF5">
      <w:pPr>
        <w:jc w:val="both"/>
        <w:rPr>
          <w:rFonts w:cs="Arial" w:hAnsi="Calibri" w:ascii="Calibri"/>
          <w:sz w:val="16"/>
          <w:szCs w:val="16"/>
        </w:rPr>
      </w:pPr>
    </w:p>
    <w:p w:rsidRDefault="008B14DE" w:rsidP="00AF7963" w:rsidR="008B14DE" w:rsidRPr="00AF7963">
      <w:p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 xml:space="preserve">3. IMOVINA I OBVEZE DRUŠTVA </w:t>
      </w:r>
    </w:p>
    <w:p w:rsidRDefault="008B14DE" w:rsidP="00AF7963" w:rsidR="008B14DE" w:rsidRPr="00BF5CBD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765E4F" w:rsidP="00AF7963" w:rsidR="00765E4F">
      <w:p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>Imovina</w:t>
      </w:r>
    </w:p>
    <w:p w:rsidRDefault="00317246" w:rsidP="00317246" w:rsidR="00317246" w:rsidRPr="00317246">
      <w:pPr>
        <w:jc w:val="both"/>
        <w:rPr>
          <w:rFonts w:cs="Arial" w:hAnsi="Calibri" w:ascii="Calibri"/>
          <w:i/>
        </w:rPr>
      </w:pPr>
      <w:r w:rsidRPr="00317246">
        <w:rPr>
          <w:rFonts w:cs="Arial" w:hAnsi="Calibri" w:ascii="Calibri"/>
          <w:i/>
        </w:rPr>
        <w:t xml:space="preserve">Podaci </w:t>
      </w:r>
      <w:r w:rsidR="00F6793E">
        <w:rPr>
          <w:rFonts w:cs="Arial" w:hAnsi="Calibri" w:ascii="Calibri"/>
          <w:i/>
        </w:rPr>
        <w:t xml:space="preserve">– javna objava Fina </w:t>
      </w:r>
      <w:r>
        <w:rPr>
          <w:rFonts w:cs="Arial" w:hAnsi="Calibri" w:ascii="Calibri"/>
          <w:i/>
        </w:rPr>
        <w:t xml:space="preserve"> – </w:t>
      </w:r>
      <w:r w:rsidRPr="00005493">
        <w:rPr>
          <w:rFonts w:cs="Arial" w:hAnsi="Calibri" w:ascii="Calibri"/>
          <w:i/>
          <w:u w:val="single"/>
        </w:rPr>
        <w:t xml:space="preserve">Bilanca </w:t>
      </w:r>
      <w:r w:rsidR="00005493" w:rsidRPr="00005493">
        <w:rPr>
          <w:rFonts w:cs="Arial" w:hAnsi="Calibri" w:ascii="Calibri"/>
          <w:i/>
          <w:u w:val="single"/>
        </w:rPr>
        <w:t>za 201</w:t>
      </w:r>
      <w:r w:rsidR="00B767A6">
        <w:rPr>
          <w:rFonts w:cs="Arial" w:hAnsi="Calibri" w:ascii="Calibri"/>
          <w:i/>
          <w:u w:val="single"/>
        </w:rPr>
        <w:t>6</w:t>
      </w:r>
      <w:r w:rsidR="00005493" w:rsidRPr="00005493">
        <w:rPr>
          <w:rFonts w:cs="Arial" w:hAnsi="Calibri" w:ascii="Calibri"/>
          <w:i/>
          <w:u w:val="single"/>
        </w:rPr>
        <w:t>. godinu</w:t>
      </w:r>
    </w:p>
    <w:p w:rsidRDefault="00005493" w:rsidP="00317246" w:rsidR="00005493" w:rsidRPr="00005493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317246" w:rsidP="00317246" w:rsidR="00317246" w:rsidRPr="00005493">
      <w:pPr>
        <w:jc w:val="both"/>
        <w:rPr>
          <w:rFonts w:cs="Arial" w:hAnsi="Calibri" w:ascii="Calibri"/>
          <w:b/>
        </w:rPr>
      </w:pPr>
      <w:r w:rsidRPr="00005493">
        <w:rPr>
          <w:rFonts w:cs="Arial" w:hAnsi="Calibri" w:ascii="Calibri"/>
          <w:i/>
        </w:rPr>
        <w:t xml:space="preserve">Aktiva............... </w:t>
      </w:r>
      <w:smartTag w:element="date" w:uri="urn:schemas-microsoft-com:office:smarttags">
        <w:smartTagPr>
          <w:attr w:val="2016" w:name="Year"/>
          <w:attr w:val="31" w:name="Day"/>
          <w:attr w:val="12" w:name="Month"/>
          <w:attr w:val="trans" w:name="ls"/>
        </w:smartTagPr>
        <w:r w:rsidRPr="00005493">
          <w:rPr>
            <w:rFonts w:cs="Arial" w:hAnsi="Calibri" w:ascii="Calibri"/>
            <w:i/>
          </w:rPr>
          <w:t>31.12.201</w:t>
        </w:r>
        <w:r w:rsidR="00B767A6">
          <w:rPr>
            <w:rFonts w:cs="Arial" w:hAnsi="Calibri" w:ascii="Calibri"/>
            <w:i/>
          </w:rPr>
          <w:t>6</w:t>
        </w:r>
        <w:r w:rsidRPr="00005493">
          <w:rPr>
            <w:rFonts w:cs="Arial" w:hAnsi="Calibri" w:ascii="Calibri"/>
          </w:rPr>
          <w:t>.</w:t>
        </w:r>
      </w:smartTag>
      <w:r w:rsidRPr="00005493">
        <w:rPr>
          <w:rFonts w:cs="Arial" w:hAnsi="Calibri" w:ascii="Calibri"/>
          <w:i/>
        </w:rPr>
        <w:t xml:space="preserve"> godina</w:t>
      </w:r>
    </w:p>
    <w:tbl>
      <w:tblPr>
        <w:tblW w:type="dxa" w:w="976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3"/>
        <w:gridCol w:w="7207"/>
        <w:gridCol w:w="2029"/>
      </w:tblGrid>
      <w:tr w:rsidR="00317246" w:rsidRPr="00317246">
        <w:tc>
          <w:tcPr>
            <w:tcW w:type="dxa" w:w="533"/>
            <w:shd w:fill="auto" w:color="auto" w:val="clear"/>
          </w:tcPr>
          <w:p w:rsidRDefault="00317246" w:rsidP="00317246" w:rsidR="00317246" w:rsidRPr="00317246">
            <w:pPr>
              <w:jc w:val="center"/>
              <w:rPr>
                <w:rFonts w:cs="Arial" w:hAnsi="Calibri" w:ascii="Calibri"/>
                <w:i/>
              </w:rPr>
            </w:pPr>
            <w:r w:rsidRPr="00317246">
              <w:rPr>
                <w:rFonts w:cs="Arial" w:hAnsi="Calibri" w:ascii="Calibri"/>
                <w:i/>
              </w:rPr>
              <w:t>Rb</w:t>
            </w:r>
          </w:p>
        </w:tc>
        <w:tc>
          <w:tcPr>
            <w:tcW w:type="dxa" w:w="7207"/>
            <w:shd w:fill="auto" w:color="auto" w:val="clear"/>
          </w:tcPr>
          <w:p w:rsidRDefault="00317246" w:rsidP="00317246" w:rsidR="00317246" w:rsidRPr="00317246">
            <w:pPr>
              <w:jc w:val="center"/>
              <w:rPr>
                <w:rFonts w:cs="Arial" w:hAnsi="Calibri" w:ascii="Calibri"/>
                <w:i/>
              </w:rPr>
            </w:pPr>
            <w:r w:rsidRPr="00317246">
              <w:rPr>
                <w:rFonts w:cs="Arial" w:hAnsi="Calibri" w:ascii="Calibri"/>
                <w:i/>
              </w:rPr>
              <w:t>naziv</w:t>
            </w:r>
          </w:p>
        </w:tc>
        <w:tc>
          <w:tcPr>
            <w:tcW w:type="dxa" w:w="2029"/>
            <w:shd w:fill="auto" w:color="auto" w:val="clear"/>
          </w:tcPr>
          <w:p w:rsidRDefault="00317246" w:rsidP="00317246" w:rsidR="00317246" w:rsidRPr="00317246">
            <w:pPr>
              <w:jc w:val="center"/>
              <w:rPr>
                <w:rFonts w:cs="Arial" w:hAnsi="Calibri" w:ascii="Calibri"/>
                <w:i/>
              </w:rPr>
            </w:pPr>
            <w:r w:rsidRPr="00317246">
              <w:rPr>
                <w:rFonts w:cs="Arial" w:hAnsi="Calibri" w:ascii="Calibri"/>
                <w:i/>
              </w:rPr>
              <w:t>U kunama</w:t>
            </w:r>
          </w:p>
        </w:tc>
      </w:tr>
      <w:tr w:rsidR="003966D0" w:rsidRPr="00317246">
        <w:tc>
          <w:tcPr>
            <w:tcW w:type="dxa" w:w="533"/>
            <w:shd w:fill="auto" w:color="auto" w:val="clear"/>
          </w:tcPr>
          <w:p w:rsidRDefault="003966D0" w:rsidP="00317246" w:rsidR="003966D0" w:rsidRPr="00317246">
            <w:pPr>
              <w:jc w:val="center"/>
              <w:rPr>
                <w:rFonts w:cs="Arial" w:hAnsi="Calibri" w:ascii="Calibri"/>
                <w:i/>
              </w:rPr>
            </w:pPr>
          </w:p>
        </w:tc>
        <w:tc>
          <w:tcPr>
            <w:tcW w:type="dxa" w:w="7207"/>
            <w:shd w:fill="auto" w:color="auto" w:val="clear"/>
          </w:tcPr>
          <w:p w:rsidRDefault="003966D0" w:rsidP="003966D0" w:rsidR="003966D0" w:rsidRPr="00317246">
            <w:pPr>
              <w:jc w:val="both"/>
              <w:rPr>
                <w:rFonts w:cs="Arial" w:hAnsi="Calibri" w:ascii="Calibri"/>
                <w:i/>
              </w:rPr>
            </w:pPr>
            <w:r>
              <w:rPr>
                <w:rFonts w:cs="Arial" w:hAnsi="Calibri" w:ascii="Calibri"/>
                <w:i/>
              </w:rPr>
              <w:t>Dugotrajna imovina</w:t>
            </w:r>
          </w:p>
        </w:tc>
        <w:tc>
          <w:tcPr>
            <w:tcW w:type="dxa" w:w="2029"/>
            <w:shd w:fill="auto" w:color="auto" w:val="clear"/>
          </w:tcPr>
          <w:p w:rsidRDefault="00B767A6" w:rsidP="000E2644" w:rsidR="003966D0" w:rsidRPr="00317246">
            <w:pPr>
              <w:jc w:val="right"/>
              <w:rPr>
                <w:rFonts w:cs="Arial" w:hAnsi="Calibri" w:ascii="Calibri"/>
                <w:i/>
              </w:rPr>
            </w:pPr>
            <w:r>
              <w:rPr>
                <w:rFonts w:cs="Arial" w:hAnsi="Calibri" w:ascii="Calibri"/>
                <w:i/>
              </w:rPr>
              <w:t>51.248,00</w:t>
            </w:r>
          </w:p>
        </w:tc>
      </w:tr>
      <w:tr w:rsidR="00005493" w:rsidRPr="00BF5CBD">
        <w:tc>
          <w:tcPr>
            <w:tcW w:type="dxa" w:w="533"/>
            <w:shd w:fill="auto" w:color="auto" w:val="clear"/>
          </w:tcPr>
          <w:p w:rsidRDefault="00B767A6" w:rsidP="00317246" w:rsidR="00005493" w:rsidRPr="00BF5CBD">
            <w:pPr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1</w:t>
            </w:r>
            <w:r w:rsidR="00005493" w:rsidRPr="00BF5CBD">
              <w:rPr>
                <w:rFonts w:cs="Arial" w:hAnsi="Calibri" w:ascii="Calibri"/>
              </w:rPr>
              <w:t>.</w:t>
            </w:r>
          </w:p>
        </w:tc>
        <w:tc>
          <w:tcPr>
            <w:tcW w:type="dxa" w:w="7207"/>
            <w:shd w:fill="auto" w:color="auto" w:val="clear"/>
          </w:tcPr>
          <w:p w:rsidRDefault="00005493" w:rsidP="00317246" w:rsidR="00005493" w:rsidRPr="00BF5CBD">
            <w:pPr>
              <w:jc w:val="both"/>
              <w:rPr>
                <w:rFonts w:cs="Arial" w:hAnsi="Calibri" w:ascii="Calibri"/>
              </w:rPr>
            </w:pPr>
            <w:r w:rsidRPr="00BF5CBD">
              <w:rPr>
                <w:rFonts w:cs="Arial" w:hAnsi="Calibri" w:ascii="Calibri"/>
              </w:rPr>
              <w:t>Materijalna imovina</w:t>
            </w:r>
          </w:p>
        </w:tc>
        <w:tc>
          <w:tcPr>
            <w:tcW w:type="dxa" w:w="2029"/>
            <w:shd w:fill="auto" w:color="auto" w:val="clear"/>
          </w:tcPr>
          <w:p w:rsidRDefault="00B767A6" w:rsidP="00005493" w:rsidR="00005493" w:rsidRPr="00C44101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51.248,00</w:t>
            </w:r>
          </w:p>
        </w:tc>
      </w:tr>
      <w:tr w:rsidR="00005493" w:rsidRPr="00A25A5B">
        <w:tc>
          <w:tcPr>
            <w:tcW w:type="dxa" w:w="533"/>
            <w:shd w:fill="auto" w:color="auto" w:val="clear"/>
          </w:tcPr>
          <w:p w:rsidRDefault="00005493" w:rsidP="00317246" w:rsidR="00005493" w:rsidRPr="00A25A5B">
            <w:pPr>
              <w:jc w:val="both"/>
              <w:rPr>
                <w:rFonts w:cs="Arial" w:hAnsi="Calibri" w:ascii="Calibri"/>
              </w:rPr>
            </w:pPr>
          </w:p>
        </w:tc>
        <w:tc>
          <w:tcPr>
            <w:tcW w:type="dxa" w:w="7207"/>
            <w:shd w:fill="auto" w:color="auto" w:val="clear"/>
          </w:tcPr>
          <w:p w:rsidRDefault="00005493" w:rsidP="00317246" w:rsidR="00005493" w:rsidRPr="00A25A5B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029"/>
            <w:shd w:fill="auto" w:color="auto" w:val="clear"/>
          </w:tcPr>
          <w:p w:rsidRDefault="00005493" w:rsidP="00005493" w:rsidR="00005493" w:rsidRPr="00A25A5B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R="00A25A5B" w:rsidRPr="00BF5CBD">
        <w:tc>
          <w:tcPr>
            <w:tcW w:type="dxa" w:w="533"/>
            <w:shd w:fill="auto" w:color="auto" w:val="clear"/>
          </w:tcPr>
          <w:p w:rsidRDefault="00A25A5B" w:rsidP="00317246" w:rsidR="00A25A5B" w:rsidRPr="00BF5CBD">
            <w:pPr>
              <w:jc w:val="both"/>
              <w:rPr>
                <w:rFonts w:cs="Arial" w:hAnsi="Calibri" w:ascii="Calibri"/>
                <w:i/>
              </w:rPr>
            </w:pPr>
          </w:p>
        </w:tc>
        <w:tc>
          <w:tcPr>
            <w:tcW w:type="dxa" w:w="7207"/>
            <w:shd w:fill="auto" w:color="auto" w:val="clear"/>
          </w:tcPr>
          <w:p w:rsidRDefault="00A25A5B" w:rsidP="002F6D13" w:rsidR="00A25A5B" w:rsidRPr="00A25A5B">
            <w:pPr>
              <w:jc w:val="both"/>
              <w:rPr>
                <w:rFonts w:cs="Arial" w:hAnsi="Calibri" w:ascii="Calibri"/>
                <w:i/>
              </w:rPr>
            </w:pPr>
            <w:r w:rsidRPr="00A25A5B">
              <w:rPr>
                <w:rFonts w:cs="Arial" w:hAnsi="Calibri" w:ascii="Calibri"/>
                <w:i/>
              </w:rPr>
              <w:t>Kratkotrajna imovina</w:t>
            </w:r>
          </w:p>
        </w:tc>
        <w:tc>
          <w:tcPr>
            <w:tcW w:type="dxa" w:w="2029"/>
            <w:shd w:fill="auto" w:color="auto" w:val="clear"/>
          </w:tcPr>
          <w:p w:rsidRDefault="00B767A6" w:rsidP="00005493" w:rsidR="00A25A5B" w:rsidRPr="00A25A5B">
            <w:pPr>
              <w:jc w:val="right"/>
              <w:rPr>
                <w:rFonts w:cs="Arial" w:hAnsi="Calibri" w:ascii="Calibri"/>
                <w:i/>
                <w:sz w:val="22"/>
                <w:szCs w:val="22"/>
              </w:rPr>
            </w:pPr>
            <w:r>
              <w:rPr>
                <w:rFonts w:cs="Arial" w:hAnsi="Calibri" w:ascii="Calibri"/>
                <w:i/>
                <w:sz w:val="22"/>
                <w:szCs w:val="22"/>
              </w:rPr>
              <w:t>180.054,00</w:t>
            </w:r>
          </w:p>
        </w:tc>
      </w:tr>
      <w:tr w:rsidR="00A25A5B" w:rsidRPr="00BF5CBD">
        <w:tc>
          <w:tcPr>
            <w:tcW w:type="dxa" w:w="533"/>
            <w:shd w:fill="auto" w:color="auto" w:val="clear"/>
          </w:tcPr>
          <w:p w:rsidRDefault="00A25A5B" w:rsidP="00821CD9" w:rsidR="00A25A5B" w:rsidRPr="00BF5CBD">
            <w:pPr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1</w:t>
            </w:r>
            <w:r w:rsidRPr="00BF5CBD">
              <w:rPr>
                <w:rFonts w:cs="Arial" w:hAnsi="Calibri" w:ascii="Calibri"/>
              </w:rPr>
              <w:t>.</w:t>
            </w:r>
          </w:p>
        </w:tc>
        <w:tc>
          <w:tcPr>
            <w:tcW w:type="dxa" w:w="7207"/>
            <w:shd w:fill="auto" w:color="auto" w:val="clear"/>
          </w:tcPr>
          <w:p w:rsidRDefault="00B767A6" w:rsidP="00821CD9" w:rsidR="00A25A5B" w:rsidRPr="00BF5CBD">
            <w:pPr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Zalihe</w:t>
            </w:r>
          </w:p>
        </w:tc>
        <w:tc>
          <w:tcPr>
            <w:tcW w:type="dxa" w:w="2029"/>
            <w:shd w:fill="auto" w:color="auto" w:val="clear"/>
          </w:tcPr>
          <w:p w:rsidRDefault="00B767A6" w:rsidP="00821CD9" w:rsidR="00A25A5B" w:rsidRPr="00B767A6">
            <w:pPr>
              <w:jc w:val="right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1.434,00</w:t>
            </w:r>
          </w:p>
        </w:tc>
      </w:tr>
      <w:tr w:rsidR="00A25A5B" w:rsidRPr="00B767A6">
        <w:tc>
          <w:tcPr>
            <w:tcW w:type="dxa" w:w="533"/>
            <w:shd w:fill="auto" w:color="auto" w:val="clear"/>
          </w:tcPr>
          <w:p w:rsidRDefault="00B767A6" w:rsidP="00317246" w:rsidR="00A25A5B" w:rsidRPr="00B767A6">
            <w:pPr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2.</w:t>
            </w:r>
          </w:p>
        </w:tc>
        <w:tc>
          <w:tcPr>
            <w:tcW w:type="dxa" w:w="7207"/>
            <w:shd w:fill="auto" w:color="auto" w:val="clear"/>
          </w:tcPr>
          <w:p w:rsidRDefault="00B767A6" w:rsidP="00317246" w:rsidR="00A25A5B" w:rsidRPr="00B767A6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Potraživanja</w:t>
            </w:r>
          </w:p>
        </w:tc>
        <w:tc>
          <w:tcPr>
            <w:tcW w:type="dxa" w:w="2029"/>
            <w:shd w:fill="auto" w:color="auto" w:val="clear"/>
          </w:tcPr>
          <w:p w:rsidRDefault="00B767A6" w:rsidP="00005493" w:rsidR="00A25A5B" w:rsidRPr="00B767A6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166.470,00</w:t>
            </w:r>
          </w:p>
        </w:tc>
      </w:tr>
      <w:tr w:rsidR="00B767A6" w:rsidRPr="00B767A6">
        <w:tc>
          <w:tcPr>
            <w:tcW w:type="dxa" w:w="533"/>
            <w:shd w:fill="auto" w:color="auto" w:val="clear"/>
          </w:tcPr>
          <w:p w:rsidRDefault="00B767A6" w:rsidP="00317246" w:rsidR="00B767A6" w:rsidRPr="00B767A6">
            <w:pPr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3.</w:t>
            </w:r>
          </w:p>
        </w:tc>
        <w:tc>
          <w:tcPr>
            <w:tcW w:type="dxa" w:w="7207"/>
            <w:shd w:fill="auto" w:color="auto" w:val="clear"/>
          </w:tcPr>
          <w:p w:rsidRDefault="00B767A6" w:rsidP="0072454B" w:rsidR="00B767A6" w:rsidRPr="00B767A6">
            <w:pPr>
              <w:jc w:val="both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Novac u banci i blagajni</w:t>
            </w:r>
          </w:p>
        </w:tc>
        <w:tc>
          <w:tcPr>
            <w:tcW w:type="dxa" w:w="2029"/>
            <w:shd w:fill="auto" w:color="auto" w:val="clear"/>
          </w:tcPr>
          <w:p w:rsidRDefault="00B767A6" w:rsidP="00005493" w:rsidR="00B767A6" w:rsidRPr="00B767A6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12.150,00</w:t>
            </w:r>
          </w:p>
        </w:tc>
      </w:tr>
      <w:tr w:rsidR="00B767A6" w:rsidRPr="00B767A6">
        <w:tc>
          <w:tcPr>
            <w:tcW w:type="dxa" w:w="533"/>
            <w:shd w:fill="auto" w:color="auto" w:val="clear"/>
          </w:tcPr>
          <w:p w:rsidRDefault="00B767A6" w:rsidP="00317246" w:rsidR="00B767A6" w:rsidRPr="00B767A6">
            <w:pPr>
              <w:jc w:val="both"/>
              <w:rPr>
                <w:rFonts w:cs="Arial" w:hAnsi="Calibri" w:ascii="Calibri"/>
              </w:rPr>
            </w:pPr>
          </w:p>
        </w:tc>
        <w:tc>
          <w:tcPr>
            <w:tcW w:type="dxa" w:w="7207"/>
            <w:shd w:fill="auto" w:color="auto" w:val="clear"/>
          </w:tcPr>
          <w:p w:rsidRDefault="00B767A6" w:rsidP="00317246" w:rsidR="00B767A6" w:rsidRPr="00B767A6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029"/>
            <w:shd w:fill="auto" w:color="auto" w:val="clear"/>
          </w:tcPr>
          <w:p w:rsidRDefault="00B767A6" w:rsidP="00005493" w:rsidR="00B767A6" w:rsidRPr="00B767A6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R="00B767A6" w:rsidRPr="00005493">
        <w:tc>
          <w:tcPr>
            <w:tcW w:type="dxa" w:w="533"/>
            <w:shd w:fill="auto" w:color="auto" w:val="clear"/>
          </w:tcPr>
          <w:p w:rsidRDefault="00B767A6" w:rsidP="00317246" w:rsidR="00B767A6" w:rsidRPr="00005493">
            <w:pPr>
              <w:jc w:val="both"/>
              <w:rPr>
                <w:rFonts w:cs="Arial" w:hAnsi="Calibri" w:ascii="Calibri"/>
              </w:rPr>
            </w:pPr>
          </w:p>
        </w:tc>
        <w:tc>
          <w:tcPr>
            <w:tcW w:type="dxa" w:w="7207"/>
            <w:shd w:fill="auto" w:color="auto" w:val="clear"/>
          </w:tcPr>
          <w:p w:rsidRDefault="00B767A6" w:rsidP="00317246" w:rsidR="00B767A6" w:rsidRPr="00005493">
            <w:pPr>
              <w:jc w:val="both"/>
              <w:rPr>
                <w:rFonts w:cs="Arial" w:hAnsi="Calibri" w:ascii="Calibri"/>
              </w:rPr>
            </w:pPr>
            <w:r w:rsidRPr="00005493">
              <w:rPr>
                <w:rFonts w:cs="Arial" w:hAnsi="Calibri" w:ascii="Calibri"/>
              </w:rPr>
              <w:t xml:space="preserve">    Ukupno imovina</w:t>
            </w:r>
          </w:p>
        </w:tc>
        <w:tc>
          <w:tcPr>
            <w:tcW w:type="dxa" w:w="2029"/>
            <w:shd w:fill="auto" w:color="auto" w:val="clear"/>
          </w:tcPr>
          <w:p w:rsidRDefault="00B767A6" w:rsidP="00005493" w:rsidR="00B767A6" w:rsidRPr="00005493">
            <w:pPr>
              <w:jc w:val="right"/>
              <w:rPr>
                <w:rFonts w:cs="Arial" w:hAnsi="Calibri" w:ascii="Calibri"/>
              </w:rPr>
            </w:pPr>
            <w:r>
              <w:rPr>
                <w:rFonts w:cs="Arial" w:hAnsi="Calibri" w:ascii="Calibri"/>
              </w:rPr>
              <w:t>231.302,00</w:t>
            </w:r>
          </w:p>
        </w:tc>
      </w:tr>
    </w:tbl>
    <w:p w:rsidRDefault="00BA337A" w:rsidP="00AF7963" w:rsidR="00BA337A">
      <w:pPr>
        <w:jc w:val="both"/>
        <w:rPr>
          <w:rFonts w:cs="Arial" w:hAnsi="Calibri" w:ascii="Calibri"/>
        </w:rPr>
      </w:pPr>
    </w:p>
    <w:p w:rsidRDefault="00BA337A" w:rsidP="00AF7963" w:rsidR="00BA337A" w:rsidRPr="00851CAB">
      <w:pPr>
        <w:jc w:val="both"/>
        <w:rPr>
          <w:rFonts w:cs="Arial" w:hAnsi="Calibri" w:ascii="Calibri"/>
          <w:sz w:val="16"/>
          <w:szCs w:val="16"/>
        </w:rPr>
      </w:pPr>
    </w:p>
    <w:p w:rsidRDefault="00765E4F" w:rsidP="00AF7963" w:rsidR="00765E4F">
      <w:p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lastRenderedPageBreak/>
        <w:t>Obveze</w:t>
      </w:r>
    </w:p>
    <w:p w:rsidRDefault="00851CAB" w:rsidP="00AF7963" w:rsidR="00851CAB" w:rsidRPr="00851CAB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C0234B" w:rsidP="00C0234B" w:rsidR="00C0234B" w:rsidRPr="00005493">
      <w:pPr>
        <w:jc w:val="both"/>
        <w:rPr>
          <w:rFonts w:cs="Arial" w:hAnsi="Calibri" w:ascii="Calibri"/>
          <w:b/>
        </w:rPr>
      </w:pPr>
      <w:r>
        <w:rPr>
          <w:rFonts w:cs="Arial" w:hAnsi="Calibri" w:ascii="Calibri"/>
          <w:i/>
        </w:rPr>
        <w:t>Pasiva</w:t>
      </w:r>
      <w:r w:rsidRPr="00005493">
        <w:rPr>
          <w:rFonts w:cs="Arial" w:hAnsi="Calibri" w:ascii="Calibri"/>
          <w:i/>
        </w:rPr>
        <w:t xml:space="preserve">............... </w:t>
      </w:r>
      <w:smartTag w:element="date" w:uri="urn:schemas-microsoft-com:office:smarttags">
        <w:smartTagPr>
          <w:attr w:val="2016" w:name="Year"/>
          <w:attr w:val="31" w:name="Day"/>
          <w:attr w:val="12" w:name="Month"/>
          <w:attr w:val="trans" w:name="ls"/>
        </w:smartTagPr>
        <w:r w:rsidRPr="00005493">
          <w:rPr>
            <w:rFonts w:cs="Arial" w:hAnsi="Calibri" w:ascii="Calibri"/>
            <w:i/>
          </w:rPr>
          <w:t>31.12.201</w:t>
        </w:r>
        <w:r w:rsidR="00B767A6">
          <w:rPr>
            <w:rFonts w:cs="Arial" w:hAnsi="Calibri" w:ascii="Calibri"/>
            <w:i/>
          </w:rPr>
          <w:t>6</w:t>
        </w:r>
        <w:r w:rsidRPr="00005493">
          <w:rPr>
            <w:rFonts w:cs="Arial" w:hAnsi="Calibri" w:ascii="Calibri"/>
          </w:rPr>
          <w:t>.</w:t>
        </w:r>
      </w:smartTag>
      <w:r w:rsidRPr="00005493">
        <w:rPr>
          <w:rFonts w:cs="Arial" w:hAnsi="Calibri" w:ascii="Calibri"/>
          <w:i/>
        </w:rPr>
        <w:t xml:space="preserve"> godina</w:t>
      </w:r>
    </w:p>
    <w:tbl>
      <w:tblPr>
        <w:tblW w:type="dxa" w:w="976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3"/>
        <w:gridCol w:w="7207"/>
        <w:gridCol w:w="2029"/>
      </w:tblGrid>
      <w:tr w:rsidR="00C0234B" w:rsidRPr="00220D5C">
        <w:tc>
          <w:tcPr>
            <w:tcW w:type="dxa" w:w="533"/>
            <w:shd w:fill="auto" w:color="auto" w:val="clear"/>
          </w:tcPr>
          <w:p w:rsidRDefault="00C0234B" w:rsidP="00821CD9" w:rsidR="00C0234B" w:rsidRPr="00220D5C">
            <w:pPr>
              <w:jc w:val="center"/>
              <w:rPr>
                <w:rFonts w:cs="Arial" w:hAnsi="Calibri" w:ascii="Calibri"/>
                <w:i/>
                <w:sz w:val="22"/>
                <w:szCs w:val="22"/>
              </w:rPr>
            </w:pPr>
            <w:r w:rsidRPr="00220D5C">
              <w:rPr>
                <w:rFonts w:cs="Arial" w:hAnsi="Calibri" w:ascii="Calibri"/>
                <w:i/>
                <w:sz w:val="22"/>
                <w:szCs w:val="22"/>
              </w:rPr>
              <w:t>Rb</w:t>
            </w:r>
          </w:p>
        </w:tc>
        <w:tc>
          <w:tcPr>
            <w:tcW w:type="dxa" w:w="7207"/>
            <w:shd w:fill="auto" w:color="auto" w:val="clear"/>
          </w:tcPr>
          <w:p w:rsidRDefault="00C0234B" w:rsidP="00821CD9" w:rsidR="00C0234B" w:rsidRPr="00220D5C">
            <w:pPr>
              <w:jc w:val="center"/>
              <w:rPr>
                <w:rFonts w:cs="Arial" w:hAnsi="Calibri" w:ascii="Calibri"/>
                <w:i/>
                <w:sz w:val="22"/>
                <w:szCs w:val="22"/>
              </w:rPr>
            </w:pPr>
            <w:r w:rsidRPr="00220D5C">
              <w:rPr>
                <w:rFonts w:cs="Arial" w:hAnsi="Calibri" w:ascii="Calibri"/>
                <w:i/>
                <w:sz w:val="22"/>
                <w:szCs w:val="22"/>
              </w:rPr>
              <w:t>naziv</w:t>
            </w:r>
          </w:p>
        </w:tc>
        <w:tc>
          <w:tcPr>
            <w:tcW w:type="dxa" w:w="2029"/>
            <w:shd w:fill="auto" w:color="auto" w:val="clear"/>
          </w:tcPr>
          <w:p w:rsidRDefault="00C0234B" w:rsidP="00821CD9" w:rsidR="00C0234B" w:rsidRPr="00220D5C">
            <w:pPr>
              <w:jc w:val="center"/>
              <w:rPr>
                <w:rFonts w:cs="Arial" w:hAnsi="Calibri" w:ascii="Calibri"/>
                <w:i/>
                <w:sz w:val="22"/>
                <w:szCs w:val="22"/>
              </w:rPr>
            </w:pPr>
            <w:r w:rsidRPr="00220D5C">
              <w:rPr>
                <w:rFonts w:cs="Arial" w:hAnsi="Calibri" w:ascii="Calibri"/>
                <w:i/>
                <w:sz w:val="22"/>
                <w:szCs w:val="22"/>
              </w:rPr>
              <w:t>U kunama</w:t>
            </w:r>
          </w:p>
        </w:tc>
      </w:tr>
      <w:tr w:rsidR="00C44101" w:rsidRPr="00220D5C">
        <w:tc>
          <w:tcPr>
            <w:tcW w:type="dxa" w:w="533"/>
            <w:shd w:fill="auto" w:color="auto" w:val="clear"/>
          </w:tcPr>
          <w:p w:rsidRDefault="00C44101" w:rsidP="00821CD9" w:rsidR="00C44101" w:rsidRPr="00220D5C">
            <w:pPr>
              <w:jc w:val="both"/>
              <w:rPr>
                <w:rFonts w:cs="Arial" w:hAnsi="Calibri" w:ascii="Calibri"/>
                <w:i/>
                <w:sz w:val="22"/>
                <w:szCs w:val="22"/>
              </w:rPr>
            </w:pPr>
          </w:p>
        </w:tc>
        <w:tc>
          <w:tcPr>
            <w:tcW w:type="dxa" w:w="7207"/>
            <w:shd w:fill="auto" w:color="auto" w:val="clear"/>
          </w:tcPr>
          <w:p w:rsidRDefault="00C44101" w:rsidP="00821CD9" w:rsidR="00C44101" w:rsidRPr="00220D5C">
            <w:pPr>
              <w:jc w:val="both"/>
              <w:rPr>
                <w:rFonts w:cs="Arial" w:hAnsi="Calibri" w:ascii="Calibri"/>
                <w:i/>
                <w:sz w:val="22"/>
                <w:szCs w:val="22"/>
              </w:rPr>
            </w:pPr>
            <w:r w:rsidRPr="00220D5C">
              <w:rPr>
                <w:rFonts w:cs="Arial" w:hAnsi="Calibri" w:ascii="Calibri"/>
                <w:i/>
                <w:sz w:val="22"/>
                <w:szCs w:val="22"/>
              </w:rPr>
              <w:t>Kapital i rezerve</w:t>
            </w:r>
          </w:p>
        </w:tc>
        <w:tc>
          <w:tcPr>
            <w:tcW w:type="dxa" w:w="2029"/>
            <w:shd w:fill="auto" w:color="auto" w:val="clear"/>
          </w:tcPr>
          <w:p w:rsidRDefault="00B767A6" w:rsidP="00821CD9" w:rsidR="00C44101" w:rsidRPr="00220D5C">
            <w:pPr>
              <w:jc w:val="right"/>
              <w:rPr>
                <w:rFonts w:cs="Arial" w:hAnsi="Calibri" w:ascii="Calibri"/>
                <w:i/>
                <w:sz w:val="22"/>
                <w:szCs w:val="22"/>
              </w:rPr>
            </w:pPr>
            <w:r w:rsidRPr="00220D5C">
              <w:rPr>
                <w:rFonts w:cs="Arial" w:hAnsi="Calibri" w:ascii="Calibri"/>
                <w:i/>
                <w:sz w:val="22"/>
                <w:szCs w:val="22"/>
              </w:rPr>
              <w:t>124.591,00</w:t>
            </w:r>
          </w:p>
        </w:tc>
      </w:tr>
      <w:tr w:rsidR="00C0234B" w:rsidRPr="00220D5C">
        <w:tc>
          <w:tcPr>
            <w:tcW w:type="dxa" w:w="533"/>
            <w:shd w:fill="auto" w:color="auto" w:val="clear"/>
          </w:tcPr>
          <w:p w:rsidRDefault="00C44101" w:rsidP="00821CD9" w:rsidR="00C0234B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1</w:t>
            </w:r>
            <w:r w:rsidR="00C0234B" w:rsidRPr="00220D5C">
              <w:rPr>
                <w:rFonts w:cs="Arial" w:hAnsi="Calibri" w:ascii="Calibri"/>
                <w:sz w:val="22"/>
                <w:szCs w:val="22"/>
              </w:rPr>
              <w:t>.</w:t>
            </w:r>
          </w:p>
        </w:tc>
        <w:tc>
          <w:tcPr>
            <w:tcW w:type="dxa" w:w="7207"/>
            <w:shd w:fill="auto" w:color="auto" w:val="clear"/>
          </w:tcPr>
          <w:p w:rsidRDefault="00C0234B" w:rsidP="00821CD9" w:rsidR="00C0234B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Upisani kapital</w:t>
            </w:r>
          </w:p>
        </w:tc>
        <w:tc>
          <w:tcPr>
            <w:tcW w:type="dxa" w:w="2029"/>
            <w:shd w:fill="auto" w:color="auto" w:val="clear"/>
          </w:tcPr>
          <w:p w:rsidRDefault="00B767A6" w:rsidP="00821CD9" w:rsidR="00C0234B" w:rsidRPr="00220D5C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31.900,00</w:t>
            </w:r>
          </w:p>
        </w:tc>
      </w:tr>
      <w:tr w:rsidR="00C44101" w:rsidRPr="00220D5C">
        <w:tc>
          <w:tcPr>
            <w:tcW w:type="dxa" w:w="533"/>
            <w:shd w:fill="auto" w:color="auto" w:val="clear"/>
          </w:tcPr>
          <w:p w:rsidRDefault="00F33B88" w:rsidP="00821CD9" w:rsidR="00C44101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2</w:t>
            </w:r>
            <w:r w:rsidR="00C44101" w:rsidRPr="00220D5C">
              <w:rPr>
                <w:rFonts w:cs="Arial" w:hAnsi="Calibri" w:ascii="Calibri"/>
                <w:sz w:val="22"/>
                <w:szCs w:val="22"/>
              </w:rPr>
              <w:t>.</w:t>
            </w:r>
          </w:p>
        </w:tc>
        <w:tc>
          <w:tcPr>
            <w:tcW w:type="dxa" w:w="7207"/>
            <w:shd w:fill="auto" w:color="auto" w:val="clear"/>
          </w:tcPr>
          <w:p w:rsidRDefault="00C44101" w:rsidP="00821CD9" w:rsidR="00C44101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Zadržana dobit ili preneseni gubitak</w:t>
            </w:r>
          </w:p>
        </w:tc>
        <w:tc>
          <w:tcPr>
            <w:tcW w:type="dxa" w:w="2029"/>
            <w:shd w:fill="auto" w:color="auto" w:val="clear"/>
          </w:tcPr>
          <w:p w:rsidRDefault="00F33B88" w:rsidP="00821CD9" w:rsidR="00C44101" w:rsidRPr="00220D5C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86.347,00</w:t>
            </w:r>
          </w:p>
        </w:tc>
      </w:tr>
      <w:tr w:rsidR="00C44101" w:rsidRPr="00220D5C">
        <w:tc>
          <w:tcPr>
            <w:tcW w:type="dxa" w:w="533"/>
            <w:shd w:fill="auto" w:color="auto" w:val="clear"/>
          </w:tcPr>
          <w:p w:rsidRDefault="00F33B88" w:rsidP="00821CD9" w:rsidR="00C44101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3</w:t>
            </w:r>
            <w:r w:rsidR="00C44101" w:rsidRPr="00220D5C">
              <w:rPr>
                <w:rFonts w:cs="Arial" w:hAnsi="Calibri" w:ascii="Calibri"/>
                <w:sz w:val="22"/>
                <w:szCs w:val="22"/>
              </w:rPr>
              <w:t>.</w:t>
            </w:r>
          </w:p>
        </w:tc>
        <w:tc>
          <w:tcPr>
            <w:tcW w:type="dxa" w:w="7207"/>
            <w:shd w:fill="auto" w:color="auto" w:val="clear"/>
          </w:tcPr>
          <w:p w:rsidRDefault="00C44101" w:rsidP="00821CD9" w:rsidR="00C44101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Dobit ili gubitak poslovne godine</w:t>
            </w:r>
          </w:p>
        </w:tc>
        <w:tc>
          <w:tcPr>
            <w:tcW w:type="dxa" w:w="2029"/>
            <w:shd w:fill="auto" w:color="auto" w:val="clear"/>
          </w:tcPr>
          <w:p w:rsidRDefault="00F33B88" w:rsidP="00821CD9" w:rsidR="00C44101" w:rsidRPr="00220D5C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6.344,00</w:t>
            </w:r>
          </w:p>
        </w:tc>
      </w:tr>
      <w:tr w:rsidR="00C44101" w:rsidRPr="00220D5C">
        <w:tc>
          <w:tcPr>
            <w:tcW w:type="dxa" w:w="533"/>
            <w:shd w:fill="auto" w:color="auto" w:val="clear"/>
          </w:tcPr>
          <w:p w:rsidRDefault="00C44101" w:rsidP="00821CD9" w:rsidR="00C44101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7207"/>
            <w:shd w:fill="auto" w:color="auto" w:val="clear"/>
          </w:tcPr>
          <w:p w:rsidRDefault="00C44101" w:rsidP="00821CD9" w:rsidR="00C44101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2029"/>
            <w:shd w:fill="auto" w:color="auto" w:val="clear"/>
          </w:tcPr>
          <w:p w:rsidRDefault="00C44101" w:rsidP="00821CD9" w:rsidR="00C44101" w:rsidRPr="00220D5C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</w:p>
        </w:tc>
      </w:tr>
      <w:tr w:rsidR="00C44101" w:rsidRPr="00220D5C">
        <w:tc>
          <w:tcPr>
            <w:tcW w:type="dxa" w:w="533"/>
            <w:shd w:fill="auto" w:color="auto" w:val="clear"/>
          </w:tcPr>
          <w:p w:rsidRDefault="00C44101" w:rsidP="00821CD9" w:rsidR="00C44101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7207"/>
            <w:shd w:fill="auto" w:color="auto" w:val="clear"/>
          </w:tcPr>
          <w:p w:rsidRDefault="00C44101" w:rsidP="00821CD9" w:rsidR="00C44101" w:rsidRPr="00220D5C">
            <w:pPr>
              <w:jc w:val="both"/>
              <w:rPr>
                <w:rFonts w:cs="Arial" w:hAnsi="Calibri" w:ascii="Calibri"/>
                <w:i/>
                <w:sz w:val="22"/>
                <w:szCs w:val="22"/>
              </w:rPr>
            </w:pPr>
            <w:r w:rsidRPr="00220D5C">
              <w:rPr>
                <w:rFonts w:cs="Arial" w:hAnsi="Calibri" w:ascii="Calibri"/>
                <w:i/>
                <w:sz w:val="22"/>
                <w:szCs w:val="22"/>
              </w:rPr>
              <w:t>Kratkoročne obveze</w:t>
            </w:r>
          </w:p>
        </w:tc>
        <w:tc>
          <w:tcPr>
            <w:tcW w:type="dxa" w:w="2029"/>
            <w:shd w:fill="auto" w:color="auto" w:val="clear"/>
          </w:tcPr>
          <w:p w:rsidRDefault="007314C8" w:rsidP="00821CD9" w:rsidR="00C44101" w:rsidRPr="00220D5C">
            <w:pPr>
              <w:jc w:val="right"/>
              <w:rPr>
                <w:rFonts w:cs="Arial" w:hAnsi="Calibri" w:ascii="Calibri"/>
                <w:i/>
                <w:sz w:val="22"/>
                <w:szCs w:val="22"/>
              </w:rPr>
            </w:pPr>
            <w:r w:rsidRPr="00220D5C">
              <w:rPr>
                <w:rFonts w:cs="Arial" w:hAnsi="Calibri" w:ascii="Calibri"/>
                <w:i/>
                <w:sz w:val="22"/>
                <w:szCs w:val="22"/>
              </w:rPr>
              <w:t>106.711,00</w:t>
            </w:r>
          </w:p>
        </w:tc>
      </w:tr>
      <w:tr w:rsidR="00C0234B" w:rsidRPr="00220D5C">
        <w:tc>
          <w:tcPr>
            <w:tcW w:type="dxa" w:w="533"/>
            <w:shd w:fill="auto" w:color="auto" w:val="clear"/>
          </w:tcPr>
          <w:p w:rsidRDefault="00C0234B" w:rsidP="00821CD9" w:rsidR="00C0234B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</w:p>
        </w:tc>
        <w:tc>
          <w:tcPr>
            <w:tcW w:type="dxa" w:w="7207"/>
            <w:shd w:fill="auto" w:color="auto" w:val="clear"/>
          </w:tcPr>
          <w:p w:rsidRDefault="00C0234B" w:rsidP="00821CD9" w:rsidR="00C0234B" w:rsidRPr="00220D5C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 xml:space="preserve">    Ukupno obveze</w:t>
            </w:r>
          </w:p>
        </w:tc>
        <w:tc>
          <w:tcPr>
            <w:tcW w:type="dxa" w:w="2029"/>
            <w:shd w:fill="auto" w:color="auto" w:val="clear"/>
          </w:tcPr>
          <w:p w:rsidRDefault="007314C8" w:rsidP="00821CD9" w:rsidR="00C0234B" w:rsidRPr="00220D5C">
            <w:pPr>
              <w:jc w:val="right"/>
              <w:rPr>
                <w:rFonts w:cs="Arial" w:hAnsi="Calibri" w:ascii="Calibri"/>
                <w:sz w:val="22"/>
                <w:szCs w:val="22"/>
              </w:rPr>
            </w:pPr>
            <w:r w:rsidRPr="00220D5C">
              <w:rPr>
                <w:rFonts w:cs="Arial" w:hAnsi="Calibri" w:ascii="Calibri"/>
                <w:sz w:val="22"/>
                <w:szCs w:val="22"/>
              </w:rPr>
              <w:t>231.302,00</w:t>
            </w:r>
          </w:p>
        </w:tc>
      </w:tr>
    </w:tbl>
    <w:p w:rsidRDefault="00C0234B" w:rsidP="00AF7963" w:rsidR="00C0234B" w:rsidRPr="00220D5C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BE76DF" w:rsidP="00BE76DF" w:rsidR="00BE76DF">
      <w:pPr>
        <w:jc w:val="both"/>
        <w:rPr>
          <w:rFonts w:cs="Arial" w:hAnsi="Calibri" w:ascii="Calibri"/>
        </w:rPr>
      </w:pPr>
      <w:r>
        <w:rPr>
          <w:rFonts w:cs="Arial" w:hAnsi="Calibri" w:ascii="Calibri"/>
        </w:rPr>
        <w:t xml:space="preserve">S obzirom da su zadnji </w:t>
      </w:r>
      <w:r w:rsidR="00A25A5B">
        <w:rPr>
          <w:rFonts w:cs="Arial" w:hAnsi="Calibri" w:ascii="Calibri"/>
        </w:rPr>
        <w:t xml:space="preserve">financijski </w:t>
      </w:r>
      <w:r>
        <w:rPr>
          <w:rFonts w:cs="Arial" w:hAnsi="Calibri" w:ascii="Calibri"/>
        </w:rPr>
        <w:t xml:space="preserve">podaci objavljeni sa stanjem na dan </w:t>
      </w:r>
      <w:smartTag w:element="date" w:uri="urn:schemas-microsoft-com:office:smarttags">
        <w:smartTagPr>
          <w:attr w:val="2016" w:name="Year"/>
          <w:attr w:val="31" w:name="Day"/>
          <w:attr w:val="12" w:name="Month"/>
          <w:attr w:val="trans" w:name="ls"/>
        </w:smartTagPr>
        <w:r>
          <w:rPr>
            <w:rFonts w:cs="Arial" w:hAnsi="Calibri" w:ascii="Calibri"/>
          </w:rPr>
          <w:t>31.12.201</w:t>
        </w:r>
        <w:r w:rsidR="007314C8">
          <w:rPr>
            <w:rFonts w:cs="Arial" w:hAnsi="Calibri" w:ascii="Calibri"/>
          </w:rPr>
          <w:t>6</w:t>
        </w:r>
        <w:r>
          <w:rPr>
            <w:rFonts w:cs="Arial" w:hAnsi="Calibri" w:ascii="Calibri"/>
          </w:rPr>
          <w:t>.</w:t>
        </w:r>
      </w:smartTag>
      <w:r>
        <w:rPr>
          <w:rFonts w:cs="Arial" w:hAnsi="Calibri" w:ascii="Calibri"/>
        </w:rPr>
        <w:t xml:space="preserve"> godine, a sada se nalazimo u </w:t>
      </w:r>
      <w:r w:rsidR="007314C8">
        <w:rPr>
          <w:rFonts w:cs="Arial" w:hAnsi="Calibri" w:ascii="Calibri"/>
        </w:rPr>
        <w:t>6</w:t>
      </w:r>
      <w:r>
        <w:rPr>
          <w:rFonts w:cs="Arial" w:hAnsi="Calibri" w:ascii="Calibri"/>
        </w:rPr>
        <w:t>. mjesecu 201</w:t>
      </w:r>
      <w:r w:rsidR="007314C8">
        <w:rPr>
          <w:rFonts w:cs="Arial" w:hAnsi="Calibri" w:ascii="Calibri"/>
        </w:rPr>
        <w:t>8</w:t>
      </w:r>
      <w:r>
        <w:rPr>
          <w:rFonts w:cs="Arial" w:hAnsi="Calibri" w:ascii="Calibri"/>
        </w:rPr>
        <w:t>. godine, isti ne prikazuju realno stanje imovine.</w:t>
      </w:r>
    </w:p>
    <w:p w:rsidRDefault="00BE76DF" w:rsidP="00AF7963" w:rsidR="00BE76DF" w:rsidRPr="007314C8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C0234B" w:rsidP="00AF7963" w:rsidR="00C0234B" w:rsidRPr="007314C8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8B14DE" w:rsidP="00AF7963" w:rsidR="00053698" w:rsidRPr="00800E53">
      <w:pPr>
        <w:jc w:val="both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>4. MIŠLJENJE</w:t>
      </w:r>
      <w:r w:rsidR="00053698" w:rsidRPr="00AF7963">
        <w:rPr>
          <w:rFonts w:cs="Arial" w:hAnsi="Calibri" w:ascii="Calibri"/>
        </w:rPr>
        <w:t xml:space="preserve"> </w:t>
      </w:r>
    </w:p>
    <w:p w:rsidRDefault="00800E53" w:rsidP="00AF7963" w:rsidR="00800E53" w:rsidRPr="009E76F4">
      <w:pPr>
        <w:jc w:val="both"/>
        <w:rPr>
          <w:rFonts w:cs="Arial" w:hAnsi="Calibri" w:ascii="Calibri"/>
          <w:sz w:val="16"/>
          <w:szCs w:val="16"/>
        </w:rPr>
      </w:pPr>
    </w:p>
    <w:p w:rsidRDefault="00BA68C8" w:rsidP="00F15BF5" w:rsidR="00800E53" w:rsidRPr="00800E53">
      <w:pPr>
        <w:ind w:firstLine="708"/>
        <w:jc w:val="both"/>
        <w:rPr>
          <w:rFonts w:cs="Arial" w:hAnsi="Calibri" w:ascii="Calibri"/>
        </w:rPr>
      </w:pPr>
      <w:r>
        <w:rPr>
          <w:rFonts w:cs="Arial" w:hAnsi="Calibri" w:ascii="Calibri"/>
        </w:rPr>
        <w:t xml:space="preserve">Kao što je u izvješću navedeno, a posebno s obzirom na činjenicu  da se dužnik nalazi </w:t>
      </w:r>
      <w:r w:rsidR="00800E53">
        <w:rPr>
          <w:rFonts w:cs="Arial" w:hAnsi="Calibri" w:ascii="Calibri"/>
        </w:rPr>
        <w:t xml:space="preserve">na dan pisanja ovog izvješća nalazi u neprekidnoj blokadi više od </w:t>
      </w:r>
      <w:r w:rsidR="007314C8">
        <w:rPr>
          <w:rFonts w:cs="Arial" w:hAnsi="Calibri" w:ascii="Calibri"/>
          <w:b/>
          <w:i/>
        </w:rPr>
        <w:t>1971</w:t>
      </w:r>
      <w:r w:rsidR="00C44101" w:rsidRPr="00AB6D83">
        <w:rPr>
          <w:rFonts w:cs="Arial" w:hAnsi="Calibri" w:ascii="Calibri"/>
          <w:b/>
          <w:i/>
        </w:rPr>
        <w:t xml:space="preserve"> </w:t>
      </w:r>
      <w:r w:rsidR="00800E53" w:rsidRPr="00C44101">
        <w:rPr>
          <w:rFonts w:cs="Arial" w:hAnsi="Calibri" w:ascii="Calibri"/>
          <w:b/>
          <w:i/>
        </w:rPr>
        <w:t>dana</w:t>
      </w:r>
      <w:r w:rsidR="00800E53">
        <w:rPr>
          <w:rFonts w:cs="Arial" w:hAnsi="Calibri" w:ascii="Calibri"/>
        </w:rPr>
        <w:t>, te time kasni više od 60 dana u ispunjenju svojih novčanih obveza, na strani dužnika je nedvojbeno ispunjen stečajni razlog</w:t>
      </w:r>
      <w:r>
        <w:rPr>
          <w:rFonts w:cs="Arial" w:hAnsi="Calibri" w:ascii="Calibri"/>
        </w:rPr>
        <w:t xml:space="preserve">; </w:t>
      </w:r>
      <w:r w:rsidR="00800E53">
        <w:rPr>
          <w:rFonts w:cs="Arial" w:hAnsi="Calibri" w:ascii="Calibri"/>
        </w:rPr>
        <w:t xml:space="preserve"> </w:t>
      </w:r>
      <w:r w:rsidR="00800E53" w:rsidRPr="00BA68C8">
        <w:rPr>
          <w:rFonts w:cs="Arial" w:hAnsi="Calibri" w:ascii="Calibri"/>
          <w:b/>
          <w:i/>
          <w:u w:val="single"/>
        </w:rPr>
        <w:t>nesposobnosti za plaćanje</w:t>
      </w:r>
      <w:r w:rsidR="00800E53" w:rsidRPr="00BA68C8">
        <w:rPr>
          <w:rFonts w:cs="Arial" w:hAnsi="Calibri" w:ascii="Calibri"/>
          <w:u w:val="single"/>
        </w:rPr>
        <w:t xml:space="preserve"> </w:t>
      </w:r>
      <w:r w:rsidR="00800E53" w:rsidRPr="00BA68C8">
        <w:rPr>
          <w:rFonts w:cs="Arial" w:hAnsi="Calibri" w:ascii="Calibri"/>
          <w:b/>
          <w:i/>
          <w:u w:val="single"/>
        </w:rPr>
        <w:t xml:space="preserve">u smislu odredbe čl. </w:t>
      </w:r>
      <w:smartTag w:element="metricconverter" w:uri="urn:schemas-microsoft-com:office:smarttags">
        <w:smartTagPr>
          <w:attr w:val="6. st" w:name="ProductID"/>
        </w:smartTagPr>
        <w:r w:rsidR="00800E53" w:rsidRPr="00BA68C8">
          <w:rPr>
            <w:rFonts w:cs="Arial" w:hAnsi="Calibri" w:ascii="Calibri"/>
            <w:b/>
            <w:i/>
            <w:u w:val="single"/>
          </w:rPr>
          <w:t>6. st</w:t>
        </w:r>
      </w:smartTag>
      <w:r w:rsidR="00800E53" w:rsidRPr="00BA68C8">
        <w:rPr>
          <w:rFonts w:cs="Arial" w:hAnsi="Calibri" w:ascii="Calibri"/>
          <w:b/>
          <w:i/>
          <w:u w:val="single"/>
        </w:rPr>
        <w:t>. 2. Stečajnog zakona</w:t>
      </w:r>
      <w:r w:rsidR="00800E53">
        <w:rPr>
          <w:rFonts w:cs="Arial" w:hAnsi="Calibri" w:ascii="Calibri"/>
        </w:rPr>
        <w:t>.</w:t>
      </w:r>
      <w:r>
        <w:rPr>
          <w:rFonts w:cs="Arial" w:hAnsi="Calibri" w:ascii="Calibri"/>
        </w:rPr>
        <w:t xml:space="preserve"> </w:t>
      </w:r>
      <w:r w:rsidR="00800E53">
        <w:rPr>
          <w:rFonts w:cs="Arial" w:hAnsi="Calibri" w:ascii="Calibri"/>
        </w:rPr>
        <w:t xml:space="preserve"> Imajući u vidu </w:t>
      </w:r>
      <w:r>
        <w:rPr>
          <w:rFonts w:cs="Arial" w:hAnsi="Calibri" w:ascii="Calibri"/>
        </w:rPr>
        <w:t>da</w:t>
      </w:r>
      <w:r w:rsidR="00800E53">
        <w:rPr>
          <w:rFonts w:cs="Arial" w:hAnsi="Calibri" w:ascii="Calibri"/>
        </w:rPr>
        <w:t xml:space="preserve"> </w:t>
      </w:r>
      <w:r w:rsidR="006B541B">
        <w:rPr>
          <w:rFonts w:cs="Arial" w:hAnsi="Calibri" w:ascii="Calibri"/>
        </w:rPr>
        <w:t xml:space="preserve">je </w:t>
      </w:r>
      <w:r w:rsidR="00800E53">
        <w:rPr>
          <w:rFonts w:cs="Arial" w:hAnsi="Calibri" w:ascii="Calibri"/>
        </w:rPr>
        <w:t xml:space="preserve">imovina dužnika dostatna za podmirenje </w:t>
      </w:r>
      <w:r>
        <w:rPr>
          <w:rFonts w:cs="Arial" w:hAnsi="Calibri" w:ascii="Calibri"/>
        </w:rPr>
        <w:t xml:space="preserve">barem </w:t>
      </w:r>
      <w:r w:rsidR="00800E53">
        <w:rPr>
          <w:rFonts w:cs="Arial" w:hAnsi="Calibri" w:ascii="Calibri"/>
        </w:rPr>
        <w:t xml:space="preserve">troškova stečajnog postupka, </w:t>
      </w:r>
    </w:p>
    <w:p w:rsidRDefault="00800E53" w:rsidP="00AF7963" w:rsidR="00800E53" w:rsidRPr="007314C8">
      <w:pPr>
        <w:jc w:val="both"/>
        <w:rPr>
          <w:rFonts w:cs="Arial" w:hAnsi="Calibri" w:ascii="Calibri"/>
          <w:sz w:val="16"/>
          <w:szCs w:val="16"/>
        </w:rPr>
      </w:pPr>
    </w:p>
    <w:p w:rsidRDefault="007F1AFE" w:rsidP="00AF7963" w:rsidR="007F1AFE" w:rsidRPr="007314C8">
      <w:pPr>
        <w:jc w:val="both"/>
        <w:rPr>
          <w:rFonts w:cs="Arial" w:hAnsi="Calibri" w:ascii="Calibri"/>
          <w:sz w:val="16"/>
          <w:szCs w:val="16"/>
        </w:rPr>
      </w:pPr>
    </w:p>
    <w:p w:rsidRDefault="00BA68C8" w:rsidP="00AF7963" w:rsidR="007F1AFE" w:rsidRPr="00AF7963">
      <w:pPr>
        <w:jc w:val="both"/>
        <w:rPr>
          <w:rFonts w:cs="Arial" w:hAnsi="Calibri" w:ascii="Calibri"/>
          <w:lang w:val="de-DE"/>
        </w:rPr>
      </w:pPr>
      <w:r>
        <w:rPr>
          <w:rFonts w:cs="Arial" w:hAnsi="Calibri" w:ascii="Calibri"/>
        </w:rPr>
        <w:t xml:space="preserve">te </w:t>
      </w:r>
      <w:r w:rsidR="00A232E8">
        <w:rPr>
          <w:rFonts w:cs="Arial" w:hAnsi="Calibri" w:ascii="Calibri"/>
        </w:rPr>
        <w:t>n</w:t>
      </w:r>
      <w:r w:rsidR="007F1AFE" w:rsidRPr="00AF7963">
        <w:rPr>
          <w:rFonts w:cs="Arial" w:hAnsi="Calibri" w:ascii="Calibri"/>
        </w:rPr>
        <w:t xml:space="preserve">a temelju svega iznesenoga  </w:t>
      </w:r>
      <w:r>
        <w:rPr>
          <w:rFonts w:cs="Arial" w:hAnsi="Calibri" w:ascii="Calibri"/>
        </w:rPr>
        <w:t xml:space="preserve">u ovome izvješću, </w:t>
      </w:r>
      <w:r w:rsidR="007F1AFE" w:rsidRPr="00AF7963">
        <w:rPr>
          <w:rFonts w:cs="Arial" w:hAnsi="Calibri" w:ascii="Calibri"/>
        </w:rPr>
        <w:t xml:space="preserve">privremeni stečajni upravitelj </w:t>
      </w:r>
    </w:p>
    <w:p w:rsidRDefault="007F1AFE" w:rsidP="00AF7963" w:rsidR="007F1AFE" w:rsidRPr="007314C8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7F1AFE" w:rsidP="00396FD0" w:rsidR="007F1AFE" w:rsidRPr="00AF7963">
      <w:pPr>
        <w:jc w:val="center"/>
        <w:rPr>
          <w:rFonts w:cs="Arial" w:hAnsi="Calibri" w:ascii="Calibri"/>
          <w:b/>
        </w:rPr>
      </w:pPr>
      <w:r w:rsidRPr="00AF7963">
        <w:rPr>
          <w:rFonts w:cs="Arial" w:hAnsi="Calibri" w:ascii="Calibri"/>
          <w:b/>
        </w:rPr>
        <w:t>p r e d l a ž e</w:t>
      </w:r>
    </w:p>
    <w:p w:rsidRDefault="007F1AFE" w:rsidP="00AF7963" w:rsidR="007F1AFE" w:rsidRPr="007314C8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396FD0" w:rsidP="00AF7963" w:rsidR="007F1AFE" w:rsidRPr="00AF7963">
      <w:pPr>
        <w:numPr>
          <w:ilvl w:val="0"/>
          <w:numId w:val="6"/>
        </w:numPr>
        <w:jc w:val="both"/>
        <w:rPr>
          <w:rFonts w:cs="Arial" w:hAnsi="Calibri" w:ascii="Calibri"/>
        </w:rPr>
      </w:pPr>
      <w:r>
        <w:rPr>
          <w:rFonts w:cs="Arial" w:hAnsi="Calibri" w:ascii="Calibri"/>
        </w:rPr>
        <w:t xml:space="preserve">da se otvori stečajni postupak nad dužnikom </w:t>
      </w:r>
      <w:r w:rsidR="007314C8" w:rsidRPr="00D90000">
        <w:rPr>
          <w:rFonts w:cs="Tahoma" w:hAnsi="Calibri" w:ascii="Calibri"/>
        </w:rPr>
        <w:t>EDI COLOR d.o.o. Sisak, Matije Fintića 29, OIB: 75127873558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9576"/>
      </w:tblGrid>
      <w:tr w:rsidR="007F1AFE" w:rsidRPr="00AF7963">
        <w:tc>
          <w:tcPr>
            <w:tcW w:type="dxa" w:w="9576"/>
            <w:shd w:fill="auto" w:color="auto" w:val="clear"/>
          </w:tcPr>
          <w:p w:rsidRDefault="007F1AFE" w:rsidP="00AF7963" w:rsidR="007F1AFE" w:rsidRPr="00AF7963">
            <w:pPr>
              <w:jc w:val="both"/>
              <w:rPr>
                <w:rFonts w:cs="Arial" w:hAnsi="Calibri" w:ascii="Calibri"/>
                <w:b/>
              </w:rPr>
            </w:pPr>
          </w:p>
        </w:tc>
      </w:tr>
    </w:tbl>
    <w:p w:rsidRDefault="00F15BF5" w:rsidP="00AF7963" w:rsidR="00F15BF5" w:rsidRPr="00AF7963">
      <w:pPr>
        <w:jc w:val="both"/>
        <w:rPr>
          <w:rFonts w:cs="Arial" w:hAnsi="Calibri" w:ascii="Calibri"/>
        </w:rPr>
      </w:pPr>
    </w:p>
    <w:p w:rsidRDefault="007F48DD" w:rsidP="00AF7963" w:rsidR="00396FD0">
      <w:pPr>
        <w:ind w:firstLine="708" w:left="4956"/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 xml:space="preserve">    Privremeni stečajni upravitelj:</w:t>
      </w:r>
    </w:p>
    <w:p w:rsidRDefault="00396FD0" w:rsidP="00AF7963" w:rsidR="00396FD0" w:rsidRPr="00396FD0">
      <w:pPr>
        <w:ind w:firstLine="708" w:left="4956"/>
        <w:jc w:val="both"/>
        <w:rPr>
          <w:rFonts w:cs="Arial" w:hAnsi="Calibri" w:ascii="Calibri"/>
          <w:sz w:val="16"/>
          <w:szCs w:val="16"/>
        </w:rPr>
      </w:pPr>
    </w:p>
    <w:p w:rsidRDefault="00C44101" w:rsidP="00AF7963" w:rsidR="007F48DD" w:rsidRPr="00AF7963">
      <w:pPr>
        <w:ind w:firstLine="708" w:left="4956"/>
        <w:jc w:val="both"/>
        <w:rPr>
          <w:rFonts w:cs="Arial" w:hAnsi="Calibri" w:ascii="Calibri"/>
        </w:rPr>
      </w:pPr>
      <w:r>
        <w:rPr>
          <w:rFonts w:cs="Arial" w:hAnsi="Calibri" w:ascii="Calibri"/>
        </w:rPr>
        <w:t xml:space="preserve">             Miron Markičević</w:t>
      </w:r>
      <w:r w:rsidR="007F48DD" w:rsidRPr="00AF7963">
        <w:rPr>
          <w:rFonts w:cs="Arial" w:hAnsi="Calibri" w:ascii="Calibri"/>
        </w:rPr>
        <w:tab/>
      </w:r>
    </w:p>
    <w:p w:rsidRDefault="007F48DD" w:rsidP="00AF7963" w:rsidR="008B14DE" w:rsidRPr="00AF7963">
      <w:pPr>
        <w:jc w:val="both"/>
        <w:rPr>
          <w:rFonts w:cs="Arial" w:hAnsi="Calibri" w:ascii="Calibri"/>
        </w:rPr>
      </w:pP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  <w:r w:rsidRPr="00AF7963">
        <w:rPr>
          <w:rFonts w:cs="Arial" w:hAnsi="Calibri" w:ascii="Calibri"/>
        </w:rPr>
        <w:tab/>
      </w:r>
    </w:p>
    <w:p w:rsidRDefault="009C3008" w:rsidP="00AF7963" w:rsidR="009C3008" w:rsidRPr="007314C8">
      <w:pPr>
        <w:jc w:val="both"/>
        <w:rPr>
          <w:rFonts w:cs="Tahoma" w:hAnsi="Calibri" w:ascii="Calibri"/>
          <w:sz w:val="16"/>
          <w:szCs w:val="16"/>
        </w:rPr>
      </w:pPr>
    </w:p>
    <w:p w:rsidRDefault="008B14DE" w:rsidP="00597419" w:rsidR="00597419">
      <w:pPr>
        <w:jc w:val="both"/>
        <w:rPr>
          <w:rFonts w:cs="Tahoma" w:hAnsi="Calibri" w:ascii="Calibri"/>
        </w:rPr>
      </w:pPr>
      <w:r w:rsidRPr="00AF7963">
        <w:rPr>
          <w:rFonts w:cs="Tahoma" w:hAnsi="Calibri" w:ascii="Calibri"/>
        </w:rPr>
        <w:t>Privitak: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520"/>
        <w:gridCol w:w="9180"/>
      </w:tblGrid>
      <w:tr w:rsidR="00597419" w:rsidRPr="00597419">
        <w:tc>
          <w:tcPr>
            <w:tcW w:type="dxa" w:w="520"/>
          </w:tcPr>
          <w:p w:rsidRDefault="00597419" w:rsidP="0044413B" w:rsidR="00597419" w:rsidRPr="00597419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1.</w:t>
            </w:r>
          </w:p>
        </w:tc>
        <w:tc>
          <w:tcPr>
            <w:tcW w:type="dxa" w:w="9180"/>
          </w:tcPr>
          <w:p w:rsidRDefault="007314C8" w:rsidP="0044413B" w:rsidR="00597419" w:rsidRPr="00597419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P</w:t>
            </w:r>
            <w:r w:rsidR="00194884">
              <w:rPr>
                <w:rFonts w:cs="Tahoma" w:hAnsi="Calibri" w:ascii="Calibri"/>
              </w:rPr>
              <w:t>reslik</w:t>
            </w:r>
            <w:r>
              <w:rPr>
                <w:rFonts w:cs="Tahoma" w:hAnsi="Calibri" w:ascii="Calibri"/>
              </w:rPr>
              <w:t xml:space="preserve">a </w:t>
            </w:r>
            <w:r w:rsidR="00194884">
              <w:rPr>
                <w:rFonts w:cs="Tahoma" w:hAnsi="Calibri" w:ascii="Calibri"/>
              </w:rPr>
              <w:t>dopisa  upućen</w:t>
            </w:r>
            <w:r>
              <w:rPr>
                <w:rFonts w:cs="Tahoma" w:hAnsi="Calibri" w:ascii="Calibri"/>
              </w:rPr>
              <w:t xml:space="preserve">og </w:t>
            </w:r>
            <w:r w:rsidR="00194884">
              <w:rPr>
                <w:rFonts w:cs="Tahoma" w:hAnsi="Calibri" w:ascii="Calibri"/>
              </w:rPr>
              <w:t xml:space="preserve"> zakonsk</w:t>
            </w:r>
            <w:r>
              <w:rPr>
                <w:rFonts w:cs="Tahoma" w:hAnsi="Calibri" w:ascii="Calibri"/>
              </w:rPr>
              <w:t xml:space="preserve">oj </w:t>
            </w:r>
            <w:r w:rsidR="00194884">
              <w:rPr>
                <w:rFonts w:cs="Tahoma" w:hAnsi="Calibri" w:ascii="Calibri"/>
              </w:rPr>
              <w:t xml:space="preserve"> zastupnici</w:t>
            </w:r>
            <w:r>
              <w:rPr>
                <w:rFonts w:cs="Tahoma" w:hAnsi="Calibri" w:ascii="Calibri"/>
              </w:rPr>
              <w:t xml:space="preserve"> </w:t>
            </w:r>
            <w:r w:rsidR="00194884">
              <w:rPr>
                <w:rFonts w:cs="Tahoma" w:hAnsi="Calibri" w:ascii="Calibri"/>
              </w:rPr>
              <w:t xml:space="preserve">od dana </w:t>
            </w:r>
            <w:smartTag w:element="date" w:uri="urn:schemas-microsoft-com:office:smarttags">
              <w:smartTagPr>
                <w:attr w:val="2018" w:name="Year"/>
                <w:attr w:val="28" w:name="Day"/>
                <w:attr w:val="06" w:name="Month"/>
                <w:attr w:val="trans" w:name="ls"/>
              </w:smartTagPr>
              <w:r>
                <w:rPr>
                  <w:rFonts w:cs="Tahoma" w:hAnsi="Calibri" w:ascii="Calibri"/>
                </w:rPr>
                <w:t>28.06.2018</w:t>
              </w:r>
              <w:r w:rsidR="00194884">
                <w:rPr>
                  <w:rFonts w:cs="Tahoma" w:hAnsi="Calibri" w:ascii="Calibri"/>
                </w:rPr>
                <w:t>.</w:t>
              </w:r>
            </w:smartTag>
            <w:r w:rsidR="00194884">
              <w:rPr>
                <w:rFonts w:cs="Tahoma" w:hAnsi="Calibri" w:ascii="Calibri"/>
              </w:rPr>
              <w:t xml:space="preserve"> godine</w:t>
            </w:r>
            <w:r>
              <w:rPr>
                <w:rFonts w:cs="Tahoma" w:hAnsi="Calibri" w:ascii="Calibri"/>
              </w:rPr>
              <w:t>,</w:t>
            </w:r>
          </w:p>
        </w:tc>
      </w:tr>
      <w:tr w:rsidR="00E4115F" w:rsidRPr="00597419">
        <w:tc>
          <w:tcPr>
            <w:tcW w:type="dxa" w:w="520"/>
          </w:tcPr>
          <w:p w:rsidRDefault="00E4115F" w:rsidP="002F6D13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2.</w:t>
            </w:r>
          </w:p>
        </w:tc>
        <w:tc>
          <w:tcPr>
            <w:tcW w:type="dxa" w:w="9180"/>
          </w:tcPr>
          <w:p w:rsidRDefault="00E4115F" w:rsidP="0044413B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 xml:space="preserve">Fina - preslika potvrde o blokadi računa od </w:t>
            </w:r>
            <w:smartTag w:element="date" w:uri="urn:schemas-microsoft-com:office:smarttags">
              <w:smartTagPr>
                <w:attr w:val="2018" w:name="Year"/>
                <w:attr w:val="02" w:name="Day"/>
                <w:attr w:val="07" w:name="Month"/>
                <w:attr w:val="trans" w:name="ls"/>
              </w:smartTagPr>
              <w:r w:rsidR="007314C8">
                <w:rPr>
                  <w:rFonts w:cs="Tahoma" w:hAnsi="Calibri" w:ascii="Calibri"/>
                </w:rPr>
                <w:t>02.07.2018</w:t>
              </w:r>
              <w:r>
                <w:rPr>
                  <w:rFonts w:cs="Tahoma" w:hAnsi="Calibri" w:ascii="Calibri"/>
                </w:rPr>
                <w:t>.</w:t>
              </w:r>
            </w:smartTag>
            <w:r>
              <w:rPr>
                <w:rFonts w:cs="Tahoma" w:hAnsi="Calibri" w:ascii="Calibri"/>
              </w:rPr>
              <w:t xml:space="preserve"> godine</w:t>
            </w:r>
            <w:r w:rsidR="007314C8">
              <w:rPr>
                <w:rFonts w:cs="Tahoma" w:hAnsi="Calibri" w:ascii="Calibri"/>
              </w:rPr>
              <w:t>,</w:t>
            </w:r>
          </w:p>
        </w:tc>
      </w:tr>
      <w:tr w:rsidR="00E4115F" w:rsidRPr="00597419">
        <w:tc>
          <w:tcPr>
            <w:tcW w:type="dxa" w:w="520"/>
          </w:tcPr>
          <w:p w:rsidRDefault="00E4115F" w:rsidP="002F6D13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3.</w:t>
            </w:r>
          </w:p>
        </w:tc>
        <w:tc>
          <w:tcPr>
            <w:tcW w:type="dxa" w:w="9180"/>
          </w:tcPr>
          <w:p w:rsidRDefault="007314C8" w:rsidP="0044413B" w:rsidR="00E4115F" w:rsidRPr="000C6223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P</w:t>
            </w:r>
            <w:r w:rsidR="00E4115F" w:rsidRPr="000C6223">
              <w:rPr>
                <w:rFonts w:cs="Arial" w:hAnsi="Calibri" w:ascii="Calibri"/>
                <w:sz w:val="22"/>
                <w:szCs w:val="22"/>
              </w:rPr>
              <w:t>reslika ispisa 117. podaci o evidenciji o osiguranicima</w:t>
            </w:r>
            <w:r w:rsidR="00E4115F">
              <w:rPr>
                <w:rFonts w:cs="Arial" w:hAnsi="Calibri" w:ascii="Calibri"/>
              </w:rPr>
              <w:t xml:space="preserve"> </w:t>
            </w:r>
            <w:r w:rsidR="00E4115F" w:rsidRPr="000C6223">
              <w:rPr>
                <w:rFonts w:cs="Arial" w:hAnsi="Calibri" w:ascii="Calibri"/>
                <w:sz w:val="22"/>
                <w:szCs w:val="22"/>
              </w:rPr>
              <w:t xml:space="preserve"> od </w:t>
            </w:r>
            <w:smartTag w:element="date" w:uri="urn:schemas-microsoft-com:office:smarttags">
              <w:smartTagPr>
                <w:attr w:val="2018" w:name="Year"/>
                <w:attr w:val="18" w:name="Day"/>
                <w:attr w:val="06" w:name="Month"/>
                <w:attr w:val="trans" w:name="ls"/>
              </w:smartTagPr>
              <w:r>
                <w:rPr>
                  <w:rFonts w:cs="Arial" w:hAnsi="Calibri" w:ascii="Calibri"/>
                  <w:sz w:val="22"/>
                  <w:szCs w:val="22"/>
                </w:rPr>
                <w:t>18.06.2018</w:t>
              </w:r>
              <w:r w:rsidR="00E4115F" w:rsidRPr="000C6223">
                <w:rPr>
                  <w:rFonts w:cs="Arial" w:hAnsi="Calibri" w:ascii="Calibri"/>
                  <w:sz w:val="22"/>
                  <w:szCs w:val="22"/>
                </w:rPr>
                <w:t>.</w:t>
              </w:r>
            </w:smartTag>
            <w:r w:rsidR="00E4115F" w:rsidRPr="000C6223">
              <w:rPr>
                <w:rFonts w:cs="Arial" w:hAnsi="Calibri" w:ascii="Calibri"/>
                <w:sz w:val="22"/>
                <w:szCs w:val="22"/>
              </w:rPr>
              <w:t xml:space="preserve"> godine</w:t>
            </w:r>
            <w:r w:rsidR="00E4115F">
              <w:rPr>
                <w:rFonts w:cs="Arial" w:hAnsi="Calibri" w:ascii="Calibri"/>
                <w:sz w:val="22"/>
                <w:szCs w:val="22"/>
              </w:rPr>
              <w:t>,</w:t>
            </w:r>
          </w:p>
        </w:tc>
      </w:tr>
      <w:tr w:rsidR="00E4115F" w:rsidRPr="00597419">
        <w:tc>
          <w:tcPr>
            <w:tcW w:type="dxa" w:w="520"/>
          </w:tcPr>
          <w:p w:rsidRDefault="00E4115F" w:rsidP="002F6D13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4.</w:t>
            </w:r>
          </w:p>
        </w:tc>
        <w:tc>
          <w:tcPr>
            <w:tcW w:type="dxa" w:w="9180"/>
          </w:tcPr>
          <w:p w:rsidRDefault="007314C8" w:rsidP="0044413B" w:rsidR="00E4115F" w:rsidRPr="000C6223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 xml:space="preserve">Preslika </w:t>
            </w:r>
            <w:r w:rsidR="003F1997">
              <w:rPr>
                <w:rFonts w:cs="Arial" w:hAnsi="Calibri" w:ascii="Calibri"/>
                <w:sz w:val="22"/>
                <w:szCs w:val="22"/>
              </w:rPr>
              <w:t xml:space="preserve">Uvjerenja </w:t>
            </w:r>
            <w:r>
              <w:rPr>
                <w:rFonts w:cs="Arial" w:hAnsi="Calibri" w:ascii="Calibri"/>
                <w:sz w:val="22"/>
                <w:szCs w:val="22"/>
              </w:rPr>
              <w:t>Državn</w:t>
            </w:r>
            <w:r w:rsidR="003F1997">
              <w:rPr>
                <w:rFonts w:cs="Arial" w:hAnsi="Calibri" w:ascii="Calibri"/>
                <w:sz w:val="22"/>
                <w:szCs w:val="22"/>
              </w:rPr>
              <w:t>e</w:t>
            </w:r>
            <w:r>
              <w:rPr>
                <w:rFonts w:cs="Arial" w:hAnsi="Calibri" w:ascii="Calibri"/>
                <w:sz w:val="22"/>
                <w:szCs w:val="22"/>
              </w:rPr>
              <w:t xml:space="preserve"> geodetsk</w:t>
            </w:r>
            <w:r w:rsidR="003F1997">
              <w:rPr>
                <w:rFonts w:cs="Arial" w:hAnsi="Calibri" w:ascii="Calibri"/>
                <w:sz w:val="22"/>
                <w:szCs w:val="22"/>
              </w:rPr>
              <w:t xml:space="preserve">e </w:t>
            </w:r>
            <w:r>
              <w:rPr>
                <w:rFonts w:cs="Arial" w:hAnsi="Calibri" w:ascii="Calibri"/>
                <w:sz w:val="22"/>
                <w:szCs w:val="22"/>
              </w:rPr>
              <w:t>uprav</w:t>
            </w:r>
            <w:r w:rsidR="003F1997">
              <w:rPr>
                <w:rFonts w:cs="Arial" w:hAnsi="Calibri" w:ascii="Calibri"/>
                <w:sz w:val="22"/>
                <w:szCs w:val="22"/>
              </w:rPr>
              <w:t>e</w:t>
            </w:r>
            <w:r>
              <w:rPr>
                <w:rFonts w:cs="Arial" w:hAnsi="Calibri" w:ascii="Calibri"/>
                <w:sz w:val="22"/>
                <w:szCs w:val="22"/>
              </w:rPr>
              <w:t xml:space="preserve"> od </w:t>
            </w:r>
            <w:smartTag w:element="date" w:uri="urn:schemas-microsoft-com:office:smarttags">
              <w:smartTagPr>
                <w:attr w:val="trans" w:name="ls"/>
                <w:attr w:val="07" w:name="Month"/>
                <w:attr w:val="03" w:name="Day"/>
                <w:attr w:val="2018" w:name="Year"/>
              </w:smartTagPr>
              <w:r w:rsidR="003F1997">
                <w:rPr>
                  <w:rFonts w:cs="Arial" w:hAnsi="Calibri" w:ascii="Calibri"/>
                  <w:sz w:val="22"/>
                  <w:szCs w:val="22"/>
                </w:rPr>
                <w:t>03.07</w:t>
              </w:r>
              <w:r>
                <w:rPr>
                  <w:rFonts w:cs="Arial" w:hAnsi="Calibri" w:ascii="Calibri"/>
                  <w:sz w:val="22"/>
                  <w:szCs w:val="22"/>
                </w:rPr>
                <w:t>.2018.</w:t>
              </w:r>
            </w:smartTag>
            <w:r>
              <w:rPr>
                <w:rFonts w:cs="Arial" w:hAnsi="Calibri" w:ascii="Calibri"/>
                <w:sz w:val="22"/>
                <w:szCs w:val="22"/>
              </w:rPr>
              <w:t xml:space="preserve"> godine, </w:t>
            </w:r>
          </w:p>
        </w:tc>
      </w:tr>
      <w:tr w:rsidR="00E4115F" w:rsidRPr="00597419">
        <w:tc>
          <w:tcPr>
            <w:tcW w:type="dxa" w:w="520"/>
          </w:tcPr>
          <w:p w:rsidRDefault="00E4115F" w:rsidP="002F6D13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5.</w:t>
            </w:r>
          </w:p>
        </w:tc>
        <w:tc>
          <w:tcPr>
            <w:tcW w:type="dxa" w:w="9180"/>
          </w:tcPr>
          <w:p w:rsidRDefault="007314C8" w:rsidP="0044413B" w:rsidR="00E4115F" w:rsidRPr="000C6223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 xml:space="preserve">Preslika Uvjerenja </w:t>
            </w:r>
            <w:r w:rsidRPr="000C6223">
              <w:rPr>
                <w:rFonts w:cs="Arial" w:hAnsi="Calibri" w:ascii="Calibri"/>
                <w:sz w:val="22"/>
                <w:szCs w:val="22"/>
              </w:rPr>
              <w:t>Gradskog ureda za katastar Grada Zagreba klasa: 935-0</w:t>
            </w:r>
            <w:r>
              <w:rPr>
                <w:rFonts w:cs="Arial" w:hAnsi="Calibri" w:ascii="Calibri"/>
                <w:sz w:val="22"/>
                <w:szCs w:val="22"/>
              </w:rPr>
              <w:t>8</w:t>
            </w:r>
            <w:r w:rsidRPr="000C6223">
              <w:rPr>
                <w:rFonts w:cs="Arial" w:hAnsi="Calibri" w:ascii="Calibri"/>
                <w:sz w:val="22"/>
                <w:szCs w:val="22"/>
              </w:rPr>
              <w:t>/1</w:t>
            </w:r>
            <w:r>
              <w:rPr>
                <w:rFonts w:cs="Arial" w:hAnsi="Calibri" w:ascii="Calibri"/>
                <w:sz w:val="22"/>
                <w:szCs w:val="22"/>
              </w:rPr>
              <w:t>8</w:t>
            </w:r>
            <w:r w:rsidRPr="000C6223">
              <w:rPr>
                <w:rFonts w:cs="Arial" w:hAnsi="Calibri" w:ascii="Calibri"/>
                <w:sz w:val="22"/>
                <w:szCs w:val="22"/>
              </w:rPr>
              <w:t>-01/</w:t>
            </w:r>
            <w:r>
              <w:rPr>
                <w:rFonts w:cs="Arial" w:hAnsi="Calibri" w:ascii="Calibri"/>
              </w:rPr>
              <w:t>13626</w:t>
            </w:r>
            <w:r w:rsidRPr="000C6223">
              <w:rPr>
                <w:rFonts w:cs="Arial" w:hAnsi="Calibri" w:ascii="Calibri"/>
                <w:sz w:val="22"/>
                <w:szCs w:val="22"/>
              </w:rPr>
              <w:t xml:space="preserve"> urbroj: 251-15-02-1-1</w:t>
            </w:r>
            <w:r>
              <w:rPr>
                <w:rFonts w:cs="Arial" w:hAnsi="Calibri" w:ascii="Calibri"/>
                <w:sz w:val="22"/>
                <w:szCs w:val="22"/>
              </w:rPr>
              <w:t>8-2</w:t>
            </w:r>
            <w:r w:rsidRPr="000C6223">
              <w:rPr>
                <w:rFonts w:cs="Arial" w:hAnsi="Calibri" w:ascii="Calibri"/>
                <w:sz w:val="22"/>
                <w:szCs w:val="22"/>
              </w:rPr>
              <w:t xml:space="preserve">  od </w:t>
            </w:r>
            <w:smartTag w:element="date" w:uri="urn:schemas-microsoft-com:office:smarttags">
              <w:smartTagPr>
                <w:attr w:val="2018" w:name="Year"/>
                <w:attr w:val="02" w:name="Day"/>
                <w:attr w:val="07" w:name="Month"/>
                <w:attr w:val="trans" w:name="ls"/>
              </w:smartTagPr>
              <w:r>
                <w:rPr>
                  <w:rFonts w:cs="Arial" w:hAnsi="Calibri" w:ascii="Calibri"/>
                  <w:sz w:val="22"/>
                  <w:szCs w:val="22"/>
                </w:rPr>
                <w:t>02.07.2018</w:t>
              </w:r>
              <w:r w:rsidRPr="000C6223">
                <w:rPr>
                  <w:rFonts w:cs="Arial" w:hAnsi="Calibri" w:ascii="Calibri"/>
                  <w:sz w:val="22"/>
                  <w:szCs w:val="22"/>
                </w:rPr>
                <w:t>.</w:t>
              </w:r>
            </w:smartTag>
            <w:r w:rsidRPr="000C6223">
              <w:rPr>
                <w:rFonts w:cs="Arial" w:hAnsi="Calibri" w:ascii="Calibri"/>
                <w:sz w:val="22"/>
                <w:szCs w:val="22"/>
              </w:rPr>
              <w:t>godine</w:t>
            </w:r>
            <w:r>
              <w:rPr>
                <w:rFonts w:cs="Arial" w:hAnsi="Calibri" w:ascii="Calibri"/>
                <w:sz w:val="22"/>
                <w:szCs w:val="22"/>
              </w:rPr>
              <w:t>,</w:t>
            </w:r>
          </w:p>
        </w:tc>
      </w:tr>
      <w:tr w:rsidR="00E4115F" w:rsidRPr="00597419">
        <w:tc>
          <w:tcPr>
            <w:tcW w:type="dxa" w:w="520"/>
          </w:tcPr>
          <w:p w:rsidRDefault="007314C8" w:rsidP="002F6D13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6</w:t>
            </w:r>
            <w:r w:rsidR="00E4115F">
              <w:rPr>
                <w:rFonts w:cs="Tahoma" w:hAnsi="Calibri" w:ascii="Calibri"/>
              </w:rPr>
              <w:t>.</w:t>
            </w:r>
          </w:p>
        </w:tc>
        <w:tc>
          <w:tcPr>
            <w:tcW w:type="dxa" w:w="9180"/>
          </w:tcPr>
          <w:p w:rsidRDefault="007314C8" w:rsidP="0044413B" w:rsidR="00E4115F" w:rsidRPr="000C6223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 xml:space="preserve">Preslika Službene potvrde Općinskog građanskog suda u zagrebu, Zemljišnoknjižni odjel Zagreb, broj: 67731/2018 od </w:t>
            </w:r>
            <w:smartTag w:element="date" w:uri="urn:schemas-microsoft-com:office:smarttags">
              <w:smartTagPr>
                <w:attr w:val="2018" w:name="Year"/>
                <w:attr w:val="05" w:name="Day"/>
                <w:attr w:val="07" w:name="Month"/>
                <w:attr w:val="trans" w:name="ls"/>
              </w:smartTagPr>
              <w:r>
                <w:rPr>
                  <w:rFonts w:cs="Arial" w:hAnsi="Calibri" w:ascii="Calibri"/>
                  <w:sz w:val="22"/>
                  <w:szCs w:val="22"/>
                </w:rPr>
                <w:t>05.07.2018.</w:t>
              </w:r>
            </w:smartTag>
            <w:r>
              <w:rPr>
                <w:rFonts w:cs="Arial" w:hAnsi="Calibri" w:ascii="Calibri"/>
                <w:sz w:val="22"/>
                <w:szCs w:val="22"/>
              </w:rPr>
              <w:t xml:space="preserve"> godine</w:t>
            </w:r>
            <w:r w:rsidR="00E4115F">
              <w:rPr>
                <w:rFonts w:cs="Arial" w:hAnsi="Calibri" w:ascii="Calibri"/>
                <w:sz w:val="22"/>
                <w:szCs w:val="22"/>
              </w:rPr>
              <w:t xml:space="preserve">, </w:t>
            </w:r>
          </w:p>
        </w:tc>
      </w:tr>
      <w:tr w:rsidR="00E4115F" w:rsidRPr="00597419">
        <w:tc>
          <w:tcPr>
            <w:tcW w:type="dxa" w:w="520"/>
          </w:tcPr>
          <w:p w:rsidRDefault="007314C8" w:rsidP="002F6D13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7</w:t>
            </w:r>
            <w:r w:rsidR="00E4115F">
              <w:rPr>
                <w:rFonts w:cs="Tahoma" w:hAnsi="Calibri" w:ascii="Calibri"/>
              </w:rPr>
              <w:t>.</w:t>
            </w:r>
          </w:p>
        </w:tc>
        <w:tc>
          <w:tcPr>
            <w:tcW w:type="dxa" w:w="9180"/>
          </w:tcPr>
          <w:p w:rsidRDefault="007314C8" w:rsidP="00EA4B79" w:rsidR="00E4115F" w:rsidRPr="000C6223">
            <w:pPr>
              <w:jc w:val="both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 xml:space="preserve">Uvjerenje izdano od </w:t>
            </w:r>
            <w:r w:rsidRPr="007314C8">
              <w:rPr>
                <w:rFonts w:cs="Arial" w:hAnsi="Calibri" w:ascii="Calibri"/>
                <w:sz w:val="22"/>
                <w:szCs w:val="22"/>
              </w:rPr>
              <w:t>Stanice za tehnički pregled vozila STP „Automehanika servisi“</w:t>
            </w:r>
            <w:r>
              <w:rPr>
                <w:rFonts w:cs="Arial" w:hAnsi="Calibri" w:ascii="Calibri"/>
                <w:sz w:val="22"/>
                <w:szCs w:val="22"/>
              </w:rPr>
              <w:t xml:space="preserve"> broj HO22-U-00138-18 od dana </w:t>
            </w:r>
            <w:smartTag w:element="date" w:uri="urn:schemas-microsoft-com:office:smarttags">
              <w:smartTagPr>
                <w:attr w:val="2018" w:name="Year"/>
                <w:attr w:val="27" w:name="Day"/>
                <w:attr w:val="06" w:name="Month"/>
                <w:attr w:val="trans" w:name="ls"/>
              </w:smartTagPr>
              <w:r>
                <w:rPr>
                  <w:rFonts w:cs="Arial" w:hAnsi="Calibri" w:ascii="Calibri"/>
                  <w:sz w:val="22"/>
                  <w:szCs w:val="22"/>
                </w:rPr>
                <w:t>27.06.2018.</w:t>
              </w:r>
            </w:smartTag>
            <w:r>
              <w:rPr>
                <w:rFonts w:cs="Arial" w:hAnsi="Calibri" w:ascii="Calibri"/>
                <w:sz w:val="22"/>
                <w:szCs w:val="22"/>
              </w:rPr>
              <w:t xml:space="preserve"> godine</w:t>
            </w:r>
          </w:p>
        </w:tc>
      </w:tr>
      <w:tr w:rsidR="00E4115F" w:rsidRPr="00597419">
        <w:tc>
          <w:tcPr>
            <w:tcW w:type="dxa" w:w="520"/>
          </w:tcPr>
          <w:p w:rsidRDefault="007314C8" w:rsidP="00EA4B79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8</w:t>
            </w:r>
            <w:r w:rsidR="00E4115F">
              <w:rPr>
                <w:rFonts w:cs="Tahoma" w:hAnsi="Calibri" w:ascii="Calibri"/>
              </w:rPr>
              <w:t>.</w:t>
            </w:r>
          </w:p>
        </w:tc>
        <w:tc>
          <w:tcPr>
            <w:tcW w:type="dxa" w:w="9180"/>
          </w:tcPr>
          <w:p w:rsidRDefault="007314C8" w:rsidP="0044413B" w:rsidR="00E4115F" w:rsidRPr="000C6223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Neslužben kopija Izvadka Općinskog suda u Sisku, Zemljišnoknjižnog odjela od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07" w:name="Month"/>
                <w:attr w:val="trans" w:name="ls"/>
              </w:smartTagPr>
              <w:r>
                <w:rPr>
                  <w:rFonts w:hAnsi="Calibri" w:ascii="Calibri"/>
                  <w:sz w:val="22"/>
                  <w:szCs w:val="22"/>
                </w:rPr>
                <w:t>06.07.2018.</w:t>
              </w:r>
            </w:smartTag>
            <w:r>
              <w:rPr>
                <w:rFonts w:hAnsi="Calibri" w:ascii="Calibri"/>
                <w:sz w:val="22"/>
                <w:szCs w:val="22"/>
              </w:rPr>
              <w:t xml:space="preserve"> godine</w:t>
            </w:r>
          </w:p>
        </w:tc>
      </w:tr>
      <w:tr w:rsidR="00E4115F" w:rsidRPr="00597419">
        <w:tc>
          <w:tcPr>
            <w:tcW w:type="dxa" w:w="520"/>
          </w:tcPr>
          <w:p w:rsidRDefault="007314C8" w:rsidP="0044413B" w:rsidR="00E4115F">
            <w:pPr>
              <w:jc w:val="both"/>
              <w:rPr>
                <w:rFonts w:cs="Tahoma" w:hAnsi="Calibri" w:ascii="Calibri"/>
              </w:rPr>
            </w:pPr>
            <w:r>
              <w:rPr>
                <w:rFonts w:cs="Tahoma" w:hAnsi="Calibri" w:ascii="Calibri"/>
              </w:rPr>
              <w:t>9</w:t>
            </w:r>
          </w:p>
        </w:tc>
        <w:tc>
          <w:tcPr>
            <w:tcW w:type="dxa" w:w="9180"/>
          </w:tcPr>
          <w:p w:rsidRDefault="007314C8" w:rsidP="0044413B" w:rsidR="00E4115F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>Financijski izvještaj za 2016. godinu – javna objava</w:t>
            </w:r>
          </w:p>
        </w:tc>
      </w:tr>
    </w:tbl>
    <w:p w:rsidRDefault="00597419" w:rsidP="00220D5C" w:rsidR="00597419" w:rsidRPr="00597419">
      <w:pPr>
        <w:tabs>
          <w:tab w:pos="180" w:val="left"/>
        </w:tabs>
        <w:jc w:val="both"/>
      </w:pPr>
    </w:p>
    <w:sectPr w:rsidSect="00851CAB" w:rsidR="00597419" w:rsidRPr="00597419">
      <w:footerReference w:type="even" r:id="rId9"/>
      <w:footerReference w:type="default" r:id="rId10"/>
      <w:pgSz w:h="15840" w:w="12240"/>
      <w:pgMar w:gutter="0" w:footer="720" w:header="720" w:left="1134" w:bottom="360" w:right="1620" w:top="5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35D" w:rsidR="002A735D">
      <w:r>
        <w:separator/>
      </w:r>
    </w:p>
  </w:endnote>
  <w:endnote w:id="0" w:type="continuationSeparator">
    <w:p w:rsidRDefault="002A735D" w:rsidR="002A7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8A0" w:rsidP="005063BC" w:rsidR="000B08A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08A0" w:rsidP="005063BC" w:rsidR="000B08A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8A0" w:rsidR="000B08A0" w:rsidRPr="00202E9F">
    <w:pPr>
      <w:pStyle w:val="Podnoje"/>
      <w:jc w:val="center"/>
      <w:rPr>
        <w:rFonts w:hAnsi="Calibri" w:ascii="Calibri"/>
      </w:rPr>
    </w:pPr>
    <w:r w:rsidRPr="00202E9F">
      <w:rPr>
        <w:rFonts w:hAnsi="Calibri" w:ascii="Calibri"/>
      </w:rPr>
      <w:fldChar w:fldCharType="begin"/>
    </w:r>
    <w:r w:rsidRPr="00202E9F">
      <w:rPr>
        <w:rFonts w:hAnsi="Calibri" w:ascii="Calibri"/>
      </w:rPr>
      <w:instrText>PAGE   \* MERGEFORMAT</w:instrText>
    </w:r>
    <w:r w:rsidRPr="00202E9F">
      <w:rPr>
        <w:rFonts w:hAnsi="Calibri" w:ascii="Calibri"/>
      </w:rPr>
      <w:fldChar w:fldCharType="separate"/>
    </w:r>
    <w:r w:rsidR="00C27DC3">
      <w:rPr>
        <w:rFonts w:hAnsi="Calibri" w:ascii="Calibri"/>
        <w:noProof/>
      </w:rPr>
      <w:t>1</w:t>
    </w:r>
    <w:r w:rsidRPr="00202E9F">
      <w:rPr>
        <w:rFonts w:hAnsi="Calibri" w:ascii="Calibri"/>
      </w:rPr>
      <w:fldChar w:fldCharType="end"/>
    </w:r>
  </w:p>
  <w:p w:rsidRDefault="000B08A0" w:rsidP="005063BC" w:rsidR="000B08A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35D" w:rsidR="002A735D">
      <w:r>
        <w:separator/>
      </w:r>
    </w:p>
  </w:footnote>
  <w:footnote w:id="0" w:type="continuationSeparator">
    <w:p w:rsidRDefault="002A735D" w:rsidR="002A735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F0120"/>
    <w:multiLevelType w:val="hybridMultilevel"/>
    <w:tmpl w:val="C8B42CB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035386"/>
    <w:multiLevelType w:val="hybridMultilevel"/>
    <w:tmpl w:val="DF926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990EE4"/>
    <w:multiLevelType w:val="hybridMultilevel"/>
    <w:tmpl w:val="DB7C9F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403AEB"/>
    <w:multiLevelType w:val="hybridMultilevel"/>
    <w:tmpl w:val="997255B2"/>
    <w:lvl w:tplc="0534F384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19024B5"/>
    <w:multiLevelType w:val="hybridMultilevel"/>
    <w:tmpl w:val="C18A4C06"/>
    <w:lvl w:tplc="2C949BDE" w:ilvl="0">
      <w:start w:val="13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E03F74"/>
    <w:multiLevelType w:val="hybridMultilevel"/>
    <w:tmpl w:val="35C8B348"/>
    <w:lvl w:tplc="2C949BDE" w:ilvl="0">
      <w:start w:val="13"/>
      <w:numFmt w:val="bullet"/>
      <w:lvlText w:val="-"/>
      <w:lvlJc w:val="left"/>
      <w:pPr>
        <w:tabs>
          <w:tab w:pos="1003" w:val="num"/>
        </w:tabs>
        <w:ind w:hanging="360" w:left="1003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23" w:val="num"/>
        </w:tabs>
        <w:ind w:hanging="360" w:left="172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443" w:val="num"/>
        </w:tabs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163" w:val="num"/>
        </w:tabs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883" w:val="num"/>
        </w:tabs>
        <w:ind w:hanging="360" w:left="3883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03" w:val="num"/>
        </w:tabs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23" w:val="num"/>
        </w:tabs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043" w:val="num"/>
        </w:tabs>
        <w:ind w:hanging="360" w:left="6043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763" w:val="num"/>
        </w:tabs>
        <w:ind w:hanging="360" w:left="6763"/>
      </w:pPr>
      <w:rPr>
        <w:rFonts w:hAnsi="Wingdings" w:ascii="Wingdings" w:hint="default"/>
      </w:rPr>
    </w:lvl>
  </w:abstractNum>
  <w:abstractNum w:abstractNumId="8">
    <w:nsid w:val="4E69594D"/>
    <w:multiLevelType w:val="hybridMultilevel"/>
    <w:tmpl w:val="6EF4E3DA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F5A7466"/>
    <w:multiLevelType w:val="hybridMultilevel"/>
    <w:tmpl w:val="F6187E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B50A00"/>
    <w:multiLevelType w:val="hybridMultilevel"/>
    <w:tmpl w:val="B218B02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19E18AE"/>
    <w:multiLevelType w:val="hybridMultilevel"/>
    <w:tmpl w:val="0BF648A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3E85076"/>
    <w:multiLevelType w:val="hybridMultilevel"/>
    <w:tmpl w:val="DD103E9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BCD59A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  <w:num w:numId="12">
    <w:abstractNumId w:val="8"/>
  </w:num>
  <w:num w:numId="13">
    <w:abstractNumId w:val="10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7F4"/>
    <w:rsid w:val="00005493"/>
    <w:rsid w:val="0001457B"/>
    <w:rsid w:val="00045716"/>
    <w:rsid w:val="00053698"/>
    <w:rsid w:val="00066D24"/>
    <w:rsid w:val="00085F64"/>
    <w:rsid w:val="000932AE"/>
    <w:rsid w:val="000A247D"/>
    <w:rsid w:val="000B08A0"/>
    <w:rsid w:val="000C6223"/>
    <w:rsid w:val="000D19D2"/>
    <w:rsid w:val="000E15BC"/>
    <w:rsid w:val="000E2644"/>
    <w:rsid w:val="000F00F2"/>
    <w:rsid w:val="000F2C62"/>
    <w:rsid w:val="00101A4B"/>
    <w:rsid w:val="00101F67"/>
    <w:rsid w:val="00102345"/>
    <w:rsid w:val="001060E6"/>
    <w:rsid w:val="001125F5"/>
    <w:rsid w:val="001155B5"/>
    <w:rsid w:val="0012128D"/>
    <w:rsid w:val="001220CE"/>
    <w:rsid w:val="0012272F"/>
    <w:rsid w:val="00145169"/>
    <w:rsid w:val="00194884"/>
    <w:rsid w:val="001E2C60"/>
    <w:rsid w:val="001E7DAD"/>
    <w:rsid w:val="0020077F"/>
    <w:rsid w:val="00202E9F"/>
    <w:rsid w:val="002109EE"/>
    <w:rsid w:val="00220D5C"/>
    <w:rsid w:val="00222D87"/>
    <w:rsid w:val="00232454"/>
    <w:rsid w:val="0026161F"/>
    <w:rsid w:val="00292A26"/>
    <w:rsid w:val="002A735D"/>
    <w:rsid w:val="002D02E6"/>
    <w:rsid w:val="002D7AF0"/>
    <w:rsid w:val="002F6D13"/>
    <w:rsid w:val="00300929"/>
    <w:rsid w:val="00301906"/>
    <w:rsid w:val="00313386"/>
    <w:rsid w:val="00317246"/>
    <w:rsid w:val="00322BAF"/>
    <w:rsid w:val="00330BC5"/>
    <w:rsid w:val="00331427"/>
    <w:rsid w:val="00350A20"/>
    <w:rsid w:val="003605E5"/>
    <w:rsid w:val="00373332"/>
    <w:rsid w:val="00386661"/>
    <w:rsid w:val="00395414"/>
    <w:rsid w:val="003966D0"/>
    <w:rsid w:val="00396FD0"/>
    <w:rsid w:val="003A3BC9"/>
    <w:rsid w:val="003C76C0"/>
    <w:rsid w:val="003D0F2C"/>
    <w:rsid w:val="003E05B0"/>
    <w:rsid w:val="003E653A"/>
    <w:rsid w:val="003F10A1"/>
    <w:rsid w:val="003F1997"/>
    <w:rsid w:val="003F277B"/>
    <w:rsid w:val="00400497"/>
    <w:rsid w:val="00402E7E"/>
    <w:rsid w:val="00414155"/>
    <w:rsid w:val="00430EE2"/>
    <w:rsid w:val="004368A6"/>
    <w:rsid w:val="00440531"/>
    <w:rsid w:val="0044413B"/>
    <w:rsid w:val="004575C8"/>
    <w:rsid w:val="00467FD4"/>
    <w:rsid w:val="00476CC1"/>
    <w:rsid w:val="00485107"/>
    <w:rsid w:val="00497BA3"/>
    <w:rsid w:val="004A313F"/>
    <w:rsid w:val="004E2EC6"/>
    <w:rsid w:val="00502B1A"/>
    <w:rsid w:val="0050636A"/>
    <w:rsid w:val="005063BC"/>
    <w:rsid w:val="0051267D"/>
    <w:rsid w:val="00533238"/>
    <w:rsid w:val="00535F33"/>
    <w:rsid w:val="00544B08"/>
    <w:rsid w:val="00544B95"/>
    <w:rsid w:val="00546342"/>
    <w:rsid w:val="00551790"/>
    <w:rsid w:val="00557849"/>
    <w:rsid w:val="005604F4"/>
    <w:rsid w:val="00563C81"/>
    <w:rsid w:val="0057062B"/>
    <w:rsid w:val="005772A0"/>
    <w:rsid w:val="00577E5D"/>
    <w:rsid w:val="005935A8"/>
    <w:rsid w:val="005961A4"/>
    <w:rsid w:val="005963A9"/>
    <w:rsid w:val="00597419"/>
    <w:rsid w:val="005B008E"/>
    <w:rsid w:val="005B7C38"/>
    <w:rsid w:val="005C11CA"/>
    <w:rsid w:val="005C62BD"/>
    <w:rsid w:val="005E56A7"/>
    <w:rsid w:val="005E7FBE"/>
    <w:rsid w:val="005F2B18"/>
    <w:rsid w:val="006026CE"/>
    <w:rsid w:val="00606284"/>
    <w:rsid w:val="00606EC4"/>
    <w:rsid w:val="00611880"/>
    <w:rsid w:val="00612589"/>
    <w:rsid w:val="00613B09"/>
    <w:rsid w:val="00613D7D"/>
    <w:rsid w:val="00624A6C"/>
    <w:rsid w:val="006551AD"/>
    <w:rsid w:val="00675816"/>
    <w:rsid w:val="006851C4"/>
    <w:rsid w:val="006B541B"/>
    <w:rsid w:val="006D1243"/>
    <w:rsid w:val="006D2266"/>
    <w:rsid w:val="006E1AA9"/>
    <w:rsid w:val="006F5C28"/>
    <w:rsid w:val="007166A1"/>
    <w:rsid w:val="0072454B"/>
    <w:rsid w:val="007307C4"/>
    <w:rsid w:val="007314C8"/>
    <w:rsid w:val="00733606"/>
    <w:rsid w:val="00735C1B"/>
    <w:rsid w:val="0075299A"/>
    <w:rsid w:val="007577F4"/>
    <w:rsid w:val="00765E4F"/>
    <w:rsid w:val="0078003C"/>
    <w:rsid w:val="00781D9B"/>
    <w:rsid w:val="00781E78"/>
    <w:rsid w:val="007A133E"/>
    <w:rsid w:val="007A2F51"/>
    <w:rsid w:val="007F0FEA"/>
    <w:rsid w:val="007F1AFE"/>
    <w:rsid w:val="007F48DD"/>
    <w:rsid w:val="00800E53"/>
    <w:rsid w:val="00802007"/>
    <w:rsid w:val="008056DD"/>
    <w:rsid w:val="00810D98"/>
    <w:rsid w:val="00821CD9"/>
    <w:rsid w:val="00851CAB"/>
    <w:rsid w:val="0085411C"/>
    <w:rsid w:val="008674DB"/>
    <w:rsid w:val="008723F6"/>
    <w:rsid w:val="00880093"/>
    <w:rsid w:val="00884117"/>
    <w:rsid w:val="00895118"/>
    <w:rsid w:val="008964FE"/>
    <w:rsid w:val="008B14DE"/>
    <w:rsid w:val="008C5AF5"/>
    <w:rsid w:val="008D4E42"/>
    <w:rsid w:val="008E039F"/>
    <w:rsid w:val="008F2C25"/>
    <w:rsid w:val="00924B3D"/>
    <w:rsid w:val="009436C4"/>
    <w:rsid w:val="0097313B"/>
    <w:rsid w:val="009752A2"/>
    <w:rsid w:val="00982971"/>
    <w:rsid w:val="009A14E6"/>
    <w:rsid w:val="009C3008"/>
    <w:rsid w:val="009D1A78"/>
    <w:rsid w:val="009E6648"/>
    <w:rsid w:val="009E76F4"/>
    <w:rsid w:val="009E77DE"/>
    <w:rsid w:val="00A176ED"/>
    <w:rsid w:val="00A232E8"/>
    <w:rsid w:val="00A25A5B"/>
    <w:rsid w:val="00A53D80"/>
    <w:rsid w:val="00A7332C"/>
    <w:rsid w:val="00A824B6"/>
    <w:rsid w:val="00A962E6"/>
    <w:rsid w:val="00AA6CA6"/>
    <w:rsid w:val="00AA7426"/>
    <w:rsid w:val="00AB1425"/>
    <w:rsid w:val="00AB52E1"/>
    <w:rsid w:val="00AB6D83"/>
    <w:rsid w:val="00AC0362"/>
    <w:rsid w:val="00AD29D0"/>
    <w:rsid w:val="00AF5233"/>
    <w:rsid w:val="00AF7963"/>
    <w:rsid w:val="00B02146"/>
    <w:rsid w:val="00B0601B"/>
    <w:rsid w:val="00B25779"/>
    <w:rsid w:val="00B33ECF"/>
    <w:rsid w:val="00B34839"/>
    <w:rsid w:val="00B40581"/>
    <w:rsid w:val="00B46E4E"/>
    <w:rsid w:val="00B66B18"/>
    <w:rsid w:val="00B767A6"/>
    <w:rsid w:val="00B91232"/>
    <w:rsid w:val="00BA337A"/>
    <w:rsid w:val="00BA430A"/>
    <w:rsid w:val="00BA5CD2"/>
    <w:rsid w:val="00BA68C8"/>
    <w:rsid w:val="00BB227A"/>
    <w:rsid w:val="00BB7CA5"/>
    <w:rsid w:val="00BC1825"/>
    <w:rsid w:val="00BD1EFA"/>
    <w:rsid w:val="00BE56F0"/>
    <w:rsid w:val="00BE76DF"/>
    <w:rsid w:val="00BF5CBD"/>
    <w:rsid w:val="00C00CB1"/>
    <w:rsid w:val="00C021AD"/>
    <w:rsid w:val="00C0234B"/>
    <w:rsid w:val="00C0299C"/>
    <w:rsid w:val="00C03FCC"/>
    <w:rsid w:val="00C071E6"/>
    <w:rsid w:val="00C27DC3"/>
    <w:rsid w:val="00C307F9"/>
    <w:rsid w:val="00C44101"/>
    <w:rsid w:val="00C57359"/>
    <w:rsid w:val="00C6570D"/>
    <w:rsid w:val="00C71122"/>
    <w:rsid w:val="00C902FD"/>
    <w:rsid w:val="00CA2EA6"/>
    <w:rsid w:val="00CB005C"/>
    <w:rsid w:val="00CC5E00"/>
    <w:rsid w:val="00CE1D21"/>
    <w:rsid w:val="00D0625F"/>
    <w:rsid w:val="00D07925"/>
    <w:rsid w:val="00D10E8A"/>
    <w:rsid w:val="00D234F0"/>
    <w:rsid w:val="00D248A2"/>
    <w:rsid w:val="00D45E57"/>
    <w:rsid w:val="00D60E4F"/>
    <w:rsid w:val="00D63620"/>
    <w:rsid w:val="00D7216D"/>
    <w:rsid w:val="00D729ED"/>
    <w:rsid w:val="00D90000"/>
    <w:rsid w:val="00D90692"/>
    <w:rsid w:val="00DB6190"/>
    <w:rsid w:val="00DC1365"/>
    <w:rsid w:val="00DD7460"/>
    <w:rsid w:val="00DD7D0A"/>
    <w:rsid w:val="00DF5F71"/>
    <w:rsid w:val="00E05F96"/>
    <w:rsid w:val="00E162E2"/>
    <w:rsid w:val="00E26E5D"/>
    <w:rsid w:val="00E4115F"/>
    <w:rsid w:val="00E73D20"/>
    <w:rsid w:val="00E76238"/>
    <w:rsid w:val="00E8504E"/>
    <w:rsid w:val="00EA2D1C"/>
    <w:rsid w:val="00EA4B79"/>
    <w:rsid w:val="00EB224B"/>
    <w:rsid w:val="00EB27FF"/>
    <w:rsid w:val="00EC574B"/>
    <w:rsid w:val="00EE0B95"/>
    <w:rsid w:val="00F02D79"/>
    <w:rsid w:val="00F15BF5"/>
    <w:rsid w:val="00F25674"/>
    <w:rsid w:val="00F2766B"/>
    <w:rsid w:val="00F33B88"/>
    <w:rsid w:val="00F55F31"/>
    <w:rsid w:val="00F5746D"/>
    <w:rsid w:val="00F6793E"/>
    <w:rsid w:val="00F864F6"/>
    <w:rsid w:val="00F92823"/>
    <w:rsid w:val="00FC0134"/>
    <w:rsid w:val="00FC2A16"/>
    <w:rsid w:val="00FD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date" w:namespaceuri="urn:schemas-microsoft-com:office:smarttags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7F4"/>
    <w:rPr>
      <w:rFonts w:eastAsia="Times New Roman" w:hAnsi="Times New Roman" w:ascii="Times New Roman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uiPriority w:val="99"/>
    <w:semiHidden/>
    <w:unhideWhenUsed/>
    <w:rsid w:val="00D10E8A"/>
    <w:pPr>
      <w:framePr w:hRule="exact" w:yAlign="bottom" w:xAlign="center" w:hAnchor="page" w:wrap="auto" w:hSpace="180" w:h="1980" w:w="7920"/>
      <w:ind w:left="2880"/>
    </w:pPr>
    <w:rPr>
      <w:rFonts w:hAnsi="Cambria" w:ascii="Cambria"/>
      <w:spacing w:val="-20"/>
    </w:rPr>
  </w:style>
  <w:style w:styleId="Podnoje" w:type="paragraph">
    <w:name w:val="footer"/>
    <w:basedOn w:val="Normal"/>
    <w:link w:val="PodnojeChar"/>
    <w:uiPriority w:val="99"/>
    <w:rsid w:val="007577F4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link w:val="Podnoje"/>
    <w:uiPriority w:val="99"/>
    <w:rsid w:val="007577F4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577F4"/>
  </w:style>
  <w:style w:styleId="Zaglavlje" w:type="paragraph">
    <w:name w:val="header"/>
    <w:basedOn w:val="Normal"/>
    <w:link w:val="ZaglavljeChar"/>
    <w:uiPriority w:val="99"/>
    <w:unhideWhenUsed/>
    <w:rsid w:val="00BA5C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5CD2"/>
    <w:rPr>
      <w:rFonts w:eastAsia="Times New Roman" w:hAnsi="Times New Roman" w:ascii="Times New Roman"/>
      <w:sz w:val="24"/>
      <w:szCs w:val="24"/>
      <w:lang w:eastAsia="en-US"/>
    </w:rPr>
  </w:style>
  <w:style w:customStyle="true" w:styleId="tabletextfield" w:type="character">
    <w:name w:val="table_text_field"/>
    <w:rsid w:val="005E7FBE"/>
  </w:style>
  <w:style w:customStyle="true" w:styleId="tabletitle2" w:type="character">
    <w:name w:val="table_title2"/>
    <w:rsid w:val="005E7FBE"/>
  </w:style>
  <w:style w:styleId="Tekstbalonia" w:type="paragraph">
    <w:name w:val="Balloon Text"/>
    <w:basedOn w:val="Normal"/>
    <w:link w:val="TekstbaloniaChar"/>
    <w:uiPriority w:val="99"/>
    <w:semiHidden/>
    <w:unhideWhenUsed/>
    <w:rsid w:val="00467F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67FD4"/>
    <w:rPr>
      <w:rFonts w:cs="Tahoma" w:eastAsia="Times New Roman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rsid w:val="007F1AF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rsid w:val="00BC1825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A176ED"/>
  </w:style>
  <w:style w:styleId="Tekstrezerviranogmjesta" w:type="character">
    <w:name w:val="Placeholder Text"/>
    <w:basedOn w:val="Zadanifontodlomka"/>
    <w:uiPriority w:val="99"/>
    <w:semiHidden/>
    <w:rsid w:val="00C27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D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DC3"/>
    <w:rPr>
      <w:rFonts w:cs="Tahoma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DC3"/>
    <w:rPr>
      <w:rFonts w:cs="Tahoma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DC3"/>
    <w:rPr>
      <w:rFonts w:cs="Tahoma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7F4"/>
    <w:rPr>
      <w:rFonts w:ascii="Times New Roman" w:eastAsia="Times New Roman" w:hAnsi="Times New Roman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uiPriority w:val="99"/>
    <w:semiHidden/>
    <w:unhideWhenUsed/>
    <w:rsid w:val="00D10E8A"/>
    <w:pPr>
      <w:framePr w:h="1980" w:hAnchor="page" w:hRule="exact" w:hSpace="180" w:w="7920" w:wrap="auto" w:xAlign="center" w:yAlign="bottom"/>
      <w:ind w:left="2880"/>
    </w:pPr>
    <w:rPr>
      <w:rFonts w:ascii="Cambria" w:hAnsi="Cambria"/>
      <w:spacing w:val="-20"/>
    </w:rPr>
  </w:style>
  <w:style w:styleId="Podnoje" w:type="paragraph">
    <w:name w:val="footer"/>
    <w:basedOn w:val="Normal"/>
    <w:link w:val="PodnojeChar"/>
    <w:uiPriority w:val="99"/>
    <w:rsid w:val="007577F4"/>
    <w:pPr>
      <w:tabs>
        <w:tab w:pos="4703" w:val="center"/>
        <w:tab w:pos="9406" w:val="right"/>
      </w:tabs>
    </w:pPr>
  </w:style>
  <w:style w:customStyle="1" w:styleId="PodnojeChar" w:type="character">
    <w:name w:val="Podnožje Char"/>
    <w:link w:val="Podnoje"/>
    <w:uiPriority w:val="99"/>
    <w:rsid w:val="007577F4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577F4"/>
  </w:style>
  <w:style w:styleId="Zaglavlje" w:type="paragraph">
    <w:name w:val="header"/>
    <w:basedOn w:val="Normal"/>
    <w:link w:val="ZaglavljeChar"/>
    <w:uiPriority w:val="99"/>
    <w:unhideWhenUsed/>
    <w:rsid w:val="00BA5C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5CD2"/>
    <w:rPr>
      <w:rFonts w:ascii="Times New Roman" w:eastAsia="Times New Roman" w:hAnsi="Times New Roman"/>
      <w:sz w:val="24"/>
      <w:szCs w:val="24"/>
      <w:lang w:eastAsia="en-US"/>
    </w:rPr>
  </w:style>
  <w:style w:customStyle="1" w:styleId="tabletextfield" w:type="character">
    <w:name w:val="table_text_field"/>
    <w:rsid w:val="005E7FBE"/>
  </w:style>
  <w:style w:customStyle="1" w:styleId="tabletitle2" w:type="character">
    <w:name w:val="table_title2"/>
    <w:rsid w:val="005E7FBE"/>
  </w:style>
  <w:style w:styleId="Tekstbalonia" w:type="paragraph">
    <w:name w:val="Balloon Text"/>
    <w:basedOn w:val="Normal"/>
    <w:link w:val="TekstbaloniaChar"/>
    <w:uiPriority w:val="99"/>
    <w:semiHidden/>
    <w:unhideWhenUsed/>
    <w:rsid w:val="00467F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67FD4"/>
    <w:rPr>
      <w:rFonts w:ascii="Tahoma" w:cs="Tahoma" w:eastAsia="Times New Roman" w:hAnsi="Tahoma"/>
      <w:sz w:val="16"/>
      <w:szCs w:val="16"/>
      <w:lang w:eastAsia="en-US"/>
    </w:rPr>
  </w:style>
  <w:style w:styleId="Reetkatablice" w:type="table">
    <w:name w:val="Table Grid"/>
    <w:basedOn w:val="Obinatablica"/>
    <w:rsid w:val="007F1AF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rsid w:val="00BC1825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A176ED"/>
  </w:style>
  <w:style w:styleId="Tekstrezerviranogmjesta" w:type="character">
    <w:name w:val="Placeholder Text"/>
    <w:basedOn w:val="Zadanifontodlomka"/>
    <w:uiPriority w:val="99"/>
    <w:semiHidden/>
    <w:rsid w:val="00C27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D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DC3"/>
    <w:rPr>
      <w:rFonts w:ascii="Calibri" w:cs="Tahoma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DC3"/>
    <w:rPr>
      <w:rFonts w:ascii="Calibri" w:cs="Tahoma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DC3"/>
    <w:rPr>
      <w:rFonts w:ascii="Calibri" w:cs="Tahoma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6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74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5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676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03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66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86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8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18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93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73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127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60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5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3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93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0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1912</properties:Words>
  <properties:Characters>11217</properties:Characters>
  <properties:Lines>377</properties:Lines>
  <properties:Paragraphs>185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AJBI-IZOLACIJE d</vt:lpstr>
    </vt:vector>
  </properties:TitlesOfParts>
  <properties:LinksUpToDate>false</properties:LinksUpToDate>
  <properties:CharactersWithSpaces>13292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2018-07-20T10:43:00Z</dcterms:created>
  <dc:creator>Đurđica</dc:creator>
  <cp:lastModifiedBy>Sonja Pilić</cp:lastModifiedBy>
  <cp:lastPrinted>2018-07-19T11:19:00Z</cp:lastPrinted>
  <dcterms:modified xmlns:xsi="http://www.w3.org/2001/XMLSchema-instance" xsi:type="dcterms:W3CDTF">2018-07-20T10:49:00Z</dcterms:modified>
  <cp:revision>3</cp:revision>
  <dc:title>AJBI-IZOLACIJE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(EDI COLOR  d.o.o.   Izvješće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