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0e66" w14:paraId="0160e66" w:rsidRDefault="00AE649C" w:rsidP="00EF6FAB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86C6E" w:rsidP="00EF6FA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EF6FAB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F6FAB" w:rsidR="00AE649C" w:rsidRPr="00B76F3C">
      <w:pPr>
        <w:pStyle w:val="SudSjedite"/>
      </w:pPr>
      <w:r>
        <w:tab/>
      </w:r>
    </w:p>
    <w:p w:rsidRDefault="00EF6FAB" w:rsidP="00EF6FAB" w:rsidR="00EF6FAB">
      <w:pPr>
        <w:pStyle w:val="Zaglavlje"/>
        <w:spacing w:after="0"/>
      </w:pPr>
      <w:r>
        <w:t>Poslovni broj: 4 St-544/16-4</w:t>
      </w:r>
    </w:p>
    <w:p w:rsidRDefault="00EF6FAB" w:rsidP="00EF6FAB" w:rsidR="00EF6FAB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EF6FAB" w:rsidP="00EF6FAB" w:rsidR="00EF6FAB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EF6FAB" w:rsidP="00EF6FAB" w:rsidR="00EF6FAB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EF6FAB" w:rsidP="00EF6FAB" w:rsidR="00EF6FAB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EF6FAB" w:rsidP="00EF6FAB" w:rsidR="00EF6FAB">
      <w:pPr>
        <w:pStyle w:val="Zaglavlje"/>
        <w:spacing w:after="0"/>
      </w:pPr>
    </w:p>
    <w:p w:rsidRDefault="00EF6FAB" w:rsidP="00EF6FAB" w:rsidR="00EF6FAB">
      <w:pPr>
        <w:pStyle w:val="Zaglavlje"/>
        <w:spacing w:after="0"/>
      </w:pPr>
    </w:p>
    <w:p w:rsidRDefault="00EF6FAB" w:rsidP="00EF6FAB" w:rsidR="00EF6FAB">
      <w:pPr>
        <w:pStyle w:val="Zaglavlje"/>
        <w:spacing w:after="0"/>
        <w:jc w:val="center"/>
      </w:pPr>
      <w:r>
        <w:t>Z A K LJ U Č A K</w:t>
      </w:r>
    </w:p>
    <w:p w:rsidRDefault="00EF6FAB" w:rsidP="00EF6FAB" w:rsidR="00EF6FAB">
      <w:pPr>
        <w:pStyle w:val="Zaglavlje"/>
        <w:spacing w:after="0"/>
        <w:jc w:val="center"/>
      </w:pPr>
    </w:p>
    <w:p w:rsidRDefault="00EF6FAB" w:rsidP="00EF6FAB" w:rsidR="00EF6FAB">
      <w:pPr>
        <w:spacing w:after="0"/>
      </w:pPr>
    </w:p>
    <w:p w:rsidRDefault="00EF6FAB" w:rsidP="00EF6FAB" w:rsidR="00EF6FAB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VALENT d.o.o., Donji </w:t>
      </w:r>
      <w:proofErr w:type="spellStart"/>
      <w:r>
        <w:t>Kneginec</w:t>
      </w:r>
      <w:proofErr w:type="spellEnd"/>
      <w:r>
        <w:t xml:space="preserve">, Zavrtna 16, OIB: 51122034054, dana 13. srpnja 2016.               </w:t>
      </w:r>
    </w:p>
    <w:p w:rsidRDefault="00EF6FAB" w:rsidP="00EF6FAB" w:rsidR="00EF6FAB">
      <w:pPr>
        <w:spacing w:after="0"/>
      </w:pPr>
    </w:p>
    <w:p w:rsidRDefault="00EF6FAB" w:rsidP="00EF6FAB" w:rsidR="00EF6FAB">
      <w:pPr>
        <w:spacing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EF6FAB" w:rsidP="00EF6FAB" w:rsidR="00EF6FAB">
      <w:pPr>
        <w:spacing w:after="0"/>
        <w:jc w:val="center"/>
      </w:pPr>
    </w:p>
    <w:p w:rsidRDefault="00EF6FAB" w:rsidP="00EF6FAB" w:rsidR="00EF6FAB">
      <w:pPr>
        <w:spacing w:after="0"/>
        <w:jc w:val="center"/>
      </w:pPr>
    </w:p>
    <w:p w:rsidRDefault="00EF6FAB" w:rsidP="00EF6FAB" w:rsidR="00EF6FA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direktoru dužnika VALENT d.o.o., Donji </w:t>
      </w:r>
      <w:proofErr w:type="spellStart"/>
      <w:r>
        <w:t>Kneginec</w:t>
      </w:r>
      <w:proofErr w:type="spellEnd"/>
      <w:r>
        <w:t xml:space="preserve">, </w:t>
      </w:r>
      <w:r>
        <w:rPr>
          <w:u w:val="single"/>
        </w:rPr>
        <w:t xml:space="preserve">Alenu Valentu iz Donjeg </w:t>
      </w:r>
      <w:proofErr w:type="spellStart"/>
      <w:r>
        <w:rPr>
          <w:u w:val="single"/>
        </w:rPr>
        <w:t>Kneginca</w:t>
      </w:r>
      <w:proofErr w:type="spellEnd"/>
      <w:r>
        <w:rPr>
          <w:u w:val="single"/>
        </w:rPr>
        <w:t>, Zavrtna 16, OIB: 10011133046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EF6FAB" w:rsidP="00EF6FAB" w:rsidR="00EF6FAB">
      <w:pPr>
        <w:spacing w:after="0"/>
        <w:jc w:val="both"/>
      </w:pPr>
    </w:p>
    <w:p w:rsidRDefault="00EF6FAB" w:rsidP="00EF6FAB" w:rsidR="00EF6FAB">
      <w:pPr>
        <w:spacing w:after="0"/>
        <w:jc w:val="both"/>
      </w:pPr>
      <w:r>
        <w:t>1. nekretnina i pokretnina dužnika</w:t>
      </w:r>
    </w:p>
    <w:p w:rsidRDefault="00EF6FAB" w:rsidP="00EF6FAB" w:rsidR="00EF6FAB">
      <w:pPr>
        <w:spacing w:after="0"/>
        <w:jc w:val="both"/>
      </w:pPr>
      <w:r>
        <w:t>2. imovinskih prava dužnika na tuđim stvarima</w:t>
      </w:r>
    </w:p>
    <w:p w:rsidRDefault="00EF6FAB" w:rsidP="00EF6FAB" w:rsidR="00EF6FAB">
      <w:pPr>
        <w:spacing w:after="0"/>
        <w:jc w:val="both"/>
      </w:pPr>
      <w:r>
        <w:t>3. novčanih i nenovčanih tražbina dužnika</w:t>
      </w:r>
    </w:p>
    <w:p w:rsidRDefault="00EF6FAB" w:rsidP="00EF6FAB" w:rsidR="00EF6FAB">
      <w:pPr>
        <w:spacing w:after="0"/>
        <w:jc w:val="both"/>
      </w:pPr>
      <w:r>
        <w:t>4. drugih prava koja čine imovinu dužnika</w:t>
      </w:r>
    </w:p>
    <w:p w:rsidRDefault="00EF6FAB" w:rsidP="00EF6FAB" w:rsidR="00EF6FAB">
      <w:pPr>
        <w:spacing w:after="0"/>
        <w:jc w:val="both"/>
      </w:pPr>
      <w:r>
        <w:t>5. novčanih sredstava na računima</w:t>
      </w:r>
    </w:p>
    <w:p w:rsidRDefault="00EF6FAB" w:rsidP="00EF6FAB" w:rsidR="00EF6FAB">
      <w:pPr>
        <w:spacing w:after="0"/>
        <w:jc w:val="both"/>
      </w:pPr>
      <w:r>
        <w:t>6. druge imovine dužnika</w:t>
      </w:r>
    </w:p>
    <w:p w:rsidRDefault="00EF6FAB" w:rsidP="00EF6FAB" w:rsidR="00EF6FAB">
      <w:pPr>
        <w:spacing w:after="0"/>
        <w:jc w:val="both"/>
      </w:pPr>
      <w:r>
        <w:t>7. obveza dužnika unesenih u njegove poslovne knjige</w:t>
      </w:r>
    </w:p>
    <w:p w:rsidRDefault="00EF6FAB" w:rsidP="00EF6FAB" w:rsidR="00EF6FAB">
      <w:pPr>
        <w:spacing w:after="0"/>
        <w:jc w:val="both"/>
      </w:pPr>
      <w:r>
        <w:t>8. drugih novčanih i nenovčanih obveza dužnika</w:t>
      </w:r>
    </w:p>
    <w:p w:rsidRDefault="00EF6FAB" w:rsidP="00EF6FAB" w:rsidR="00EF6FAB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EF6FAB" w:rsidP="00EF6FAB" w:rsidR="00EF6FAB">
      <w:pPr>
        <w:spacing w:after="0"/>
        <w:jc w:val="both"/>
      </w:pPr>
      <w:r>
        <w:t>10. izlučnih prava</w:t>
      </w:r>
    </w:p>
    <w:p w:rsidRDefault="00EF6FAB" w:rsidP="00EF6FAB" w:rsidR="00EF6FAB">
      <w:pPr>
        <w:spacing w:after="0"/>
        <w:jc w:val="both"/>
      </w:pPr>
      <w:r>
        <w:t>11. prosječnih mjesečnih troškova redovnoga poslovanja dužnika u posljednjih godinu dana</w:t>
      </w:r>
    </w:p>
    <w:p w:rsidRDefault="00EF6FAB" w:rsidP="00EF6FAB" w:rsidR="00EF6FAB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EF6FAB" w:rsidP="00EF6FAB" w:rsidR="00EF6FAB">
      <w:pPr>
        <w:spacing w:after="0"/>
        <w:jc w:val="both"/>
      </w:pPr>
    </w:p>
    <w:p w:rsidRDefault="00EF6FAB" w:rsidP="00EF6FAB" w:rsidR="00EF6FA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EF6FAB" w:rsidP="00EF6FAB" w:rsidR="00EF6FAB">
      <w:pPr>
        <w:spacing w:after="0"/>
        <w:jc w:val="both"/>
      </w:pPr>
    </w:p>
    <w:p w:rsidRDefault="00EF6FAB" w:rsidP="00EF6FAB" w:rsidR="00EF6FA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EF6FAB" w:rsidP="00EF6FAB" w:rsidR="00EF6FAB">
      <w:pPr>
        <w:spacing w:after="0"/>
        <w:jc w:val="center"/>
        <w:rPr>
          <w:rFonts w:eastAsia="Times New Roman"/>
          <w:lang w:eastAsia="hr-HR"/>
        </w:rPr>
      </w:pPr>
    </w:p>
    <w:p w:rsidRDefault="00EF6FAB" w:rsidP="00EF6FAB" w:rsidR="00EF6FAB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EF6FAB" w:rsidP="00EF6FAB" w:rsidR="00EF6FAB">
      <w:pPr>
        <w:spacing w:after="0"/>
        <w:jc w:val="center"/>
        <w:rPr>
          <w:rFonts w:eastAsia="Times New Roman"/>
          <w:lang w:eastAsia="hr-HR"/>
        </w:rPr>
      </w:pPr>
    </w:p>
    <w:p w:rsidRDefault="00EF6FAB" w:rsidP="00EF6FAB" w:rsidR="00EF6FAB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EF6FAB" w:rsidP="00EF6FAB" w:rsidR="00EF6FAB">
      <w:pPr>
        <w:pStyle w:val="Tijeloteksta"/>
        <w:spacing w:after="0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</w:t>
      </w:r>
      <w:r w:rsidR="00086C6E">
        <w:t>navodeći da dužnik na dan 1. rujna 2015. u Očevidniku redoslijeda osnova za plaćanje ima evidentirane neizvršene osnove za plaćanje u ukupnom iznosu od 501.346,46 kn te da dužnik ima 1 zaposlenog</w:t>
      </w:r>
      <w:r>
        <w:t>.</w:t>
      </w:r>
    </w:p>
    <w:p w:rsidRDefault="00EF6FAB" w:rsidP="00EF6FAB" w:rsidR="00EF6FAB">
      <w:pPr>
        <w:spacing w:after="0"/>
        <w:jc w:val="both"/>
        <w:rPr>
          <w:rFonts w:eastAsia="Times New Roman"/>
          <w:lang w:eastAsia="hr-HR"/>
        </w:rPr>
      </w:pPr>
    </w:p>
    <w:p w:rsidRDefault="00EF6FAB" w:rsidP="00EF6FAB" w:rsidR="00EF6FAB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EF6FAB" w:rsidP="00EF6FAB" w:rsidR="00EF6FAB">
      <w:pPr>
        <w:spacing w:after="0"/>
        <w:jc w:val="both"/>
        <w:rPr>
          <w:rFonts w:eastAsia="Times New Roman"/>
          <w:lang w:eastAsia="hr-HR"/>
        </w:rPr>
      </w:pPr>
    </w:p>
    <w:p w:rsidRDefault="00EF6FAB" w:rsidP="00EF6FAB" w:rsidR="00EF6FAB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13. srpnja 2016.</w:t>
      </w:r>
    </w:p>
    <w:p w:rsidRDefault="00EF6FAB" w:rsidP="00EF6FAB" w:rsidR="00EF6FAB">
      <w:pPr>
        <w:spacing w:after="0"/>
        <w:jc w:val="center"/>
        <w:rPr>
          <w:rFonts w:eastAsia="Times New Roman"/>
          <w:lang w:eastAsia="hr-HR"/>
        </w:rPr>
      </w:pPr>
    </w:p>
    <w:p w:rsidRDefault="00EF6FAB" w:rsidP="00EF6FAB" w:rsidR="00EF6FAB">
      <w:pPr>
        <w:spacing w:after="0"/>
        <w:jc w:val="center"/>
        <w:rPr>
          <w:rFonts w:eastAsia="Times New Roman"/>
          <w:lang w:eastAsia="hr-HR"/>
        </w:rPr>
      </w:pPr>
    </w:p>
    <w:p w:rsidRDefault="00EF6FAB" w:rsidP="00EF6FAB" w:rsidR="00EF6FAB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EF6FAB" w:rsidR="00EF6FAB">
        <w:trPr>
          <w:trHeight w:val="2009"/>
        </w:trPr>
        <w:tc>
          <w:tcPr>
            <w:tcW w:type="dxa" w:w="4928"/>
          </w:tcPr>
          <w:p w:rsidRDefault="00EF6FAB" w:rsidP="00EF6FAB" w:rsidR="00EF6FAB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EF6FAB" w:rsidP="00EF6FAB" w:rsidR="00EF6FAB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EF6FAB" w:rsidP="00EF6FAB" w:rsidR="00EF6FAB">
            <w:pPr>
              <w:spacing w:after="0"/>
              <w:jc w:val="center"/>
              <w:rPr>
                <w:lang w:eastAsia="hr-HR"/>
              </w:rPr>
            </w:pPr>
          </w:p>
          <w:p w:rsidRDefault="00EF6FAB" w:rsidP="00EF6FAB" w:rsidR="00EF6FAB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EF6FAB" w:rsidP="00EF6FAB" w:rsidR="00EF6FAB">
            <w:pPr>
              <w:spacing w:after="0"/>
              <w:jc w:val="center"/>
              <w:rPr>
                <w:lang w:eastAsia="hr-HR"/>
              </w:rPr>
            </w:pPr>
          </w:p>
          <w:p w:rsidRDefault="00EF6FAB" w:rsidP="00EF6FAB" w:rsidR="00EF6FAB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EF6FAB" w:rsidP="00EF6FAB" w:rsidR="00EF6FAB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EF6FAB" w:rsidP="00EF6FAB" w:rsidR="00EF6FAB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EF6FAB" w:rsidP="00EF6FAB" w:rsidR="00EF6FAB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EF6FAB" w:rsidP="00EF6FAB" w:rsidR="00EF6FAB">
      <w:pPr>
        <w:spacing w:after="0"/>
        <w:jc w:val="both"/>
      </w:pPr>
      <w:r>
        <w:t>UPUTA O PRAVNOM LIJEKU :</w:t>
      </w:r>
    </w:p>
    <w:p w:rsidRDefault="00EF6FAB" w:rsidP="00EF6FAB" w:rsidR="00EF6FAB">
      <w:pPr>
        <w:spacing w:after="0"/>
        <w:jc w:val="both"/>
      </w:pPr>
      <w:r>
        <w:t>Protiv ovoga zaključka žalba nije dopuštena (čl. 19. st. 7. SZ-a).</w:t>
      </w:r>
    </w:p>
    <w:p w:rsidRDefault="00EF6FAB" w:rsidP="00EF6FAB" w:rsidR="00EF6FAB">
      <w:pPr>
        <w:spacing w:after="0"/>
        <w:jc w:val="both"/>
      </w:pPr>
    </w:p>
    <w:p w:rsidRDefault="00EF6FAB" w:rsidP="00EF6FAB" w:rsidR="00EF6FAB">
      <w:pPr>
        <w:spacing w:after="0"/>
        <w:jc w:val="both"/>
      </w:pPr>
      <w:r>
        <w:t>DNA:</w:t>
      </w:r>
    </w:p>
    <w:p w:rsidRDefault="00EF6FAB" w:rsidP="00EF6FAB" w:rsidR="00EF6FAB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Alenu Valentu iz Donjeg </w:t>
      </w:r>
      <w:proofErr w:type="spellStart"/>
      <w:r>
        <w:t>Kneginca</w:t>
      </w:r>
      <w:proofErr w:type="spellEnd"/>
      <w:r>
        <w:t>, Zavrtna 16, 42204 Turčin</w:t>
      </w:r>
    </w:p>
    <w:p w:rsidRDefault="00EF6FAB" w:rsidP="00EF6FAB" w:rsidR="00EF6FAB">
      <w:pPr>
        <w:spacing w:after="0"/>
        <w:jc w:val="both"/>
      </w:pPr>
      <w:r>
        <w:t>2. e-Oglasna ploča suda</w:t>
      </w:r>
    </w:p>
    <w:p w:rsidRDefault="00EF6FAB" w:rsidP="00EF6FAB" w:rsidR="00EF6FAB">
      <w:pPr>
        <w:spacing w:after="0"/>
        <w:jc w:val="both"/>
      </w:pPr>
    </w:p>
    <w:p w:rsidRDefault="00EF6FAB" w:rsidP="00EF6FAB" w:rsidR="00EF6FAB">
      <w:pPr>
        <w:spacing w:after="0"/>
        <w:jc w:val="both"/>
      </w:pPr>
    </w:p>
    <w:p w:rsidRDefault="00EF6FAB" w:rsidP="00EF6FAB" w:rsidR="00EF6FAB">
      <w:pPr>
        <w:spacing w:after="0"/>
        <w:jc w:val="both"/>
      </w:pPr>
    </w:p>
    <w:p w:rsidRDefault="00EF6FAB" w:rsidP="00EF6FAB" w:rsidR="00EF6FAB">
      <w:pPr>
        <w:spacing w:after="0"/>
        <w:jc w:val="both"/>
      </w:pPr>
    </w:p>
    <w:p w:rsidRDefault="00EF6FAB" w:rsidP="00EF6FAB" w:rsidR="00EF6FAB">
      <w:pPr>
        <w:spacing w:after="0"/>
        <w:jc w:val="both"/>
      </w:pPr>
    </w:p>
    <w:p w:rsidRDefault="00EF6FAB" w:rsidP="00EF6FAB" w:rsidR="00EF6FAB">
      <w:pPr>
        <w:spacing w:after="0"/>
        <w:jc w:val="both"/>
      </w:pPr>
    </w:p>
    <w:p w:rsidRDefault="00EF6FAB" w:rsidP="00EF6FAB" w:rsidR="00EF6FAB">
      <w:pPr>
        <w:spacing w:after="0"/>
        <w:jc w:val="both"/>
      </w:pPr>
    </w:p>
    <w:p w:rsidRDefault="00EF6FAB" w:rsidP="00EF6FAB" w:rsidR="00EF6FAB">
      <w:pPr>
        <w:spacing w:after="0"/>
        <w:jc w:val="both"/>
      </w:pPr>
    </w:p>
    <w:p w:rsidRDefault="00EF6FAB" w:rsidP="00EF6FAB" w:rsidR="00EF6FAB">
      <w:pPr>
        <w:spacing w:after="0"/>
        <w:jc w:val="both"/>
      </w:pPr>
    </w:p>
    <w:p w:rsidRDefault="00EF6FAB" w:rsidP="00EF6FAB" w:rsidR="00EF6FAB">
      <w:pPr>
        <w:spacing w:after="0"/>
        <w:jc w:val="both"/>
      </w:pPr>
    </w:p>
    <w:p w:rsidRDefault="00EF6FAB" w:rsidP="00EF6FAB" w:rsidR="00EF6FAB">
      <w:pPr>
        <w:spacing w:after="0"/>
        <w:jc w:val="both"/>
      </w:pPr>
    </w:p>
    <w:p w:rsidRDefault="00EF6FAB" w:rsidP="00EF6FAB" w:rsidR="00EF6FAB">
      <w:pPr>
        <w:spacing w:after="0"/>
        <w:jc w:val="both"/>
      </w:pPr>
    </w:p>
    <w:p w:rsidRDefault="00EF6FAB" w:rsidP="00EF6FAB" w:rsidR="00EF6FAB">
      <w:pPr>
        <w:spacing w:after="0"/>
        <w:jc w:val="both"/>
      </w:pPr>
    </w:p>
    <w:p w:rsidRDefault="00EF6FAB" w:rsidP="00EF6FAB" w:rsidR="00EF6FAB">
      <w:pPr>
        <w:spacing w:after="0"/>
        <w:jc w:val="both"/>
      </w:pPr>
    </w:p>
    <w:p w:rsidRDefault="00EF6FAB" w:rsidP="00EF6FAB" w:rsidR="00EF6FAB">
      <w:pPr>
        <w:spacing w:after="0"/>
        <w:jc w:val="both"/>
      </w:pPr>
    </w:p>
    <w:p w:rsidRDefault="00EF6FAB" w:rsidP="00EF6FAB" w:rsidR="00EF6FAB">
      <w:pPr>
        <w:spacing w:after="0"/>
        <w:jc w:val="both"/>
      </w:pPr>
    </w:p>
    <w:p w:rsidRDefault="00EF6FAB" w:rsidP="00EF6FAB" w:rsidR="00EF6FAB">
      <w:pPr>
        <w:spacing w:after="0"/>
        <w:jc w:val="both"/>
      </w:pPr>
    </w:p>
    <w:p w:rsidRDefault="00EF6FAB" w:rsidP="00EF6FAB" w:rsidR="00EF6FAB">
      <w:pPr>
        <w:spacing w:after="0"/>
        <w:jc w:val="both"/>
      </w:pPr>
    </w:p>
    <w:p w:rsidRDefault="00EF6FAB" w:rsidP="00EF6FAB" w:rsidR="00EF6FAB">
      <w:pPr>
        <w:spacing w:after="0"/>
        <w:jc w:val="both"/>
      </w:pPr>
    </w:p>
    <w:p w:rsidRDefault="00EF6FAB" w:rsidP="00EF6FAB" w:rsidR="00EF6FAB">
      <w:pPr>
        <w:spacing w:after="0"/>
        <w:jc w:val="both"/>
      </w:pPr>
    </w:p>
    <w:p w:rsidRDefault="00CB0EA4" w:rsidP="00EF6FAB" w:rsidR="00CB0EA4">
      <w:pPr>
        <w:pStyle w:val="Naslovdokumenta"/>
        <w:spacing w:after="0"/>
      </w:pPr>
    </w:p>
    <w:p w:rsidRDefault="0071688E" w:rsidP="00EF6FAB" w:rsidR="0071688E">
      <w:pPr>
        <w:pStyle w:val="Poetniodjeljak"/>
        <w:spacing w:after="0"/>
      </w:pPr>
    </w:p>
    <w:p w:rsidRDefault="00A21F0D" w:rsidP="00EF6FAB" w:rsidR="00A21F0D">
      <w:pPr>
        <w:pStyle w:val="NormaleSPIS"/>
        <w:spacing w:after="0"/>
        <w:rPr>
          <w:noProof/>
        </w:rPr>
      </w:pPr>
    </w:p>
    <w:p w:rsidRDefault="00DA0242" w:rsidP="00EF6FAB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6C6E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6FAB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83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St-544/2016-4</izvorni_sadrzaj>
    <derivirana_varijabla naziv="DomainObject.Oznaka_1">St-544/2016-4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VRTNI CENTAR VALENT d.o.o. zastupanog po punomoćniku Alen Valent</izvorni_sadrzaj>
    <derivirana_varijabla naziv="DomainObject.Predmet.ProtustrankaFormated_1">  VRTNI CENTAR VALENT d.o.o. zastupanog po punomoćniku Alen Valent</derivirana_varijabla>
  </DomainObject.Predmet.ProtustrankaFormated>
  <DomainObject.Predmet.ProtustrankaFormatedOIB>
    <izvorni_sadrzaj>  VRTNI CENTAR VALENT d.o.o., OIB 51122034054 zastupanog po punomoćniku Alen Valent</izvorni_sadrzaj>
    <derivirana_varijabla naziv="DomainObject.Predmet.ProtustrankaFormatedOIB_1">  VRTNI CENTAR VALENT d.o.o., OIB 51122034054 zastupanog po punomoćniku Alen Valent</derivirana_varijabla>
  </DomainObject.Predmet.ProtustrankaFormatedOIB>
  <DomainObject.Predmet.ProtustrankaFormatedWithAdress>
    <izvorni_sadrzaj> VRTNI CENTAR VALENT d.o.o., Zavrtna 16, 42204 Donji Kneginec zastupanog po punomoćniku Alen Valent</izvorni_sadrzaj>
    <derivirana_varijabla naziv="DomainObject.Predmet.ProtustrankaFormatedWithAdress_1"> VRTNI CENTAR VALENT d.o.o., Zavrtna 16, 42204 Donji Kneginec zastupanog po punomoćniku Alen Valent</derivirana_varijabla>
  </DomainObject.Predmet.ProtustrankaFormatedWithAdress>
  <DomainObject.Predmet.ProtustrankaFormatedWithAdressOIB>
    <izvorni_sadrzaj> VRTNI CENTAR VALENT d.o.o., OIB 51122034054, Zavrtna 16, 42204 Donji Kneginec zastupanog po punomoćniku Alen Valent</izvorni_sadrzaj>
    <derivirana_varijabla naziv="DomainObject.Predmet.ProtustrankaFormatedWithAdressOIB_1"> VRTNI CENTAR VALENT d.o.o., OIB 51122034054, Zavrtna 16, 42204 Donji Kneginec zastupanog po punomoćniku Alen Valent</derivirana_varijabla>
  </DomainObject.Predmet.ProtustrankaFormatedWithAdressOIB>
  <DomainObject.Predmet.ProtustrankaWithAdress>
    <izvorni_sadrzaj>VRTNI CENTAR VALENT d.o.o. Zavrtna 16, 42204 Donji Kneginec</izvorni_sadrzaj>
    <derivirana_varijabla naziv="DomainObject.Predmet.ProtustrankaWithAdress_1">VRTNI CENTAR VALENT d.o.o. Zavrtna 16, 42204 Donji Kneginec</derivirana_varijabla>
  </DomainObject.Predmet.ProtustrankaWithAdress>
  <DomainObject.Predmet.ProtustrankaWithAdressOIB>
    <izvorni_sadrzaj>VRTNI CENTAR VALENT d.o.o., OIB 51122034054, Zavrtna 16, 42204 Donji Kneginec</izvorni_sadrzaj>
    <derivirana_varijabla naziv="DomainObject.Predmet.ProtustrankaWithAdressOIB_1">VRTNI CENTAR VALENT d.o.o., OIB 51122034054, Zavrtna 16, 42204 Donji Kneginec</derivirana_varijabla>
  </DomainObject.Predmet.ProtustrankaWithAdressOIB>
  <DomainObject.Predmet.ProtustrankaNazivFormated>
    <izvorni_sadrzaj>VRTNI CENTAR VALENT d.o.o.</izvorni_sadrzaj>
    <derivirana_varijabla naziv="DomainObject.Predmet.ProtustrankaNazivFormated_1">VRTNI CENTAR VALENT d.o.o.</derivirana_varijabla>
  </DomainObject.Predmet.ProtustrankaNazivFormated>
  <DomainObject.Predmet.ProtustrankaNazivFormatedOIB>
    <izvorni_sadrzaj>VRTNI CENTAR VALENT d.o.o., OIB 51122034054</izvorni_sadrzaj>
    <derivirana_varijabla naziv="DomainObject.Predmet.ProtustrankaNazivFormatedOIB_1">VRTNI CENTAR VALENT d.o.o., OIB 51122034054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501346.46</izvorni_sadrzaj>
    <derivirana_varijabla naziv="DomainObject.Predmet.TrenutnaVrijednost_1">501346.46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VRTNI CENTAR VALENT d.o.o. zastupanog po punomoćniku Alen Valent</item>
    </izvorni_sadrzaj>
    <derivirana_varijabla naziv="DomainObject.Predmet.ProtuStrankaListFormated_1">
      <item>VRTNI CENTAR VALENT d.o.o. zastupanog po punomoćniku Alen Valent</item>
    </derivirana_varijabla>
  </DomainObject.Predmet.ProtuStrankaListFormated>
  <DomainObject.Predmet.ProtuStrankaListFormatedOIB>
    <izvorni_sadrzaj>
      <item>VRTNI CENTAR VALENT d.o.o., OIB 51122034054 zastupanog po punomoćniku Alen Valent</item>
    </izvorni_sadrzaj>
    <derivirana_varijabla naziv="DomainObject.Predmet.ProtuStrankaListFormatedOIB_1">
      <item>VRTNI CENTAR VALENT d.o.o., OIB 51122034054 zastupanog po punomoćniku Alen Valent</item>
    </derivirana_varijabla>
  </DomainObject.Predmet.ProtuStrankaListFormatedOIB>
  <DomainObject.Predmet.ProtuStrankaListFormatedWithAdress>
    <izvorni_sadrzaj>
      <item>VRTNI CENTAR VALENT d.o.o., Zavrtna 16, 42204 Donji Kneginec zastupanog po punomoćniku Alen Valent</item>
    </izvorni_sadrzaj>
    <derivirana_varijabla naziv="DomainObject.Predmet.ProtuStrankaListFormatedWithAdress_1">
      <item>VRTNI CENTAR VALENT d.o.o., Zavrtna 16, 42204 Donji Kneginec zastupanog po punomoćniku Alen Valent</item>
    </derivirana_varijabla>
  </DomainObject.Predmet.ProtuStrankaListFormatedWithAdress>
  <DomainObject.Predmet.ProtuStrankaListFormatedWithAdressOIB>
    <izvorni_sadrzaj>
      <item>VRTNI CENTAR VALENT d.o.o., OIB 51122034054, Zavrtna 16, 42204 Donji Kneginec zastupanog po punomoćniku Alen Valent</item>
    </izvorni_sadrzaj>
    <derivirana_varijabla naziv="DomainObject.Predmet.ProtuStrankaListFormatedWithAdressOIB_1">
      <item>VRTNI CENTAR VALENT d.o.o., OIB 51122034054, Zavrtna 16, 42204 Donji Kneginec zastupanog po punomoćniku Alen Valent</item>
    </derivirana_varijabla>
  </DomainObject.Predmet.ProtuStrankaListFormatedWithAdressOIB>
  <DomainObject.Predmet.ProtuStrankaListNazivFormated>
    <izvorni_sadrzaj>
      <item>VRTNI CENTAR VALENT d.o.o.</item>
    </izvorni_sadrzaj>
    <derivirana_varijabla naziv="DomainObject.Predmet.ProtuStrankaListNazivFormated_1">
      <item>VRTNI CENTAR VALENT d.o.o.</item>
    </derivirana_varijabla>
  </DomainObject.Predmet.ProtuStrankaListNazivFormated>
  <DomainObject.Predmet.ProtuStrankaListNazivFormatedOIB>
    <izvorni_sadrzaj>
      <item>VRTNI CENTAR VALENT d.o.o., OIB 51122034054</item>
    </izvorni_sadrzaj>
    <derivirana_varijabla naziv="DomainObject.Predmet.ProtuStrankaListNazivFormatedOIB_1">
      <item>VRTNI CENTAR VALENT d.o.o., OIB 51122034054</item>
    </derivirana_varijabla>
  </DomainObject.Predmet.ProtuStrankaListNazivFormatedOIB>
  <DomainObject.Predmet.OstaliListFormated>
    <izvorni_sadrzaj>
      <item>E-oglasna ploča</item>
      <item>Sudski registar</item>
      <item>Alen Valent punomoćnik sudionika u postupku VRTNI CENTAR VALENT d.o.o.</item>
    </izvorni_sadrzaj>
    <derivirana_varijabla naziv="DomainObject.Predmet.OstaliListFormated_1">
      <item>E-oglasna ploča</item>
      <item>Sudski registar</item>
      <item>Alen Valent punomoćnik sudionika u postupku VRTNI CENTAR VALENT d.o.o.</item>
    </derivirana_varijabla>
  </DomainObject.Predmet.OstaliListFormated>
  <DomainObject.Predmet.OstaliListFormatedOIB>
    <izvorni_sadrzaj>
      <item>E-oglasna ploča</item>
      <item>Sudski registar</item>
      <item>Alen Valent, OIB 10011133046 punomoćnik sudionika u postupku VRTNI CENTAR VALENT d.o.o.</item>
    </izvorni_sadrzaj>
    <derivirana_varijabla naziv="DomainObject.Predmet.OstaliListFormatedOIB_1">
      <item>E-oglasna ploča</item>
      <item>Sudski registar</item>
      <item>Alen Valent, OIB 10011133046 punomoćnik sudionika u postupku VRTNI CENTAR VALENT d.o.o.</item>
    </derivirana_varijabla>
  </DomainObject.Predmet.OstaliListFormatedOIB>
  <DomainObject.Predmet.OstaliListFormatedWithAdress>
    <izvorni_sadrzaj>
      <item>E-oglasna ploča</item>
      <item>Sudski registar</item>
      <item>Alen Valent, Zavrtna 16, 42204 Donji Kneginec punomoćnik sudionika u postupku VRTNI CENTAR VALENT d.o.o.</item>
    </izvorni_sadrzaj>
    <derivirana_varijabla naziv="DomainObject.Predmet.OstaliListFormatedWithAdress_1">
      <item>E-oglasna ploča</item>
      <item>Sudski registar</item>
      <item>Alen Valent, Zavrtna 16, 42204 Donji Kneginec punomoćnik sudionika u postupku VRTNI CENTAR VALENT d.o.o.</item>
    </derivirana_varijabla>
  </DomainObject.Predmet.OstaliListFormatedWithAdress>
  <DomainObject.Predmet.OstaliListFormatedWithAdressOIB>
    <izvorni_sadrzaj>
      <item>E-oglasna ploča</item>
      <item>Sudski registar</item>
      <item>Alen Valent, OIB 10011133046, Zavrtna 16, 42204 Donji Kneginec punomoćnik sudionika u postupku VRTNI CENTAR VALENT d.o.o.</item>
    </izvorni_sadrzaj>
    <derivirana_varijabla naziv="DomainObject.Predmet.OstaliListFormatedWithAdressOIB_1">
      <item>E-oglasna ploča</item>
      <item>Sudski registar</item>
      <item>Alen Valent, OIB 10011133046, Zavrtna 16, 42204 Donji Kneginec punomoćnik sudionika u postupku VRTNI CENTAR VALENT d.o.o.</item>
    </derivirana_varijabla>
  </DomainObject.Predmet.OstaliListFormatedWithAdressOIB>
  <DomainObject.Predmet.OstaliListNazivFormated>
    <izvorni_sadrzaj>
      <item>E-oglasna ploča</item>
      <item>Sudski registar</item>
      <item>Alen Valent</item>
    </izvorni_sadrzaj>
    <derivirana_varijabla naziv="DomainObject.Predmet.OstaliListNazivFormated_1">
      <item>E-oglasna ploča</item>
      <item>Sudski registar</item>
      <item>Alen Valent</item>
    </derivirana_varijabla>
  </DomainObject.Predmet.OstaliListNazivFormated>
  <DomainObject.Predmet.OstaliListNazivFormatedOIB>
    <izvorni_sadrzaj>
      <item>E-oglasna ploča</item>
      <item>Sudski registar</item>
      <item>Alen Valent, OIB 10011133046</item>
    </izvorni_sadrzaj>
    <derivirana_varijabla naziv="DomainObject.Predmet.OstaliListNazivFormatedOIB_1">
      <item>E-oglasna ploča</item>
      <item>Sudski registar</item>
      <item>Alen Valent, OIB 10011133046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St-544/2016-4</izvorni_sadrzaj>
    <derivirana_varijabla naziv="DomainObject.PoslovniBrojDokumenta_1">St-544/2016-4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VRTNI CENTAR VALENT d.o.o.</izvorni_sadrzaj>
    <derivirana_varijabla naziv="DomainObject.Predmet.ProtustrankaIDrugi_1">VRTNI CENTAR VALENT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VRTNI CENTAR VALENT d.o.o., OIB 51122034054, Zavrtna 16, 42204 Donji Kneginec</izvorni_sadrzaj>
    <derivirana_varijabla naziv="DomainObject.Predmet.ProtustrankaIDrugiAdressOIB_1">VRTNI CENTAR VALENT d.o.o., OIB 51122034054, Zavrtna 16,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VRTNI CENTAR VALENT d.o.o.</item>
      <item>E-oglasna ploča</item>
      <item>Sudski registar</item>
      <item>Alen Valent</item>
    </izvorni_sadrzaj>
    <derivirana_varijabla naziv="DomainObject.Predmet.SudioniciListNaziv_1">
      <item>Financijska agencija</item>
      <item>VRTNI CENTAR VALENT d.o.o.</item>
      <item>E-oglasna ploča</item>
      <item>Sudski registar</item>
      <item>Alen Valent</item>
    </derivirana_varijabla>
  </DomainObject.Predmet.SudioniciListNaziv>
  <DomainObject.Predmet.SudioniciListAdressOIB>
    <izvorni_sadrzaj>
      <item>Financijska agencija, OIB 85821130368, A. Cesarca 2,42000 Varaždin</item>
      <item>VRTNI CENTAR VALENT d.o.o., OIB 51122034054, Zavrtna 16,42204 Donji Kneginec</item>
      <item>E-oglasna ploča</item>
      <item>Sudski registar</item>
      <item>Alen Valent, OIB 10011133046, Zavrtna 16,42204 Donji Kneginec</item>
    </izvorni_sadrzaj>
    <derivirana_varijabla naziv="DomainObject.Predmet.SudioniciListAdressOIB_1">
      <item>Financijska agencija, OIB 85821130368, A. Cesarca 2,42000 Varaždin</item>
      <item>VRTNI CENTAR VALENT d.o.o., OIB 51122034054, Zavrtna 16,42204 Donji Kneginec</item>
      <item>E-oglasna ploča</item>
      <item>Sudski registar</item>
      <item>Alen Valent, OIB 10011133046, Zavrtna 16,42204 Donji Kneginec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5D39F5-B8E9-4A41-BB7A-06A971D9A1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417</properties:Words>
  <properties:Characters>2201</properties:Characters>
  <properties:Lines>101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2016-07-13T11:49:00Z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St-544/2016-4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