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c370" w14:paraId="38fc370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124213">
        <w:rPr>
          <w:bCs/>
        </w:rPr>
        <w:t>629/15-161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124213">
        <w:t>25. siječnja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A51D12" w:rsidP="00A51D12" w:rsidR="00B3122F">
      <w:pPr>
        <w:pStyle w:val="Odlomakpopisa"/>
        <w:numPr>
          <w:ilvl w:val="0"/>
          <w:numId w:val="38"/>
        </w:numPr>
        <w:jc w:val="both"/>
      </w:pPr>
      <w:r>
        <w:t>kčbr. 2310/1 – Zgrada i dvorište Horvatova površine 12815 m2  i kčbr. 2310/2 dvorište u Klari površine 104 m2 ukupne površine 12912 m2 sve upisano u z.k. uložak 22662 k.o. 335444 Klara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13.493.043,00 kuna (1.800.000,00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124213">
        <w:t>22. veljače</w:t>
      </w:r>
      <w:r w:rsidR="009A54A3">
        <w:t xml:space="preserve">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9A54A3">
        <w:t>10,30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A51D12" w:rsidR="00A51D12">
      <w:pPr>
        <w:pStyle w:val="Odlomakpopisa"/>
        <w:numPr>
          <w:ilvl w:val="0"/>
          <w:numId w:val="38"/>
        </w:numPr>
        <w:jc w:val="both"/>
      </w:pPr>
      <w:r>
        <w:tab/>
        <w:t>kčbr. 2310/1 – Zgrada i dvorište Horvatova površine 12815 m2  i kčbr. 2310/2</w:t>
      </w:r>
    </w:p>
    <w:p w:rsidRDefault="00A51D12" w:rsidP="00A51D12" w:rsidR="00A51D12">
      <w:pPr>
        <w:jc w:val="both"/>
      </w:pPr>
      <w:r>
        <w:t>dvorište u Klari površine 104 m2 ukupne površine 12912 m2 sve upisano u z.k. uložak 22662 k.o. 335444 Klara</w:t>
      </w: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771DA0" w:rsidP="00A51D12" w:rsidR="00637F34">
      <w:pPr>
        <w:jc w:val="both"/>
      </w:pPr>
      <w:r w:rsidRPr="00962D2B">
        <w:lastRenderedPageBreak/>
        <w:t xml:space="preserve">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124213">
        <w:t>10.794.434,40</w:t>
      </w:r>
      <w:r w:rsidR="00A51D12">
        <w:t xml:space="preserve">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124213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7E2AF7">
        <w:t>Nekretnina ne podliježe plaćanju PDV-a pa kupci plaćaju porez na promet nekretnina uz mogućnost prijenosa porezne obveze iz čl. 75 st. 3 t. 3 t.c. Zakona o PDV-u kao i sve druge troškove i troškove uknjižbe.</w:t>
      </w:r>
      <w:r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124213">
        <w:t>20. veljače</w:t>
      </w:r>
      <w:r w:rsidR="009A54A3">
        <w:t xml:space="preserve"> 2017. </w:t>
      </w:r>
      <w:r w:rsidR="006C4646">
        <w:t xml:space="preserve">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lastRenderedPageBreak/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124213">
        <w:t>25. siječnja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0971CC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0971CC" w:rsidR="000971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971CC" w:rsidP="000971CC" w:rsidR="000971CC">
      <w:pPr>
        <w:ind w:firstLine="708" w:left="6372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1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6A4BAF">
      <w:t>629/15-1</w:t>
    </w:r>
    <w:r w:rsidR="00124213"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971CC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213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A4BAF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54A3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995</properties:Words>
  <properties:Characters>5514</properties:Characters>
  <properties:Lines>123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2017-01-25T13:59:00Z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2017-01-25T14:00:00Z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