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78c0" w14:paraId="b0778c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</w:t>
      </w:r>
      <w:r w:rsidR="00B66704">
        <w:t>-</w:t>
      </w:r>
      <w:r w:rsidR="00D85C92">
        <w:t>786/17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D85C92">
        <w:t>LAURUS CVJEĆARNICA j.d.o.o. u stečaju, Popovača, Zagrebačka 24, OIB 35802832109</w:t>
      </w:r>
      <w:r w:rsidR="00445FBF">
        <w:t>,</w:t>
      </w:r>
      <w:r>
        <w:t xml:space="preserve"> dana </w:t>
      </w:r>
      <w:r w:rsidR="00D85C92">
        <w:t>10. srpnja</w:t>
      </w:r>
      <w:r w:rsidR="00BA718D">
        <w:t xml:space="preserve"> 2018</w:t>
      </w:r>
      <w:r>
        <w:t xml:space="preserve">.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D85C92">
        <w:t>2.733,01</w:t>
      </w:r>
      <w:r w:rsidR="00C6724B">
        <w:t xml:space="preserve"> kn na račun ovog suda IBAN: HR9223900011300000460, model HR00, pozivom na broj </w:t>
      </w:r>
      <w:r w:rsidR="00D85C92">
        <w:t>786-17</w:t>
      </w:r>
      <w:r w:rsidR="00C6724B">
        <w:t>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7A6B2B" w:rsidR="007A6B2B">
      <w:pPr>
        <w:ind w:firstLine="708"/>
        <w:jc w:val="both"/>
      </w:pPr>
      <w:r w:rsidRPr="00C254D4">
        <w:t xml:space="preserve">FINA-a Regionalni centar Zagreb, podnijela je ovom sudu dana </w:t>
      </w:r>
      <w:r w:rsidR="00D85C92">
        <w:t>9. ožujka 2017</w:t>
      </w:r>
      <w:r w:rsidRPr="00C254D4">
        <w:t xml:space="preserve">. prijedlog za otvaranje stečajnog postupka nad dužnikom </w:t>
      </w:r>
      <w:r w:rsidR="00D85C92">
        <w:t>LAURUS CVJEĆARNICA j.d.o.o., Popovača, Zagrebačka 24, OIB 35802832109</w:t>
      </w:r>
      <w:r w:rsidR="008C24E1">
        <w:t xml:space="preserve">, a temeljem odredbe članka </w:t>
      </w:r>
      <w:r w:rsidR="007A6B2B">
        <w:t>110. stavak 1</w:t>
      </w:r>
      <w:r w:rsidR="007A6B2B" w:rsidRPr="00C254D4">
        <w:t xml:space="preserve">. </w:t>
      </w:r>
      <w:r w:rsidR="007A6B2B">
        <w:t>Stečajnog zakona (Narodne novine broj 71/15,</w:t>
      </w:r>
      <w:r w:rsidR="00D85C92">
        <w:t xml:space="preserve"> 104/17,</w:t>
      </w:r>
      <w:r w:rsidR="007A6B2B">
        <w:t xml:space="preserve"> dalje u tekstu: SZ-a). </w:t>
      </w:r>
      <w:r w:rsidR="009D0D10">
        <w:t xml:space="preserve"> </w:t>
      </w:r>
      <w:r w:rsidR="00D85C92">
        <w:t xml:space="preserve"> </w:t>
      </w:r>
    </w:p>
    <w:p w:rsidRDefault="007A6B2B" w:rsidP="007A6B2B" w:rsidR="007A6B2B">
      <w:pPr>
        <w:ind w:firstLine="708"/>
        <w:jc w:val="both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D85C92">
        <w:t>786/17</w:t>
      </w:r>
      <w:r>
        <w:t xml:space="preserve"> od </w:t>
      </w:r>
      <w:r w:rsidR="00D85C92">
        <w:t>1. lipnja</w:t>
      </w:r>
      <w:r>
        <w:t xml:space="preserve"> 201</w:t>
      </w:r>
      <w:r w:rsidR="00BA718D">
        <w:t>8</w:t>
      </w:r>
      <w:r>
        <w:t xml:space="preserve">. godine, </w:t>
      </w:r>
      <w:r w:rsidR="00C6724B">
        <w:t xml:space="preserve">otvoren je i istovremeno zaključen stečajni postupak nad dužnikom </w:t>
      </w:r>
      <w:r w:rsidR="00D85C92">
        <w:t>LAURUS CVJEĆARNICA j.d.o.o., Popovača, Zagrebačka 24, OIB 35802832109</w:t>
      </w:r>
      <w:r w:rsidR="00C6724B">
        <w:t xml:space="preserve">. </w:t>
      </w:r>
    </w:p>
    <w:p w:rsidRDefault="00B66704" w:rsidP="007A6B2B" w:rsidR="00C6724B">
      <w:pPr>
        <w:ind w:firstLine="708"/>
        <w:jc w:val="both"/>
      </w:pPr>
      <w:r>
        <w:t xml:space="preserve"> </w:t>
      </w:r>
      <w:r w:rsidR="00D85C92">
        <w:t xml:space="preserve"> </w:t>
      </w:r>
    </w:p>
    <w:p w:rsidRDefault="00C6724B" w:rsidP="007A6B2B" w:rsidR="00C6724B">
      <w:pPr>
        <w:ind w:firstLine="708"/>
        <w:jc w:val="both"/>
      </w:pPr>
      <w:r>
        <w:t xml:space="preserve">Podneskom </w:t>
      </w:r>
      <w:r w:rsidR="00B66704">
        <w:t xml:space="preserve">zaprimljenim kod suda </w:t>
      </w:r>
      <w:r w:rsidR="00D85C92">
        <w:t>5. lipnja</w:t>
      </w:r>
      <w:r>
        <w:t xml:space="preserve"> 201</w:t>
      </w:r>
      <w:r w:rsidR="00BA718D">
        <w:t>8</w:t>
      </w:r>
      <w:r>
        <w:t>. godine FINA</w:t>
      </w:r>
      <w:r w:rsidR="00A021C0">
        <w:t xml:space="preserve"> je izvijestila </w:t>
      </w:r>
      <w:r w:rsidR="00B66704">
        <w:t xml:space="preserve">sud da su na računu dužnika evidentirana zaplijenjena novčana sredstva u iznosu od </w:t>
      </w:r>
      <w:r w:rsidR="00D85C92">
        <w:t>2.733,01</w:t>
      </w:r>
      <w:r w:rsidR="00B66704">
        <w:t xml:space="preserve"> kn, pa je FINA</w:t>
      </w:r>
      <w:r>
        <w:t xml:space="preserve"> </w:t>
      </w:r>
      <w:r w:rsidR="009D0D10">
        <w:t>od suda zatražila uputu o postupanju sa zaplijenjen</w:t>
      </w:r>
      <w:r w:rsidR="009E7343">
        <w:t>i</w:t>
      </w:r>
      <w:r w:rsidR="009D0D10">
        <w:t>m iznosom.</w:t>
      </w:r>
    </w:p>
    <w:p w:rsidRDefault="009D0D10" w:rsidP="007A6B2B" w:rsidR="009D0D1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9D0D10" w:rsidP="00B66704" w:rsidR="00B66704">
      <w:pPr>
        <w:ind w:firstLine="708"/>
        <w:jc w:val="both"/>
      </w:pPr>
      <w:r>
        <w:lastRenderedPageBreak/>
        <w:t xml:space="preserve">Dakle, budući </w:t>
      </w:r>
      <w:r w:rsidR="00D85C92">
        <w:t xml:space="preserve">je </w:t>
      </w:r>
      <w:r w:rsidR="00B66704">
        <w:t>u trenutku donošenja rješenja o o</w:t>
      </w:r>
      <w:r>
        <w:t>tvaranju stečajnoga postupka sud</w:t>
      </w:r>
      <w:r w:rsidR="00B66704">
        <w:t xml:space="preserve"> raspolagao sa podatkom da na računu dužnika postoje zaplijenjena novčana sredstva na ime predujma za namirenje troškova stečajnog postupka</w:t>
      </w:r>
      <w:r w:rsidR="00D85C92">
        <w:t xml:space="preserve"> u iznosu od 25,00 kn</w:t>
      </w:r>
      <w:r w:rsidR="00B66704">
        <w:t xml:space="preserve">, </w:t>
      </w:r>
      <w:r w:rsidR="00D85C92">
        <w:t xml:space="preserve">a u tom trenutku FINA nije bila obavijestila sud da su na ime predujma za namirenje troškova stečajnog postupka zaplijenjena daljnja sredstva u ukupnom iznosu od 2.733,01 kn, </w:t>
      </w:r>
      <w:r w:rsidR="00B66704">
        <w:t xml:space="preserve">sud u rješenju o otvaranju stečajnog postupka od </w:t>
      </w:r>
      <w:r w:rsidR="00D85C92">
        <w:t>1. lipnja</w:t>
      </w:r>
      <w:r w:rsidR="00BA718D">
        <w:t xml:space="preserve"> 2018. godine</w:t>
      </w:r>
      <w:r w:rsidR="00B66704">
        <w:t xml:space="preserve"> naložio </w:t>
      </w:r>
      <w:r>
        <w:t xml:space="preserve">Financijskoj agenciji da naloži banci prijenos zaplijenjenog iznosa predujma od </w:t>
      </w:r>
      <w:r w:rsidR="00BA718D">
        <w:t>25,00</w:t>
      </w:r>
      <w:r>
        <w:t xml:space="preserve"> kn na račun ovoga suda</w:t>
      </w:r>
      <w:r w:rsidR="00B66704">
        <w:t xml:space="preserve">. </w:t>
      </w:r>
    </w:p>
    <w:p w:rsidRDefault="00B66704" w:rsidP="00B66704" w:rsidR="00B66704">
      <w:pPr>
        <w:ind w:firstLine="708"/>
        <w:jc w:val="both"/>
      </w:pPr>
    </w:p>
    <w:p w:rsidRDefault="00B66704" w:rsidP="00B66704" w:rsidR="00C84611">
      <w:pPr>
        <w:ind w:firstLine="708"/>
        <w:jc w:val="both"/>
      </w:pPr>
      <w:r>
        <w:t xml:space="preserve">Slijedom navedenog, a budući je FINA naknadno podneskom od </w:t>
      </w:r>
      <w:r w:rsidR="00D85C92">
        <w:t>5. lipnja</w:t>
      </w:r>
      <w:r w:rsidR="00BA718D">
        <w:t xml:space="preserve"> 2018</w:t>
      </w:r>
      <w:r>
        <w:t>. godine izvijestila sud da na računu dužnika postoje zaplijenjena novčana sredstva na ime predujma za namirenje troškova stečajnog postupka</w:t>
      </w:r>
      <w:r w:rsidR="00D85C92">
        <w:t xml:space="preserve"> u iznosu od 2.733,01 kn</w:t>
      </w:r>
      <w:r w:rsidR="009D0D10">
        <w:t xml:space="preserve">, valjalo je ovim rješenjem, a temeljem odredbe čl. 112. st. 6. SZ-a, </w:t>
      </w:r>
      <w:r w:rsidR="009E7343">
        <w:t xml:space="preserve">naložiti Financijskoj agenciji da naloži banci prijenos zaplijenjenog iznosa predujma od </w:t>
      </w:r>
      <w:r w:rsidR="00D85C92">
        <w:t>2.733,01</w:t>
      </w:r>
      <w:r w:rsidR="009E7343">
        <w:t xml:space="preserve">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D85C92">
        <w:t>10. srpnja</w:t>
      </w:r>
      <w:r w:rsidR="00BA718D">
        <w:t xml:space="preserve">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F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85C92">
      <w:t>786/17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20EB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34CC"/>
    <w:rsid w:val="003F4A53"/>
    <w:rsid w:val="00445FBF"/>
    <w:rsid w:val="004736FC"/>
    <w:rsid w:val="0048062E"/>
    <w:rsid w:val="004B0A0A"/>
    <w:rsid w:val="004B4514"/>
    <w:rsid w:val="004B6701"/>
    <w:rsid w:val="004D27C4"/>
    <w:rsid w:val="00520AC5"/>
    <w:rsid w:val="0053264E"/>
    <w:rsid w:val="00552ADA"/>
    <w:rsid w:val="00582442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21100"/>
    <w:rsid w:val="00840981"/>
    <w:rsid w:val="00874E6C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21C0"/>
    <w:rsid w:val="00A058DD"/>
    <w:rsid w:val="00A26712"/>
    <w:rsid w:val="00A51F97"/>
    <w:rsid w:val="00A675FB"/>
    <w:rsid w:val="00AE2532"/>
    <w:rsid w:val="00AF7785"/>
    <w:rsid w:val="00B1314F"/>
    <w:rsid w:val="00B37895"/>
    <w:rsid w:val="00B66704"/>
    <w:rsid w:val="00B80FB9"/>
    <w:rsid w:val="00BA257E"/>
    <w:rsid w:val="00BA718D"/>
    <w:rsid w:val="00BE3247"/>
    <w:rsid w:val="00BF6F39"/>
    <w:rsid w:val="00C329FB"/>
    <w:rsid w:val="00C600C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85C92"/>
    <w:rsid w:val="00DB151A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F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F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F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F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F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0F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F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F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F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F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2018.</izvorni_sadrzaj>
    <derivirana_varijabla naziv="DomainObject.Predmet.DatumRjesavanja_1">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St-786/2017</izvorni_sadrzaj>
    <derivirana_varijabla naziv="DomainObject.Predmet.OznakaBroj_1">St-786/2017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LAURUS CVJEĆARNICA jednostavno društvo s ograničenom odgovornošću za trgovinu i usluge zastupanog po punomoćniku Biljana Cerovec</izvorni_sadrzaj>
    <derivirana_varijabla naziv="DomainObject.Predmet.ProtustrankaFormated_1">  LAURUS CVJEĆARNICA jednostavno društvo s ograničenom odgovornošću za trgovinu i usluge zastupanog po punomoćniku Biljana Cerovec</derivirana_varijabla>
  </DomainObject.Predmet.ProtustrankaFormated>
  <DomainObject.Predmet.ProtustrankaFormatedOIB>
    <izvorni_sadrzaj>  LAURUS CVJEĆARNICA jednostavno društvo s ograničenom odgovornošću za trgovinu i usluge, OIB 35802832109 zastupanog po punomoćniku Biljana Cerovec</izvorni_sadrzaj>
    <derivirana_varijabla naziv="DomainObject.Predmet.ProtustrankaFormatedOIB_1">  LAURUS CVJEĆARNICA jednostavno društvo s ograničenom odgovornošću za trgovinu i usluge, OIB 35802832109 zastupanog po punomoćniku Biljana Cerovec</derivirana_varijabla>
  </DomainObject.Predmet.ProtustrankaFormatedOIB>
  <DomainObject.Predmet.ProtustrankaFormatedWithAdress>
    <izvorni_sadrzaj> LAURUS CVJEĆARNICA jednostavno društvo s ograničenom odgovornošću za trgovinu i usluge, Zagrebačka 24, 44317 Popovača zastupanog po punomoćniku Biljana Cerovec</izvorni_sadrzaj>
    <derivirana_varijabla naziv="DomainObject.Predmet.ProtustrankaFormatedWithAdress_1"> LAURUS CVJEĆARNICA jednostavno društvo s ograničenom odgovornošću za trgovinu i usluge, Zagrebačka 24, 44317 Popovača zastupanog po punomoćniku Biljana Cerovec</derivirana_varijabla>
  </DomainObject.Predmet.ProtustrankaFormatedWithAdress>
  <DomainObject.Predmet.ProtustrankaFormatedWithAdressOIB>
    <izvorni_sadrzaj> LAURUS CVJEĆARNICA jednostavno društvo s ograničenom odgovornošću za trgovinu i usluge, OIB 35802832109, Zagrebačka 24, 44317 Popovača zastupanog po punomoćniku Biljana Cerovec</izvorni_sadrzaj>
    <derivirana_varijabla naziv="DomainObject.Predmet.ProtustrankaFormatedWithAdressOIB_1"> LAURUS CVJEĆARNICA jednostavno društvo s ograničenom odgovornošću za trgovinu i usluge, OIB 35802832109, Zagrebačka 24, 44317 Popovača zastupanog po punomoćniku Biljana Cerovec</derivirana_varijabla>
  </DomainObject.Predmet.ProtustrankaFormatedWithAdressOIB>
  <DomainObject.Predmet.ProtustrankaWithAdress>
    <izvorni_sadrzaj>LAURUS CVJEĆARNICA jednostavno društvo s ograničenom odgovornošću za trgovinu i usluge Zagrebačka 24, 44317 Popovača</izvorni_sadrzaj>
    <derivirana_varijabla naziv="DomainObject.Predmet.ProtustrankaWithAdress_1">LAURUS CVJEĆARNICA jednostavno društvo s ograničenom odgovornošću za trgovinu i usluge Zagrebačka 24, 44317 Popovača</derivirana_varijabla>
  </DomainObject.Predmet.ProtustrankaWithAdress>
  <DomainObject.Predmet.ProtustrankaWithAdressOIB>
    <izvorni_sadrzaj>LAURUS CVJEĆARNICA jednostavno društvo s ograničenom odgovornošću za trgovinu i usluge, OIB 35802832109, Zagrebačka 24, 44317 Popovača</izvorni_sadrzaj>
    <derivirana_varijabla naziv="DomainObject.Predmet.ProtustrankaWithAdressOIB_1">LAURUS CVJEĆARNICA jednostavno društvo s ograničenom odgovornošću za trgovinu i usluge, OIB 35802832109, Zagrebačka 24, 44317 Popovača</derivirana_varijabla>
  </DomainObject.Predmet.ProtustrankaWithAdressOIB>
  <DomainObject.Predmet.ProtustrankaNazivFormated>
    <izvorni_sadrzaj>LAURUS CVJEĆARNICA jednostavno društvo s ograničenom odgovornošću za trgovinu i usluge</izvorni_sadrzaj>
    <derivirana_varijabla naziv="DomainObject.Predmet.ProtustrankaNazivFormated_1">LAURUS CVJEĆARNICA jednostavno društvo s ograničenom odgovornošću za trgovinu i usluge</derivirana_varijabla>
  </DomainObject.Predmet.ProtustrankaNazivFormated>
  <DomainObject.Predmet.ProtustrankaNazivFormatedOIB>
    <izvorni_sadrzaj>LAURUS CVJEĆARNICA jednostavno društvo s ograničenom odgovornošću za trgovinu i usluge, OIB 35802832109</izvorni_sadrzaj>
    <derivirana_varijabla naziv="DomainObject.Predmet.ProtustrankaNazivFormatedOIB_1">LAURUS CVJEĆARNICA jednostavno društvo s ograničenom odgovornošću za trgovinu i usluge, OIB 35802832109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LAURUS CVJEĆARNICA jednostavno društvo s ograničenom odgovornošću za trgovinu i usluge zastupanog po punomoćniku Biljana Cerovec</item>
    </izvorni_sadrzaj>
    <derivirana_varijabla naziv="DomainObject.Predmet.ProtuStrankaListFormated_1">
      <item>LAURUS CVJEĆARNICA jednostavno društvo s ograničenom odgovornošću za trgovinu i usluge zastupanog po punomoćniku Biljana Cerovec</item>
    </derivirana_varijabla>
  </DomainObject.Predmet.ProtuStrankaListFormated>
  <DomainObject.Predmet.ProtuStrankaListFormatedOIB>
    <izvorni_sadrzaj>
      <item>LAURUS CVJEĆARNICA jednostavno društvo s ograničenom odgovornošću za trgovinu i usluge, OIB 35802832109 zastupanog po punomoćniku Biljana Cerovec</item>
    </izvorni_sadrzaj>
    <derivirana_varijabla naziv="DomainObject.Predmet.ProtuStrankaListFormatedOIB_1">
      <item>LAURUS CVJEĆARNICA jednostavno društvo s ograničenom odgovornošću za trgovinu i usluge, OIB 35802832109 zastupanog po punomoćniku Biljana Cerovec</item>
    </derivirana_varijabla>
  </DomainObject.Predmet.ProtuStrankaListFormatedOIB>
  <DomainObject.Predmet.ProtuStrankaListFormatedWithAdress>
    <izvorni_sadrzaj>
      <item>LAURUS CVJEĆARNICA jednostavno društvo s ograničenom odgovornošću za trgovinu i usluge, Zagrebačka 24, 44317 Popovača zastupanog po punomoćniku Biljana Cerovec</item>
    </izvorni_sadrzaj>
    <derivirana_varijabla naziv="DomainObject.Predmet.ProtuStrankaListFormatedWithAdress_1">
      <item>LAURUS CVJEĆARNICA jednostavno društvo s ograničenom odgovornošću za trgovinu i usluge, Zagrebačka 24, 44317 Popovača zastupanog po punomoćniku Biljana Cerovec</item>
    </derivirana_varijabla>
  </DomainObject.Predmet.ProtuStrankaListFormatedWithAdress>
  <DomainObject.Predmet.ProtuStrankaListFormatedWithAdressOIB>
    <izvorni_sadrzaj>
      <item>LAURUS CVJEĆARNICA jednostavno društvo s ograničenom odgovornošću za trgovinu i usluge, OIB 35802832109, Zagrebačka 24, 44317 Popovača zastupanog po punomoćniku Biljana Cerovec</item>
    </izvorni_sadrzaj>
    <derivirana_varijabla naziv="DomainObject.Predmet.ProtuStrankaListFormatedWithAdressOIB_1">
      <item>LAURUS CVJEĆARNICA jednostavno društvo s ograničenom odgovornošću za trgovinu i usluge, OIB 35802832109, Zagrebačka 24, 44317 Popovača zastupanog po punomoćniku Biljana Cerovec</item>
    </derivirana_varijabla>
  </DomainObject.Predmet.ProtuStrankaListFormatedWithAdressOIB>
  <DomainObject.Predmet.ProtuStrankaListNazivFormated>
    <izvorni_sadrzaj>
      <item>LAURUS CVJEĆARNICA jednostavno društvo s ograničenom odgovornošću za trgovinu i usluge</item>
    </izvorni_sadrzaj>
    <derivirana_varijabla naziv="DomainObject.Predmet.ProtuStrankaListNazivFormated_1">
      <item>LAURUS CVJEĆARNICA jednostavno društvo s ograničenom odgovornošću za trgovinu i usluge</item>
    </derivirana_varijabla>
  </DomainObject.Predmet.ProtuStrankaListNazivFormated>
  <DomainObject.Predmet.ProtuStrankaListNazivFormatedOIB>
    <izvorni_sadrzaj>
      <item>LAURUS CVJEĆARNICA jednostavno društvo s ograničenom odgovornošću za trgovinu i usluge, OIB 35802832109</item>
    </izvorni_sadrzaj>
    <derivirana_varijabla naziv="DomainObject.Predmet.ProtuStrankaListNazivFormatedOIB_1">
      <item>LAURUS CVJEĆARNICA jednostavno društvo s ograničenom odgovornošću za trgovinu i usluge, OIB 35802832109</item>
    </derivirana_varijabla>
  </DomainObject.Predmet.ProtuStrankaListNazivFormatedOIB>
  <DomainObject.Predmet.OstaliListFormated>
    <izvorni_sadrzaj>
      <item>Biljana Cerovec punomoćnica sudionika u postupku LAURUS CVJEĆARNICA jednostavno društvo s ograničenom odgovornošću za trgovinu i usluge</item>
    </izvorni_sadrzaj>
    <derivirana_varijabla naziv="DomainObject.Predmet.OstaliListFormated_1">
      <item>Biljana Cerovec punomoćnica sudionika u postupku LAURUS CVJEĆARNICA jednostavno društvo s ograničenom odgovornošću za trgovinu i usluge</item>
    </derivirana_varijabla>
  </DomainObject.Predmet.OstaliListFormated>
  <DomainObject.Predmet.OstaliListFormatedOIB>
    <izvorni_sadrzaj>
      <item>Biljana Cerovec, OIB 67716901432 punomoćnica sudionika u postupku LAURUS CVJEĆARNICA jednostavno društvo s ograničenom odgovornošću za trgovinu i usluge</item>
    </izvorni_sadrzaj>
    <derivirana_varijabla naziv="DomainObject.Predmet.OstaliListFormatedOIB_1">
      <item>Biljana Cerovec, OIB 67716901432 punomoćnica sudionika u postupku LAURUS CVJEĆARNICA jednostavno društvo s ograničenom odgovornošću za trgovinu i usluge</item>
    </derivirana_varijabla>
  </DomainObject.Predmet.OstaliListFormatedOIB>
  <DomainObject.Predmet.OstaliListFormatedWithAdress>
    <izvorni_sadrzaj>
      <item>Biljana Cerovec, Zagrebačka 24, 44317 Popovača punomoćnica sudionika u postupku LAURUS CVJEĆARNICA jednostavno društvo s ograničenom odgovornošću za trgovinu i usluge</item>
    </izvorni_sadrzaj>
    <derivirana_varijabla naziv="DomainObject.Predmet.OstaliListFormatedWithAdress_1">
      <item>Biljana Cerovec, Zagrebačka 24, 44317 Popovača punomoćnica sudionika u postupku LAURUS CVJEĆARNICA jednostavno društvo s ograničenom odgovornošću za trgovinu i usluge</item>
    </derivirana_varijabla>
  </DomainObject.Predmet.OstaliListFormatedWithAdress>
  <DomainObject.Predmet.OstaliListFormatedWithAdressOIB>
    <izvorni_sadrzaj>
      <item>Biljana Cerovec, OIB 67716901432, Zagrebačka 24, 44317 Popovača punomoćnica sudionika u postupku LAURUS CVJEĆARNICA jednostavno društvo s ograničenom odgovornošću za trgovinu i usluge</item>
    </izvorni_sadrzaj>
    <derivirana_varijabla naziv="DomainObject.Predmet.OstaliListFormatedWithAdressOIB_1">
      <item>Biljana Cerovec, OIB 67716901432, Zagrebačka 24, 44317 Popovača punomoćnica sudionika u postupku LAURUS CVJEĆARNICA jednostavno društvo s ograničenom odgovornošću za trgovinu i usluge</item>
    </derivirana_varijabla>
  </DomainObject.Predmet.OstaliListFormatedWithAdressOIB>
  <DomainObject.Predmet.OstaliListNazivFormated>
    <izvorni_sadrzaj>
      <item>Biljana Cerovec</item>
    </izvorni_sadrzaj>
    <derivirana_varijabla naziv="DomainObject.Predmet.OstaliListNazivFormated_1">
      <item>Biljana Cerovec</item>
    </derivirana_varijabla>
  </DomainObject.Predmet.OstaliListNazivFormated>
  <DomainObject.Predmet.OstaliListNazivFormatedOIB>
    <izvorni_sadrzaj>
      <item>Biljana Cerovec, OIB 67716901432</item>
    </izvorni_sadrzaj>
    <derivirana_varijabla naziv="DomainObject.Predmet.OstaliListNazivFormatedOIB_1">
      <item>Biljana Cerovec, OIB 67716901432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LAURUS CVJEĆARNICA jednostavno društvo s ograničenom odgovornošću za trgovinu i usluge</izvorni_sadrzaj>
    <derivirana_varijabla naziv="DomainObject.Predmet.ProtustrankaIDrugi_1">LAURUS CVJEĆARNICA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LAURUS CVJEĆARNICA jednostavno društvo s ograničenom odgovornošću za trgovinu i usluge, OIB 35802832109, Zagrebačka 24, 44317 Popovača</izvorni_sadrzaj>
    <derivirana_varijabla naziv="DomainObject.Predmet.ProtustrankaIDrugiAdressOIB_1">LAURUS CVJEĆARNICA jednostavno društvo s ograničenom odgovornošću za trgovinu i usluge, OIB 35802832109, Zagrebačka 24,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2018.</izvorni_sadrzaj>
    <derivirana_varijabla naziv="DomainObject.Predmet.OdlukaRjesenje.DatumDonosenjaOdluke_1">1. lipnja 2018.</derivirana_varijabla>
  </DomainObject.Predmet.OdlukaRjesenje.DatumDonosenjaOdluke>
  <DomainObject.Predmet.OdlukaRjesenje.DatumPravomocnosti>
    <izvorni_sadrzaj>19. lipnja 2018.</izvorni_sadrzaj>
    <derivirana_varijabla naziv="DomainObject.Predmet.OdlukaRjesenje.DatumPravomocnosti_1">19. lipnja 2018.</derivirana_varijabla>
  </DomainObject.Predmet.OdlukaRjesenje.DatumPravomocnosti>
  <DomainObject.Predmet.OdlukaRjesenje.Oznaka>
    <izvorni_sadrzaj>St-786/2017-22</izvorni_sadrzaj>
    <derivirana_varijabla naziv="DomainObject.Predmet.OdlukaRjesenje.Oznaka_1">St-786/2017-22</derivirana_varijabla>
  </DomainObject.Predmet.OdlukaRjesenje.Oznaka>
  <DomainObject.Predmet.SudioniciListNaziv>
    <izvorni_sadrzaj>
      <item>FINA Regionalni centar Zagreb</item>
      <item>LAURUS CVJEĆARNICA jednostavno društvo s ograničenom odgovornošću za trgovinu i usluge</item>
      <item>Biljana Cerovec</item>
    </izvorni_sadrzaj>
    <derivirana_varijabla naziv="DomainObject.Predmet.SudioniciListNaziv_1">
      <item>FINA Regionalni centar Zagreb</item>
      <item>LAURUS CVJEĆARNICA jednostavno društvo s ograničenom odgovornošću za trgovinu i usluge</item>
      <item>Biljana Cerovec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izvorni_sadrzaj>
    <derivirana_varijabla naziv="DomainObject.Predmet.SudioniciListAdressOIB_1">
      <item>FINA Regionalni centar Zagreb, OIB 85821130368, Trg svibanjskih žrtava 1995. br. 1,10000 Zagreb</item>
      <item>LAURUS CVJEĆARNICA jednostavno društvo s ograničenom odgovornošću za trgovinu i usluge, OIB 35802832109, Zagrebačka 24,44317 Popovača</item>
      <item>Biljana Cerovec, OIB 67716901432, Zagrebačka 24,44317 Popovača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35802832109</item>
      <item>, OIB 67716901432</item>
    </izvorni_sadrzaj>
    <derivirana_varijabla naziv="DomainObject.Predmet.SudioniciListNazivOIB_1">
      <item>, OIB 85821130368</item>
      <item>, OIB 35802832109</item>
      <item>, OIB 67716901432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359EA-80A2-423D-AC4B-43178A7E8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2808</properties:Characters>
  <properties:Lines>74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2018-07-10T12:43:00Z</dcterms:created>
  <dc:creator>gboljkovac</dc:creator>
  <cp:lastModifiedBy>Renata Klokočki</cp:lastModifiedBy>
  <cp:lastPrinted>2017-09-11T09:56:00Z</cp:lastPrinted>
  <dcterms:modified xmlns:xsi="http://www.w3.org/2001/XMLSchema-instance" xsi:type="dcterms:W3CDTF">2018-07-10T12:44:00Z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prijenos zaplijenjenog iznosa predujma na račun suda-čl. 112.st.6. SZ-a-2018--07 mj..docx)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