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4ea54" w14:paraId="b74ea54" w:rsidRDefault="0003442B" w:rsidR="002641C2">
      <w:pPr>
        <w15:collapsed w:val="false"/>
        <w:rPr>
          <w:b/>
          <w:sz w:val="22"/>
          <w:szCs w:val="22"/>
        </w:rPr>
      </w:pPr>
      <w:bookmarkStart w:name="_GoBack" w:id="0"/>
      <w:bookmarkEnd w:id="0"/>
      <w:r w:rsidRPr="004575FB">
        <w:rPr>
          <w:sz w:val="22"/>
          <w:szCs w:val="22"/>
        </w:rPr>
        <w:tab/>
      </w:r>
      <w:r w:rsidRPr="004575FB">
        <w:rPr>
          <w:sz w:val="22"/>
          <w:szCs w:val="22"/>
        </w:rPr>
        <w:tab/>
      </w:r>
      <w:r w:rsidRPr="004575FB">
        <w:rPr>
          <w:sz w:val="22"/>
          <w:szCs w:val="22"/>
        </w:rPr>
        <w:tab/>
      </w:r>
      <w:r w:rsidRPr="004575FB">
        <w:rPr>
          <w:sz w:val="22"/>
          <w:szCs w:val="22"/>
        </w:rPr>
        <w:tab/>
      </w:r>
      <w:r w:rsidRPr="004575FB">
        <w:rPr>
          <w:sz w:val="22"/>
          <w:szCs w:val="22"/>
        </w:rPr>
        <w:tab/>
      </w:r>
      <w:r w:rsidRPr="004575FB">
        <w:rPr>
          <w:sz w:val="22"/>
          <w:szCs w:val="22"/>
        </w:rPr>
        <w:tab/>
      </w:r>
      <w:r w:rsidRPr="004575FB">
        <w:rPr>
          <w:sz w:val="22"/>
          <w:szCs w:val="22"/>
        </w:rPr>
        <w:tab/>
      </w:r>
      <w:r w:rsidRPr="004575FB">
        <w:rPr>
          <w:sz w:val="22"/>
          <w:szCs w:val="22"/>
        </w:rPr>
        <w:tab/>
        <w:t xml:space="preserve">      </w:t>
      </w:r>
      <w:r w:rsidR="008C25FB">
        <w:rPr>
          <w:sz w:val="22"/>
          <w:szCs w:val="22"/>
        </w:rPr>
        <w:t xml:space="preserve">    </w:t>
      </w:r>
      <w:proofErr w:type="spellStart"/>
      <w:r w:rsidR="00FE4BFB" w:rsidRPr="004575FB">
        <w:rPr>
          <w:b/>
          <w:sz w:val="22"/>
          <w:szCs w:val="22"/>
        </w:rPr>
        <w:t>Posl</w:t>
      </w:r>
      <w:proofErr w:type="spellEnd"/>
      <w:r w:rsidR="00FE4BFB" w:rsidRPr="004575FB">
        <w:rPr>
          <w:b/>
          <w:sz w:val="22"/>
          <w:szCs w:val="22"/>
        </w:rPr>
        <w:t xml:space="preserve">. br. </w:t>
      </w:r>
      <w:smartTag w:element="metricconverter" w:uri="urn:schemas-microsoft-com:office:smarttags">
        <w:smartTagPr>
          <w:attr w:val="7 St" w:name="ProductID"/>
        </w:smartTagPr>
        <w:r w:rsidR="00FE4BFB" w:rsidRPr="004575FB">
          <w:rPr>
            <w:b/>
            <w:sz w:val="22"/>
            <w:szCs w:val="22"/>
          </w:rPr>
          <w:t>7 St</w:t>
        </w:r>
      </w:smartTag>
      <w:r w:rsidR="002558C7" w:rsidRPr="004575FB">
        <w:rPr>
          <w:b/>
          <w:sz w:val="22"/>
          <w:szCs w:val="22"/>
        </w:rPr>
        <w:t xml:space="preserve">. </w:t>
      </w:r>
      <w:r w:rsidR="00576D46">
        <w:rPr>
          <w:b/>
          <w:sz w:val="22"/>
          <w:szCs w:val="22"/>
        </w:rPr>
        <w:t>19/2019</w:t>
      </w:r>
    </w:p>
    <w:p w:rsidRDefault="00DE2974" w:rsidR="00DE2974" w:rsidRPr="004575FB">
      <w:pPr>
        <w:rPr>
          <w:b/>
          <w:sz w:val="22"/>
          <w:szCs w:val="22"/>
        </w:rPr>
      </w:pPr>
    </w:p>
    <w:p w:rsidRDefault="00F4377A" w:rsidR="00FE4BFB" w:rsidRPr="004575FB">
      <w:pPr>
        <w:ind w:firstLine="708"/>
        <w:rPr>
          <w:b/>
          <w:sz w:val="22"/>
          <w:szCs w:val="22"/>
        </w:rPr>
      </w:pPr>
      <w:r w:rsidRPr="004575FB">
        <w:rPr>
          <w:noProof/>
          <w:color w:val="0000FF"/>
          <w:sz w:val="22"/>
          <w:szCs w:val="22"/>
        </w:rPr>
        <w:drawing>
          <wp:inline distR="0" distL="0" distB="0" distT="0">
            <wp:extent cy="731520" cx="548640"/>
            <wp:effectExtent b="0" r="381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E4BFB" w:rsidR="00FE4BFB" w:rsidRPr="004575FB">
      <w:pPr>
        <w:rPr>
          <w:b/>
          <w:sz w:val="22"/>
          <w:szCs w:val="22"/>
        </w:rPr>
      </w:pPr>
      <w:r w:rsidRPr="004575FB">
        <w:rPr>
          <w:b/>
          <w:sz w:val="22"/>
          <w:szCs w:val="22"/>
        </w:rPr>
        <w:t>REPUBLIKA HRVATSKA</w:t>
      </w:r>
    </w:p>
    <w:p w:rsidRDefault="00E9120A" w:rsidR="00FE4BFB" w:rsidRPr="004575FB">
      <w:pPr>
        <w:rPr>
          <w:b/>
          <w:sz w:val="22"/>
          <w:szCs w:val="22"/>
        </w:rPr>
      </w:pPr>
      <w:r>
        <w:rPr>
          <w:b/>
          <w:sz w:val="22"/>
          <w:szCs w:val="22"/>
        </w:rPr>
        <w:t>TRGOVAČKI SUD U DUBROVNIKU</w:t>
      </w:r>
    </w:p>
    <w:p w:rsidRDefault="00FE4BFB" w:rsidR="00FE4BFB" w:rsidRPr="004575FB">
      <w:pPr>
        <w:rPr>
          <w:b/>
          <w:sz w:val="22"/>
          <w:szCs w:val="22"/>
        </w:rPr>
      </w:pPr>
      <w:r w:rsidRPr="004575FB">
        <w:rPr>
          <w:b/>
          <w:sz w:val="22"/>
          <w:szCs w:val="22"/>
        </w:rPr>
        <w:t>Dubrovnik, Dr. A. Starčevića 23</w:t>
      </w:r>
    </w:p>
    <w:p w:rsidRDefault="00FE4BFB" w:rsidP="00044B16" w:rsidR="00044B16" w:rsidRPr="004575FB">
      <w:pPr>
        <w:jc w:val="both"/>
        <w:rPr>
          <w:b/>
          <w:sz w:val="22"/>
          <w:szCs w:val="22"/>
        </w:rPr>
      </w:pPr>
      <w:r w:rsidRPr="004575FB">
        <w:rPr>
          <w:b/>
          <w:sz w:val="22"/>
          <w:szCs w:val="22"/>
        </w:rPr>
        <w:t xml:space="preserve"> </w:t>
      </w:r>
    </w:p>
    <w:p w:rsidRDefault="00553C1C" w:rsidP="00044B16" w:rsidR="00553C1C" w:rsidRPr="004575FB">
      <w:pPr>
        <w:jc w:val="both"/>
        <w:rPr>
          <w:b/>
          <w:sz w:val="22"/>
          <w:szCs w:val="22"/>
        </w:rPr>
      </w:pPr>
    </w:p>
    <w:p w:rsidRDefault="00553C1C" w:rsidP="00044B16" w:rsidR="00553C1C" w:rsidRPr="004575FB">
      <w:pPr>
        <w:jc w:val="both"/>
        <w:rPr>
          <w:b/>
          <w:sz w:val="22"/>
          <w:szCs w:val="22"/>
        </w:rPr>
      </w:pPr>
    </w:p>
    <w:p w:rsidRDefault="00AB6120" w:rsidP="00FE4BFB" w:rsidR="002641C2" w:rsidRPr="004575FB">
      <w:pPr>
        <w:rPr>
          <w:b/>
          <w:sz w:val="22"/>
          <w:szCs w:val="22"/>
        </w:rPr>
      </w:pPr>
      <w:r w:rsidRPr="004575FB">
        <w:rPr>
          <w:b/>
          <w:sz w:val="22"/>
          <w:szCs w:val="22"/>
        </w:rPr>
        <w:tab/>
      </w:r>
      <w:r w:rsidRPr="004575FB">
        <w:rPr>
          <w:b/>
          <w:sz w:val="22"/>
          <w:szCs w:val="22"/>
        </w:rPr>
        <w:tab/>
      </w:r>
      <w:r w:rsidRPr="004575FB">
        <w:rPr>
          <w:b/>
          <w:sz w:val="22"/>
          <w:szCs w:val="22"/>
        </w:rPr>
        <w:tab/>
        <w:t xml:space="preserve">   R E P U B L I K A  H R V A T S K A</w:t>
      </w:r>
    </w:p>
    <w:p w:rsidRDefault="003F48DE" w:rsidP="003F48DE" w:rsidR="003F48DE" w:rsidRPr="004575FB">
      <w:pPr>
        <w:jc w:val="center"/>
        <w:rPr>
          <w:b/>
          <w:sz w:val="22"/>
          <w:szCs w:val="22"/>
        </w:rPr>
      </w:pPr>
      <w:r w:rsidRPr="004575FB">
        <w:rPr>
          <w:b/>
          <w:sz w:val="22"/>
          <w:szCs w:val="22"/>
        </w:rPr>
        <w:t xml:space="preserve">R J E Š E N J E </w:t>
      </w:r>
    </w:p>
    <w:p w:rsidRDefault="003F48DE" w:rsidP="003F48DE" w:rsidR="003F48DE" w:rsidRPr="004575FB">
      <w:pPr>
        <w:jc w:val="both"/>
        <w:rPr>
          <w:sz w:val="22"/>
          <w:szCs w:val="22"/>
        </w:rPr>
      </w:pPr>
    </w:p>
    <w:p w:rsidRDefault="00A833E4" w:rsidP="00384AC2" w:rsidR="00A833E4" w:rsidRPr="004575FB">
      <w:pPr>
        <w:ind w:firstLine="708"/>
        <w:jc w:val="both"/>
        <w:rPr>
          <w:sz w:val="22"/>
          <w:szCs w:val="22"/>
        </w:rPr>
      </w:pPr>
      <w:r w:rsidRPr="004575FB">
        <w:rPr>
          <w:sz w:val="22"/>
          <w:szCs w:val="22"/>
        </w:rPr>
        <w:t>Trgov</w:t>
      </w:r>
      <w:r w:rsidR="00576D46">
        <w:rPr>
          <w:sz w:val="22"/>
          <w:szCs w:val="22"/>
        </w:rPr>
        <w:t xml:space="preserve">ački sud </w:t>
      </w:r>
      <w:r w:rsidRPr="004575FB">
        <w:rPr>
          <w:sz w:val="22"/>
          <w:szCs w:val="22"/>
        </w:rPr>
        <w:t xml:space="preserve"> u Dubrovniku, po sucu toga suda Diani Butigan Granić, kao  stečajnom sucu u stečajnom postupku nad dužnikom</w:t>
      </w:r>
      <w:r w:rsidR="00576D46">
        <w:rPr>
          <w:sz w:val="22"/>
          <w:szCs w:val="22"/>
        </w:rPr>
        <w:t xml:space="preserve"> </w:t>
      </w:r>
      <w:r w:rsidR="00576D46" w:rsidRPr="00576D46">
        <w:rPr>
          <w:sz w:val="22"/>
          <w:szCs w:val="22"/>
        </w:rPr>
        <w:t>BELVEDERE hotelsko turističko dioničko društvo - " u stečaju"</w:t>
      </w:r>
      <w:r w:rsidR="00384AC2" w:rsidRPr="004575FB">
        <w:rPr>
          <w:sz w:val="22"/>
          <w:szCs w:val="22"/>
        </w:rPr>
        <w:t>,</w:t>
      </w:r>
      <w:r w:rsidR="00576D46">
        <w:rPr>
          <w:sz w:val="22"/>
          <w:szCs w:val="22"/>
        </w:rPr>
        <w:t xml:space="preserve"> Frana Supila 28, Dubrovnik, OIB:</w:t>
      </w:r>
      <w:r w:rsidR="00576D46" w:rsidRPr="00576D46">
        <w:t xml:space="preserve"> </w:t>
      </w:r>
      <w:r w:rsidR="00576D46" w:rsidRPr="00576D46">
        <w:rPr>
          <w:sz w:val="22"/>
          <w:szCs w:val="22"/>
        </w:rPr>
        <w:t>43709213075</w:t>
      </w:r>
      <w:r w:rsidR="00576D46">
        <w:rPr>
          <w:sz w:val="22"/>
          <w:szCs w:val="22"/>
        </w:rPr>
        <w:t xml:space="preserve"> </w:t>
      </w:r>
      <w:r w:rsidR="00384AC2" w:rsidRPr="004575FB">
        <w:rPr>
          <w:sz w:val="22"/>
          <w:szCs w:val="22"/>
        </w:rPr>
        <w:t>, kojeg zastu</w:t>
      </w:r>
      <w:r w:rsidR="00576D46">
        <w:rPr>
          <w:sz w:val="22"/>
          <w:szCs w:val="22"/>
        </w:rPr>
        <w:t>pa stečajni upravitelj Jure Matković</w:t>
      </w:r>
      <w:r w:rsidR="00384AC2" w:rsidRPr="004575FB">
        <w:rPr>
          <w:sz w:val="22"/>
          <w:szCs w:val="22"/>
        </w:rPr>
        <w:t xml:space="preserve">, </w:t>
      </w:r>
      <w:r w:rsidRPr="004575FB">
        <w:rPr>
          <w:sz w:val="22"/>
          <w:szCs w:val="22"/>
        </w:rPr>
        <w:t>dana</w:t>
      </w:r>
      <w:r w:rsidR="00D13F56">
        <w:rPr>
          <w:sz w:val="22"/>
          <w:szCs w:val="22"/>
        </w:rPr>
        <w:t xml:space="preserve"> 11</w:t>
      </w:r>
      <w:r w:rsidR="00576D46">
        <w:rPr>
          <w:sz w:val="22"/>
          <w:szCs w:val="22"/>
        </w:rPr>
        <w:t>. siječnja</w:t>
      </w:r>
      <w:r w:rsidR="00183C0F">
        <w:rPr>
          <w:sz w:val="22"/>
          <w:szCs w:val="22"/>
        </w:rPr>
        <w:t xml:space="preserve"> </w:t>
      </w:r>
      <w:r w:rsidR="00576D46">
        <w:rPr>
          <w:sz w:val="22"/>
          <w:szCs w:val="22"/>
        </w:rPr>
        <w:t>2019</w:t>
      </w:r>
      <w:r w:rsidR="00CD703D" w:rsidRPr="004575FB">
        <w:rPr>
          <w:sz w:val="22"/>
          <w:szCs w:val="22"/>
        </w:rPr>
        <w:t>.</w:t>
      </w:r>
      <w:r w:rsidRPr="004575FB">
        <w:rPr>
          <w:sz w:val="22"/>
          <w:szCs w:val="22"/>
        </w:rPr>
        <w:t xml:space="preserve"> godine  </w:t>
      </w:r>
    </w:p>
    <w:p w:rsidRDefault="00A833E4" w:rsidP="00A833E4" w:rsidR="00A833E4" w:rsidRPr="004575FB">
      <w:pPr>
        <w:ind w:firstLine="708"/>
        <w:jc w:val="both"/>
        <w:rPr>
          <w:sz w:val="22"/>
          <w:szCs w:val="22"/>
        </w:rPr>
      </w:pPr>
    </w:p>
    <w:p w:rsidRDefault="00A833E4" w:rsidP="00A833E4" w:rsidR="00A833E4" w:rsidRPr="004575FB">
      <w:pPr>
        <w:jc w:val="center"/>
        <w:rPr>
          <w:b/>
          <w:sz w:val="22"/>
          <w:szCs w:val="22"/>
        </w:rPr>
      </w:pPr>
      <w:r w:rsidRPr="004575FB">
        <w:rPr>
          <w:b/>
          <w:sz w:val="22"/>
          <w:szCs w:val="22"/>
        </w:rPr>
        <w:t>r i j e š i o   j e</w:t>
      </w:r>
    </w:p>
    <w:p w:rsidRDefault="00A833E4" w:rsidP="00A833E4" w:rsidR="00A833E4" w:rsidRPr="004575FB">
      <w:pPr>
        <w:ind w:firstLine="708"/>
        <w:jc w:val="center"/>
        <w:rPr>
          <w:b/>
          <w:sz w:val="22"/>
          <w:szCs w:val="22"/>
        </w:rPr>
      </w:pPr>
    </w:p>
    <w:p w:rsidRDefault="00A833E4" w:rsidP="00A833E4" w:rsidR="00A833E4" w:rsidRPr="004575FB">
      <w:pPr>
        <w:jc w:val="both"/>
        <w:rPr>
          <w:sz w:val="22"/>
          <w:szCs w:val="22"/>
        </w:rPr>
      </w:pPr>
      <w:r w:rsidRPr="004575FB">
        <w:rPr>
          <w:sz w:val="22"/>
          <w:szCs w:val="22"/>
        </w:rPr>
        <w:tab/>
        <w:t>Skupština vjerovnika održat</w:t>
      </w:r>
      <w:r w:rsidR="00576D46">
        <w:rPr>
          <w:sz w:val="22"/>
          <w:szCs w:val="22"/>
        </w:rPr>
        <w:t xml:space="preserve"> će se dana </w:t>
      </w:r>
      <w:r w:rsidR="00576D46" w:rsidRPr="00576D46">
        <w:rPr>
          <w:b/>
          <w:sz w:val="22"/>
          <w:szCs w:val="22"/>
        </w:rPr>
        <w:t xml:space="preserve">21. siječnja 2019.g. u 13, </w:t>
      </w:r>
      <w:r w:rsidR="00183C0F" w:rsidRPr="00576D46">
        <w:rPr>
          <w:b/>
          <w:sz w:val="22"/>
          <w:szCs w:val="22"/>
        </w:rPr>
        <w:t>00</w:t>
      </w:r>
      <w:r w:rsidR="00183C0F">
        <w:rPr>
          <w:sz w:val="22"/>
          <w:szCs w:val="22"/>
        </w:rPr>
        <w:t xml:space="preserve"> sati </w:t>
      </w:r>
      <w:r w:rsidRPr="004575FB">
        <w:rPr>
          <w:sz w:val="22"/>
          <w:szCs w:val="22"/>
        </w:rPr>
        <w:t xml:space="preserve">u prostorijama </w:t>
      </w:r>
      <w:r w:rsidR="008C25FB">
        <w:rPr>
          <w:sz w:val="22"/>
          <w:szCs w:val="22"/>
        </w:rPr>
        <w:t>ovog suda, Dr. A. Starčevića  23</w:t>
      </w:r>
      <w:r w:rsidRPr="004575FB">
        <w:rPr>
          <w:sz w:val="22"/>
          <w:szCs w:val="22"/>
        </w:rPr>
        <w:t xml:space="preserve">, sudnica br. </w:t>
      </w:r>
      <w:r w:rsidR="00183C0F">
        <w:rPr>
          <w:sz w:val="22"/>
          <w:szCs w:val="22"/>
        </w:rPr>
        <w:t>2</w:t>
      </w:r>
      <w:r w:rsidRPr="004575FB">
        <w:rPr>
          <w:sz w:val="22"/>
          <w:szCs w:val="22"/>
        </w:rPr>
        <w:t>., sa sljedećim dnevnim redom:</w:t>
      </w:r>
    </w:p>
    <w:p w:rsidRDefault="00A833E4" w:rsidP="000146B7" w:rsidR="00A833E4" w:rsidRPr="004575FB">
      <w:pPr>
        <w:rPr>
          <w:sz w:val="22"/>
          <w:szCs w:val="22"/>
        </w:rPr>
      </w:pPr>
    </w:p>
    <w:p w:rsidRDefault="00576D46" w:rsidP="000146B7" w:rsidR="00A833E4">
      <w:pPr>
        <w:pStyle w:val="Odlomakpopisa"/>
        <w:numPr>
          <w:ilvl w:val="0"/>
          <w:numId w:val="3"/>
        </w:numPr>
        <w:jc w:val="both"/>
        <w:rPr>
          <w:sz w:val="22"/>
          <w:szCs w:val="22"/>
        </w:rPr>
      </w:pPr>
      <w:r>
        <w:rPr>
          <w:sz w:val="22"/>
          <w:szCs w:val="22"/>
        </w:rPr>
        <w:t>Izvješće stečajnog upravitelja o tijeku stečajnog postupka i o stanju stečajne mase na dan održavanja Skupštine vjerovnika.</w:t>
      </w:r>
    </w:p>
    <w:p w:rsidRDefault="00576D46" w:rsidP="00DA793F" w:rsidR="000146B7" w:rsidRPr="00DA793F">
      <w:pPr>
        <w:pStyle w:val="Odlomakpopisa"/>
        <w:numPr>
          <w:ilvl w:val="0"/>
          <w:numId w:val="3"/>
        </w:numPr>
        <w:jc w:val="both"/>
        <w:rPr>
          <w:sz w:val="22"/>
          <w:szCs w:val="22"/>
        </w:rPr>
      </w:pPr>
      <w:r w:rsidRPr="00CD49F3">
        <w:rPr>
          <w:sz w:val="22"/>
          <w:szCs w:val="22"/>
        </w:rPr>
        <w:t xml:space="preserve">Izmjena i dopuna odluke Skupštine vjerovnika od 22. Srpnja 2016. </w:t>
      </w:r>
      <w:r w:rsidR="004D2F5D">
        <w:rPr>
          <w:sz w:val="22"/>
          <w:szCs w:val="22"/>
        </w:rPr>
        <w:t>g</w:t>
      </w:r>
      <w:r w:rsidRPr="00CD49F3">
        <w:rPr>
          <w:sz w:val="22"/>
          <w:szCs w:val="22"/>
        </w:rPr>
        <w:t>odine pod točkom 18.</w:t>
      </w:r>
    </w:p>
    <w:p w:rsidRDefault="000146B7" w:rsidP="000146B7" w:rsidR="000146B7">
      <w:pPr>
        <w:jc w:val="both"/>
        <w:rPr>
          <w:sz w:val="22"/>
          <w:szCs w:val="22"/>
        </w:rPr>
      </w:pPr>
      <w:r>
        <w:rPr>
          <w:sz w:val="22"/>
          <w:szCs w:val="22"/>
        </w:rPr>
        <w:t xml:space="preserve">       </w:t>
      </w:r>
      <w:r w:rsidRPr="000146B7">
        <w:rPr>
          <w:sz w:val="22"/>
          <w:szCs w:val="22"/>
        </w:rPr>
        <w:t>3.</w:t>
      </w:r>
      <w:r w:rsidR="00D13F56" w:rsidRPr="000146B7">
        <w:rPr>
          <w:sz w:val="22"/>
          <w:szCs w:val="22"/>
        </w:rPr>
        <w:t xml:space="preserve">Osniva se Radna grupa u </w:t>
      </w:r>
      <w:proofErr w:type="spellStart"/>
      <w:r w:rsidR="00D13F56" w:rsidRPr="000146B7">
        <w:rPr>
          <w:sz w:val="22"/>
          <w:szCs w:val="22"/>
        </w:rPr>
        <w:t>saastavu</w:t>
      </w:r>
      <w:proofErr w:type="spellEnd"/>
      <w:r w:rsidR="00D13F56" w:rsidRPr="000146B7">
        <w:rPr>
          <w:sz w:val="22"/>
          <w:szCs w:val="22"/>
        </w:rPr>
        <w:t xml:space="preserve">: Brijuni </w:t>
      </w:r>
      <w:proofErr w:type="spellStart"/>
      <w:r w:rsidR="00D13F56" w:rsidRPr="000146B7">
        <w:rPr>
          <w:sz w:val="22"/>
          <w:szCs w:val="22"/>
        </w:rPr>
        <w:t>Ltd</w:t>
      </w:r>
      <w:proofErr w:type="spellEnd"/>
      <w:r w:rsidR="00D13F56" w:rsidRPr="000146B7">
        <w:rPr>
          <w:sz w:val="22"/>
          <w:szCs w:val="22"/>
        </w:rPr>
        <w:t xml:space="preserve">, Studio 100 </w:t>
      </w:r>
      <w:proofErr w:type="spellStart"/>
      <w:r w:rsidR="00D13F56" w:rsidRPr="000146B7">
        <w:rPr>
          <w:sz w:val="22"/>
          <w:szCs w:val="22"/>
        </w:rPr>
        <w:t>Gesellschaft</w:t>
      </w:r>
      <w:proofErr w:type="spellEnd"/>
      <w:r w:rsidR="00D13F56" w:rsidRPr="000146B7">
        <w:rPr>
          <w:sz w:val="22"/>
          <w:szCs w:val="22"/>
        </w:rPr>
        <w:t xml:space="preserve"> </w:t>
      </w:r>
      <w:proofErr w:type="spellStart"/>
      <w:r w:rsidR="00D13F56" w:rsidRPr="000146B7">
        <w:rPr>
          <w:sz w:val="22"/>
          <w:szCs w:val="22"/>
        </w:rPr>
        <w:t>fur</w:t>
      </w:r>
      <w:proofErr w:type="spellEnd"/>
      <w:r w:rsidR="00D13F56" w:rsidRPr="000146B7">
        <w:rPr>
          <w:sz w:val="22"/>
          <w:szCs w:val="22"/>
        </w:rPr>
        <w:t xml:space="preserve"> </w:t>
      </w:r>
      <w:proofErr w:type="spellStart"/>
      <w:r w:rsidR="00D13F56" w:rsidRPr="000146B7">
        <w:rPr>
          <w:sz w:val="22"/>
          <w:szCs w:val="22"/>
        </w:rPr>
        <w:t>design</w:t>
      </w:r>
      <w:proofErr w:type="spellEnd"/>
      <w:r w:rsidR="00D13F56" w:rsidRPr="000146B7">
        <w:rPr>
          <w:sz w:val="22"/>
          <w:szCs w:val="22"/>
        </w:rPr>
        <w:t xml:space="preserve"> </w:t>
      </w:r>
      <w:proofErr w:type="spellStart"/>
      <w:r w:rsidR="00D13F56" w:rsidRPr="000146B7">
        <w:rPr>
          <w:sz w:val="22"/>
          <w:szCs w:val="22"/>
        </w:rPr>
        <w:t>mbh</w:t>
      </w:r>
      <w:proofErr w:type="spellEnd"/>
      <w:r w:rsidR="00D13F56" w:rsidRPr="000146B7">
        <w:rPr>
          <w:sz w:val="22"/>
          <w:szCs w:val="22"/>
        </w:rPr>
        <w:t xml:space="preserve"> i </w:t>
      </w:r>
      <w:r>
        <w:rPr>
          <w:sz w:val="22"/>
          <w:szCs w:val="22"/>
        </w:rPr>
        <w:t xml:space="preserve">      </w:t>
      </w:r>
    </w:p>
    <w:p w:rsidRDefault="000146B7" w:rsidP="000146B7" w:rsidR="000146B7">
      <w:pPr>
        <w:jc w:val="both"/>
        <w:rPr>
          <w:sz w:val="22"/>
          <w:szCs w:val="22"/>
        </w:rPr>
      </w:pPr>
      <w:r>
        <w:rPr>
          <w:sz w:val="22"/>
          <w:szCs w:val="22"/>
        </w:rPr>
        <w:t xml:space="preserve">            Zvonko </w:t>
      </w:r>
      <w:proofErr w:type="spellStart"/>
      <w:r>
        <w:rPr>
          <w:sz w:val="22"/>
          <w:szCs w:val="22"/>
        </w:rPr>
        <w:t>Stojević</w:t>
      </w:r>
      <w:proofErr w:type="spellEnd"/>
      <w:r>
        <w:rPr>
          <w:sz w:val="22"/>
          <w:szCs w:val="22"/>
        </w:rPr>
        <w:t xml:space="preserve">, radi savjetodavne funkcije i suradnje sa stečajnim upraviteljem pri izradi     </w:t>
      </w:r>
    </w:p>
    <w:p w:rsidRDefault="000146B7" w:rsidP="000146B7" w:rsidR="00D13F56" w:rsidRPr="000146B7">
      <w:pPr>
        <w:jc w:val="both"/>
        <w:rPr>
          <w:sz w:val="22"/>
          <w:szCs w:val="22"/>
        </w:rPr>
      </w:pPr>
      <w:r>
        <w:rPr>
          <w:sz w:val="22"/>
          <w:szCs w:val="22"/>
        </w:rPr>
        <w:t xml:space="preserve">           </w:t>
      </w:r>
      <w:proofErr w:type="spellStart"/>
      <w:r>
        <w:rPr>
          <w:sz w:val="22"/>
          <w:szCs w:val="22"/>
        </w:rPr>
        <w:t>s</w:t>
      </w:r>
      <w:r w:rsidR="00292EE7">
        <w:rPr>
          <w:sz w:val="22"/>
          <w:szCs w:val="22"/>
        </w:rPr>
        <w:t>tečaj</w:t>
      </w:r>
      <w:r>
        <w:rPr>
          <w:sz w:val="22"/>
          <w:szCs w:val="22"/>
        </w:rPr>
        <w:t>anog</w:t>
      </w:r>
      <w:proofErr w:type="spellEnd"/>
      <w:r>
        <w:rPr>
          <w:sz w:val="22"/>
          <w:szCs w:val="22"/>
        </w:rPr>
        <w:t xml:space="preserve"> plana.                              </w:t>
      </w:r>
    </w:p>
    <w:p w:rsidRDefault="00576D46" w:rsidP="000146B7" w:rsidR="00576D46">
      <w:pPr>
        <w:pStyle w:val="Odlomakpopisa"/>
        <w:numPr>
          <w:ilvl w:val="0"/>
          <w:numId w:val="3"/>
        </w:numPr>
        <w:jc w:val="both"/>
        <w:rPr>
          <w:sz w:val="22"/>
          <w:szCs w:val="22"/>
        </w:rPr>
      </w:pPr>
      <w:r>
        <w:rPr>
          <w:sz w:val="22"/>
          <w:szCs w:val="22"/>
        </w:rPr>
        <w:t>Izrada Predračuna troškova izrade stečajnog plana.</w:t>
      </w:r>
    </w:p>
    <w:p w:rsidRDefault="00576D46" w:rsidP="000146B7" w:rsidR="00576D46">
      <w:pPr>
        <w:pStyle w:val="Odlomakpopisa"/>
        <w:numPr>
          <w:ilvl w:val="0"/>
          <w:numId w:val="3"/>
        </w:numPr>
        <w:jc w:val="both"/>
        <w:rPr>
          <w:sz w:val="22"/>
          <w:szCs w:val="22"/>
        </w:rPr>
      </w:pPr>
      <w:r>
        <w:rPr>
          <w:sz w:val="22"/>
          <w:szCs w:val="22"/>
        </w:rPr>
        <w:t>Nastavak financiranja odvjetničkih usluga u sporovima veće vrijednosti.</w:t>
      </w:r>
    </w:p>
    <w:p w:rsidRDefault="00576D46" w:rsidP="000146B7" w:rsidR="00576D46">
      <w:pPr>
        <w:jc w:val="both"/>
        <w:rPr>
          <w:sz w:val="22"/>
          <w:szCs w:val="22"/>
        </w:rPr>
      </w:pPr>
    </w:p>
    <w:p w:rsidRDefault="000146B7" w:rsidP="000146B7" w:rsidR="000146B7" w:rsidRPr="00576D46">
      <w:pPr>
        <w:jc w:val="both"/>
        <w:rPr>
          <w:sz w:val="22"/>
          <w:szCs w:val="22"/>
        </w:rPr>
      </w:pPr>
    </w:p>
    <w:p w:rsidRDefault="00A833E4" w:rsidP="00A833E4" w:rsidR="00A833E4">
      <w:pPr>
        <w:jc w:val="center"/>
        <w:rPr>
          <w:b/>
          <w:sz w:val="22"/>
          <w:szCs w:val="22"/>
        </w:rPr>
      </w:pPr>
      <w:r w:rsidRPr="004575FB">
        <w:rPr>
          <w:b/>
          <w:sz w:val="22"/>
          <w:szCs w:val="22"/>
        </w:rPr>
        <w:t>U Dubrovniku,</w:t>
      </w:r>
      <w:r w:rsidR="00E816F4">
        <w:rPr>
          <w:b/>
          <w:sz w:val="22"/>
          <w:szCs w:val="22"/>
        </w:rPr>
        <w:t xml:space="preserve"> </w:t>
      </w:r>
      <w:r w:rsidR="00D13F56">
        <w:rPr>
          <w:b/>
          <w:sz w:val="22"/>
          <w:szCs w:val="22"/>
        </w:rPr>
        <w:t>11</w:t>
      </w:r>
      <w:r w:rsidR="00576D46">
        <w:rPr>
          <w:b/>
          <w:sz w:val="22"/>
          <w:szCs w:val="22"/>
        </w:rPr>
        <w:t>. siječnja 2019</w:t>
      </w:r>
      <w:r w:rsidRPr="004575FB">
        <w:rPr>
          <w:b/>
          <w:sz w:val="22"/>
          <w:szCs w:val="22"/>
        </w:rPr>
        <w:t xml:space="preserve">. </w:t>
      </w:r>
      <w:r w:rsidR="000146B7" w:rsidRPr="004575FB">
        <w:rPr>
          <w:b/>
          <w:sz w:val="22"/>
          <w:szCs w:val="22"/>
        </w:rPr>
        <w:t>G</w:t>
      </w:r>
      <w:r w:rsidRPr="004575FB">
        <w:rPr>
          <w:b/>
          <w:sz w:val="22"/>
          <w:szCs w:val="22"/>
        </w:rPr>
        <w:t>odine</w:t>
      </w:r>
    </w:p>
    <w:p w:rsidRDefault="000146B7" w:rsidP="00A833E4" w:rsidR="000146B7" w:rsidRPr="004575FB">
      <w:pPr>
        <w:jc w:val="center"/>
        <w:rPr>
          <w:b/>
          <w:sz w:val="22"/>
          <w:szCs w:val="22"/>
        </w:rPr>
      </w:pPr>
    </w:p>
    <w:p w:rsidRDefault="00A833E4" w:rsidP="00A833E4" w:rsidR="00A833E4" w:rsidRPr="004575FB">
      <w:pPr>
        <w:jc w:val="both"/>
        <w:rPr>
          <w:b/>
          <w:sz w:val="22"/>
          <w:szCs w:val="22"/>
        </w:rPr>
      </w:pPr>
    </w:p>
    <w:p w:rsidRDefault="00CD703D" w:rsidP="00A833E4" w:rsidR="00CD703D" w:rsidRPr="004575FB">
      <w:pPr>
        <w:jc w:val="both"/>
        <w:rPr>
          <w:b/>
          <w:sz w:val="22"/>
          <w:szCs w:val="22"/>
        </w:rPr>
      </w:pPr>
    </w:p>
    <w:p w:rsidRDefault="00A833E4" w:rsidP="00A833E4" w:rsidR="00A833E4" w:rsidRPr="004575FB">
      <w:pPr>
        <w:jc w:val="both"/>
        <w:rPr>
          <w:b/>
          <w:sz w:val="22"/>
          <w:szCs w:val="22"/>
        </w:rPr>
      </w:pPr>
    </w:p>
    <w:p w:rsidRDefault="00A833E4" w:rsidP="00A833E4" w:rsidR="00A833E4" w:rsidRPr="004575FB">
      <w:pPr>
        <w:jc w:val="both"/>
        <w:rPr>
          <w:b/>
          <w:sz w:val="22"/>
          <w:szCs w:val="22"/>
        </w:rPr>
      </w:pPr>
      <w:r w:rsidRPr="004575FB">
        <w:rPr>
          <w:b/>
          <w:sz w:val="22"/>
          <w:szCs w:val="22"/>
        </w:rPr>
        <w:tab/>
      </w:r>
      <w:r w:rsidRPr="004575FB">
        <w:rPr>
          <w:b/>
          <w:sz w:val="22"/>
          <w:szCs w:val="22"/>
        </w:rPr>
        <w:tab/>
      </w:r>
      <w:r w:rsidRPr="004575FB">
        <w:rPr>
          <w:b/>
          <w:sz w:val="22"/>
          <w:szCs w:val="22"/>
        </w:rPr>
        <w:tab/>
      </w:r>
      <w:r w:rsidRPr="004575FB">
        <w:rPr>
          <w:b/>
          <w:sz w:val="22"/>
          <w:szCs w:val="22"/>
        </w:rPr>
        <w:tab/>
      </w:r>
      <w:r w:rsidRPr="004575FB">
        <w:rPr>
          <w:b/>
          <w:sz w:val="22"/>
          <w:szCs w:val="22"/>
        </w:rPr>
        <w:tab/>
      </w:r>
      <w:r w:rsidRPr="004575FB">
        <w:rPr>
          <w:b/>
          <w:sz w:val="22"/>
          <w:szCs w:val="22"/>
        </w:rPr>
        <w:tab/>
      </w:r>
      <w:r w:rsidRPr="004575FB">
        <w:rPr>
          <w:b/>
          <w:sz w:val="22"/>
          <w:szCs w:val="22"/>
        </w:rPr>
        <w:tab/>
      </w:r>
      <w:r w:rsidRPr="004575FB">
        <w:rPr>
          <w:b/>
          <w:sz w:val="22"/>
          <w:szCs w:val="22"/>
        </w:rPr>
        <w:tab/>
        <w:t>Stečajni sudac:</w:t>
      </w:r>
    </w:p>
    <w:p w:rsidRDefault="008F1316" w:rsidP="00A833E4" w:rsidR="008F1316" w:rsidRPr="004575FB">
      <w:pPr>
        <w:jc w:val="both"/>
        <w:rPr>
          <w:b/>
          <w:sz w:val="22"/>
          <w:szCs w:val="22"/>
        </w:rPr>
      </w:pPr>
    </w:p>
    <w:p w:rsidRDefault="00A833E4" w:rsidP="00A833E4" w:rsidR="00A833E4" w:rsidRPr="00183C0F">
      <w:pPr>
        <w:jc w:val="both"/>
        <w:rPr>
          <w:b/>
          <w:sz w:val="22"/>
          <w:szCs w:val="22"/>
        </w:rPr>
      </w:pPr>
      <w:r w:rsidRPr="004575FB">
        <w:rPr>
          <w:b/>
          <w:sz w:val="22"/>
          <w:szCs w:val="22"/>
        </w:rPr>
        <w:tab/>
      </w:r>
      <w:r w:rsidRPr="004575FB">
        <w:rPr>
          <w:b/>
          <w:sz w:val="22"/>
          <w:szCs w:val="22"/>
        </w:rPr>
        <w:tab/>
      </w:r>
      <w:r w:rsidRPr="004575FB">
        <w:rPr>
          <w:b/>
          <w:sz w:val="22"/>
          <w:szCs w:val="22"/>
        </w:rPr>
        <w:tab/>
      </w:r>
      <w:r w:rsidRPr="004575FB">
        <w:rPr>
          <w:b/>
          <w:sz w:val="22"/>
          <w:szCs w:val="22"/>
        </w:rPr>
        <w:tab/>
      </w:r>
      <w:r w:rsidRPr="004575FB">
        <w:rPr>
          <w:b/>
          <w:sz w:val="22"/>
          <w:szCs w:val="22"/>
        </w:rPr>
        <w:tab/>
      </w:r>
      <w:r w:rsidRPr="004575FB">
        <w:rPr>
          <w:b/>
          <w:sz w:val="22"/>
          <w:szCs w:val="22"/>
        </w:rPr>
        <w:tab/>
      </w:r>
      <w:r w:rsidRPr="004575FB">
        <w:rPr>
          <w:b/>
          <w:sz w:val="22"/>
          <w:szCs w:val="22"/>
        </w:rPr>
        <w:tab/>
      </w:r>
      <w:r w:rsidRPr="004575FB">
        <w:rPr>
          <w:b/>
          <w:sz w:val="22"/>
          <w:szCs w:val="22"/>
        </w:rPr>
        <w:tab/>
        <w:t xml:space="preserve">Diana </w:t>
      </w:r>
      <w:proofErr w:type="spellStart"/>
      <w:r w:rsidRPr="004575FB">
        <w:rPr>
          <w:b/>
          <w:sz w:val="22"/>
          <w:szCs w:val="22"/>
        </w:rPr>
        <w:t>Butigan</w:t>
      </w:r>
      <w:proofErr w:type="spellEnd"/>
      <w:r w:rsidRPr="004575FB">
        <w:rPr>
          <w:b/>
          <w:sz w:val="22"/>
          <w:szCs w:val="22"/>
        </w:rPr>
        <w:t xml:space="preserve"> Granić</w:t>
      </w:r>
      <w:r w:rsidR="00676E12">
        <w:rPr>
          <w:b/>
          <w:sz w:val="22"/>
          <w:szCs w:val="22"/>
        </w:rPr>
        <w:t xml:space="preserve"> </w:t>
      </w:r>
    </w:p>
    <w:p w:rsidRDefault="00A309DA" w:rsidP="003F48DE" w:rsidR="00A309DA" w:rsidRPr="004575FB">
      <w:pPr>
        <w:jc w:val="both"/>
        <w:rPr>
          <w:b/>
          <w:sz w:val="22"/>
          <w:szCs w:val="22"/>
        </w:rPr>
      </w:pPr>
      <w:r w:rsidRPr="004575FB">
        <w:rPr>
          <w:b/>
          <w:sz w:val="22"/>
          <w:szCs w:val="22"/>
        </w:rPr>
        <w:t>DN-a:</w:t>
      </w:r>
    </w:p>
    <w:p w:rsidRDefault="00A309DA" w:rsidP="003F48DE" w:rsidR="00A309DA" w:rsidRPr="004575FB">
      <w:pPr>
        <w:jc w:val="both"/>
        <w:rPr>
          <w:sz w:val="22"/>
          <w:szCs w:val="22"/>
        </w:rPr>
      </w:pPr>
      <w:r w:rsidRPr="004575FB">
        <w:rPr>
          <w:sz w:val="22"/>
          <w:szCs w:val="22"/>
        </w:rPr>
        <w:t xml:space="preserve">- </w:t>
      </w:r>
      <w:r w:rsidR="007E1491" w:rsidRPr="004575FB">
        <w:rPr>
          <w:sz w:val="22"/>
          <w:szCs w:val="22"/>
        </w:rPr>
        <w:t>e-</w:t>
      </w:r>
      <w:r w:rsidRPr="004575FB">
        <w:rPr>
          <w:sz w:val="22"/>
          <w:szCs w:val="22"/>
        </w:rPr>
        <w:t>oglasna ploča suda</w:t>
      </w:r>
    </w:p>
    <w:p w:rsidRDefault="005B4706" w:rsidP="003F48DE" w:rsidR="005B4706" w:rsidRPr="004575FB">
      <w:pPr>
        <w:jc w:val="both"/>
        <w:rPr>
          <w:sz w:val="22"/>
          <w:szCs w:val="22"/>
        </w:rPr>
      </w:pPr>
    </w:p>
    <w:sectPr w:rsidSect="00384AC2" w:rsidR="005B4706" w:rsidRPr="004575FB">
      <w:pgSz w:h="16838" w:w="11906"/>
      <w:pgMar w:gutter="0" w:footer="709" w:header="709" w:left="1701" w:bottom="1440" w:right="1558" w:top="184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0B21A6"/>
    <w:multiLevelType w:val="hybridMultilevel"/>
    <w:tmpl w:val="158CF4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E37236C"/>
    <w:multiLevelType w:val="hybridMultilevel"/>
    <w:tmpl w:val="A718F3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0C6215A"/>
    <w:multiLevelType w:val="hybridMultilevel"/>
    <w:tmpl w:val="B8A640B0"/>
    <w:lvl w:tplc="2A403AE4" w:ilvl="0">
      <w:start w:val="1"/>
      <w:numFmt w:val="decimal"/>
      <w:lvlText w:val="%1."/>
      <w:lvlJc w:val="left"/>
      <w:pPr>
        <w:ind w:hanging="705" w:left="1065"/>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0915"/>
    <w:rsid w:val="000017AF"/>
    <w:rsid w:val="000146B7"/>
    <w:rsid w:val="0003442B"/>
    <w:rsid w:val="00044B16"/>
    <w:rsid w:val="000574DE"/>
    <w:rsid w:val="000A5687"/>
    <w:rsid w:val="000C7916"/>
    <w:rsid w:val="00183C0F"/>
    <w:rsid w:val="00195207"/>
    <w:rsid w:val="00195889"/>
    <w:rsid w:val="001A4B35"/>
    <w:rsid w:val="001D1E61"/>
    <w:rsid w:val="002558C7"/>
    <w:rsid w:val="002641C2"/>
    <w:rsid w:val="00292EE7"/>
    <w:rsid w:val="00301CA6"/>
    <w:rsid w:val="00335CBC"/>
    <w:rsid w:val="00361B3A"/>
    <w:rsid w:val="00384AC2"/>
    <w:rsid w:val="003A1FD0"/>
    <w:rsid w:val="003B7049"/>
    <w:rsid w:val="003D2A81"/>
    <w:rsid w:val="003D62AA"/>
    <w:rsid w:val="003E3ED5"/>
    <w:rsid w:val="003E4A69"/>
    <w:rsid w:val="003E4D46"/>
    <w:rsid w:val="003F48DE"/>
    <w:rsid w:val="00420E1C"/>
    <w:rsid w:val="004405B0"/>
    <w:rsid w:val="004575FB"/>
    <w:rsid w:val="00481E3C"/>
    <w:rsid w:val="004821EE"/>
    <w:rsid w:val="00487458"/>
    <w:rsid w:val="0048777B"/>
    <w:rsid w:val="004D2F5D"/>
    <w:rsid w:val="004E42D2"/>
    <w:rsid w:val="00553C1C"/>
    <w:rsid w:val="0055583A"/>
    <w:rsid w:val="00576D46"/>
    <w:rsid w:val="0059352E"/>
    <w:rsid w:val="005A3708"/>
    <w:rsid w:val="005B0E6D"/>
    <w:rsid w:val="005B4706"/>
    <w:rsid w:val="005D1561"/>
    <w:rsid w:val="005F4FB3"/>
    <w:rsid w:val="006012B8"/>
    <w:rsid w:val="00631A19"/>
    <w:rsid w:val="006729F6"/>
    <w:rsid w:val="00676E12"/>
    <w:rsid w:val="006A1E44"/>
    <w:rsid w:val="006A784D"/>
    <w:rsid w:val="00716566"/>
    <w:rsid w:val="007303F7"/>
    <w:rsid w:val="00741271"/>
    <w:rsid w:val="00750C55"/>
    <w:rsid w:val="00771D5E"/>
    <w:rsid w:val="007A4573"/>
    <w:rsid w:val="007B1062"/>
    <w:rsid w:val="007B7ED6"/>
    <w:rsid w:val="007D4EA4"/>
    <w:rsid w:val="007E1491"/>
    <w:rsid w:val="007E7F66"/>
    <w:rsid w:val="00811E99"/>
    <w:rsid w:val="00813656"/>
    <w:rsid w:val="00817C2E"/>
    <w:rsid w:val="00845D0C"/>
    <w:rsid w:val="00893EBE"/>
    <w:rsid w:val="008C25FB"/>
    <w:rsid w:val="008E45C3"/>
    <w:rsid w:val="008F1316"/>
    <w:rsid w:val="008F3FD0"/>
    <w:rsid w:val="009047DA"/>
    <w:rsid w:val="00936E5C"/>
    <w:rsid w:val="009C4F22"/>
    <w:rsid w:val="00A309DA"/>
    <w:rsid w:val="00A41C0C"/>
    <w:rsid w:val="00A663DA"/>
    <w:rsid w:val="00A76D54"/>
    <w:rsid w:val="00A833E4"/>
    <w:rsid w:val="00AA78E2"/>
    <w:rsid w:val="00AB6120"/>
    <w:rsid w:val="00B201ED"/>
    <w:rsid w:val="00BD6C0B"/>
    <w:rsid w:val="00BE6A38"/>
    <w:rsid w:val="00C063A8"/>
    <w:rsid w:val="00C1159D"/>
    <w:rsid w:val="00C152CD"/>
    <w:rsid w:val="00C51159"/>
    <w:rsid w:val="00C53922"/>
    <w:rsid w:val="00C71D43"/>
    <w:rsid w:val="00C91B65"/>
    <w:rsid w:val="00CA1D85"/>
    <w:rsid w:val="00CC4F10"/>
    <w:rsid w:val="00CD49F3"/>
    <w:rsid w:val="00CD703D"/>
    <w:rsid w:val="00CE3168"/>
    <w:rsid w:val="00D04469"/>
    <w:rsid w:val="00D04C69"/>
    <w:rsid w:val="00D13F56"/>
    <w:rsid w:val="00D22868"/>
    <w:rsid w:val="00D24925"/>
    <w:rsid w:val="00D640DD"/>
    <w:rsid w:val="00DA793F"/>
    <w:rsid w:val="00DE2974"/>
    <w:rsid w:val="00E272C7"/>
    <w:rsid w:val="00E816F4"/>
    <w:rsid w:val="00E85544"/>
    <w:rsid w:val="00E9120A"/>
    <w:rsid w:val="00F15A46"/>
    <w:rsid w:val="00F16BD9"/>
    <w:rsid w:val="00F26AA8"/>
    <w:rsid w:val="00F4377A"/>
    <w:rsid w:val="00F47553"/>
    <w:rsid w:val="00F765FF"/>
    <w:rsid w:val="00F918B5"/>
    <w:rsid w:val="00FE4B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85544"/>
    <w:rPr>
      <w:rFonts w:cs="Tahoma" w:hAnsi="Tahoma" w:ascii="Tahoma"/>
      <w:sz w:val="16"/>
      <w:szCs w:val="16"/>
    </w:rPr>
  </w:style>
  <w:style w:styleId="Odlomakpopisa" w:type="paragraph">
    <w:name w:val="List Paragraph"/>
    <w:basedOn w:val="Normal"/>
    <w:uiPriority w:val="34"/>
    <w:qFormat/>
    <w:rsid w:val="000574DE"/>
    <w:pPr>
      <w:ind w:left="708"/>
    </w:pPr>
  </w:style>
  <w:style w:styleId="Tekstrezerviranogmjesta" w:type="character">
    <w:name w:val="Placeholder Text"/>
    <w:basedOn w:val="Zadanifontodlomka"/>
    <w:uiPriority w:val="99"/>
    <w:semiHidden/>
    <w:rsid w:val="00000915"/>
    <w:rPr>
      <w:color w:val="808080"/>
      <w:bdr w:space="0" w:sz="0" w:color="auto" w:val="none"/>
      <w:shd w:fill="auto" w:color="auto" w:val="clear"/>
    </w:rPr>
  </w:style>
  <w:style w:customStyle="true" w:styleId="eSPISCCParagraphDefaultFont" w:type="character">
    <w:name w:val="eSPIS_CC_Paragraph Default Font"/>
    <w:basedOn w:val="Zadanifontodlomka"/>
    <w:rsid w:val="0000091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0091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0091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0091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85544"/>
    <w:rPr>
      <w:rFonts w:ascii="Tahoma" w:cs="Tahoma" w:hAnsi="Tahoma"/>
      <w:sz w:val="16"/>
      <w:szCs w:val="16"/>
    </w:rPr>
  </w:style>
  <w:style w:styleId="Odlomakpopisa" w:type="paragraph">
    <w:name w:val="List Paragraph"/>
    <w:basedOn w:val="Normal"/>
    <w:uiPriority w:val="34"/>
    <w:qFormat/>
    <w:rsid w:val="000574DE"/>
    <w:pPr>
      <w:ind w:left="708"/>
    </w:pPr>
  </w:style>
  <w:style w:styleId="Tekstrezerviranogmjesta" w:type="character">
    <w:name w:val="Placeholder Text"/>
    <w:basedOn w:val="Zadanifontodlomka"/>
    <w:uiPriority w:val="99"/>
    <w:semiHidden/>
    <w:rsid w:val="00000915"/>
    <w:rPr>
      <w:color w:val="808080"/>
      <w:bdr w:color="auto" w:space="0" w:sz="0" w:val="none"/>
      <w:shd w:color="auto" w:fill="auto" w:val="clear"/>
    </w:rPr>
  </w:style>
  <w:style w:customStyle="1" w:styleId="eSPISCCParagraphDefaultFont" w:type="character">
    <w:name w:val="eSPIS_CC_Paragraph Default Font"/>
    <w:basedOn w:val="Zadanifontodlomka"/>
    <w:rsid w:val="0000091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0091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0091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0091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http://tbn0.google.com/images?q=tbn:8lIypWC5bJjP1M:http://www.hnv.org.yu/images/grb-rh.jpg" TargetMode="Externa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
ORIGINAL U SUCA!!!!!!!</izvorni_sadrzaj>
    <derivirana_varijabla naziv="DomainObject.Predmet.Opis_1">prekid St-642/2011
ORIGINAL U SUCA!!!!!!!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St-19/2019</izvorni_sadrzaj>
    <derivirana_varijabla naziv="DomainObject.Predmet.OznakaBroj_1">St-19/2019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original spisa u suca</izvorni_sadrzaj>
    <derivirana_varijabla naziv="DomainObject.Predmet.PrimjedbaSuca_1">kopija spisa na VTS-u
original spisa u suca</derivirana_varijabla>
  </DomainObject.Predmet.PrimjedbaSuca>
  <DomainObject.Predmet.ProtustrankaFormated>
    <izvorni_sadrzaj>  BELVEDERE hotelsko turističko dioničko društvo - " u stečaju" zastupanog po punomoćniku Odvj. društvo Vedriš &amp; partneri; Zvonko Stojević; Vladimir Trešćec; Vladimir Trešćec</izvorni_sadrzaj>
    <derivirana_varijabla naziv="DomainObject.Predmet.ProtustrankaFormated_1">  BELVEDERE hotelsko turističko dioničko društvo - " u stečaju" zastupanog po punomoćniku Odvj. društvo Vedriš &amp; partneri;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Odvj. društvo Vedriš &amp; partneri; Zvonko Stojević; Vladimir Trešćec; Vladimir Trešćec</izvorni_sadrzaj>
    <derivirana_varijabla naziv="DomainObject.Predmet.ProtustrankaFormatedOIB_1">  BELVEDERE hotelsko turističko dioničko društvo - " u stečaju", OIB 43709213075 zastupanog po punomoćniku Odvj. društvo Vedriš &amp; partneri;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Odvj. društvo Vedriš &amp; partneri; Zvonko Stojević; Vladimir Trešćec; Vladimir Trešćec</izvorni_sadrzaj>
    <derivirana_varijabla naziv="DomainObject.Predmet.ProtustrankaFormatedWithAdress_1"> BELVEDERE hotelsko turističko dioničko društvo - " u stečaju", Frana Supila 28, Dubrovnik zastupanog po punomoćniku Odvj. društvo Vedriš &amp; partneri;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Odvj. društvo Vedriš &amp; partneri;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Odvj. društvo Vedriš &amp; partneri;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Miljenko Čaveliš zastupanog po punomoćniku Slavica Rozić; JELENA VUKOVIĆ zastupanog po punomoćniku Slavica Rozić; Mirko Barešić zastupanog po punomoćniku Slavica Rozić; Pavle Radonić zastupanog po punomoćniku Slavica Rozić</izvorni_sadrzaj>
    <derivirana_varijabla naziv="DomainObject.Predmet.StrankaFormated_1">  Branko Boljat zastupanog po punomoćniku Slavica Rozić; Miljenko Čaveliš zastupanog po punomoćniku Slavica Rozić; JELENA VUKOVIĆ zastupanog po punomoćniku Slavica Rozić; Mirko Barešić zastupanog po punomoćniku Slavica Rozić; Pavle Radonić zastupanog po punomoćniku Slavica Rozić</derivirana_varijabla>
  </DomainObject.Predmet.StrankaFormated>
  <DomainObject.Predmet.StrankaFormatedOIB>
    <izvorni_sadrzaj>  Branko Boljat, OIB 87307004234 zastupanog po punomoćniku Slavica Rozić; Miljenko Čaveliš, OIB 53410776793 zastupanog po punomoćniku Slavica Rozić; JELENA VUKOVIĆ zastupanog po punomoćniku Slavica Rozić; Mirko Barešić, OIB 36484657552 zastupanog po punomoćniku Slavica Rozić; Pavle Radonić, OIB 16840299952 zastupanog po punomoćniku Slavica Rozić</izvorni_sadrzaj>
    <derivirana_varijabla naziv="DomainObject.Predmet.StrankaFormatedOIB_1">  Branko Boljat, OIB 87307004234 zastupanog po punomoćniku Slavica Rozić; Miljenko Čaveliš, OIB 53410776793 zastupanog po punomoćniku Slavica Rozić; JELENA VUKOVIĆ zastupanog po punomoćniku Slavica Rozić; Mirko Barešić, OIB 36484657552 zastupanog po punomoćniku Slavica Rozić; Pavle Radonić, OIB 16840299952 zastupanog po punomoćniku Slavica Rozić</derivirana_varijabla>
  </DomainObject.Predmet.StrankaFormatedOIB>
  <DomainObject.Predmet.StrankaFormatedWithAdress>
    <izvorni_sadrzaj> Branko Boljat, Imotska 6, 20000 Dubrovnik zastupanog po punomoćniku Slavica Rozić; Miljenko Čaveliš, Gorica Svetoga Vlaha 37, 20000 Dubrovnik zastupanog po punomoćniku Slavica Rozić; JELENA VUKOVIĆ, Od Izvora 78, 20236 Mokošica zastupanog po punomoćniku Slavica Rozić; Mirko Barešić, Brnino 5, 20236 Nova Mokošica zastupanog po punomoćniku Slavica Rozić; Pavle Radonić, Marina Kneževića 28, 20236 Nova Mokošica zastupanog po punomoćniku Slavica Rozić</izvorni_sadrzaj>
    <derivirana_varijabla naziv="DomainObject.Predmet.StrankaFormatedWithAdress_1"> Branko Boljat, Imotska 6, 20000 Dubrovnik zastupanog po punomoćniku Slavica Rozić; Miljenko Čaveliš, Gorica Svetoga Vlaha 37, 20000 Dubrovnik zastupanog po punomoćniku Slavica Rozić; JELENA VUKOVIĆ, Od Izvora 78, 20236 Mokošica zastupanog po punomoćniku Slavica Rozić; Mirko Barešić, Brnino 5, 20236 Nova Mokošica zastupanog po punomoćniku Slavica Rozić; Pavle Radonić, Marina Kneževića 28, 20236 Nova Mokošica zastupanog po punomoćniku Slavica Rozić</derivirana_varijabla>
  </DomainObject.Predmet.StrankaFormatedWithAdress>
  <DomainObject.Predmet.StrankaFormatedWithAdressOIB>
    <izvorni_sadrzaj> Branko Boljat, OIB 87307004234, Imotska 6, 20000 Dubrovnik zastupanog po punomoćniku Slavica Rozić; Miljenko Čaveliš, OIB 53410776793, Gorica Svetoga Vlaha 37, 20000 Dubrovnik zastupanog po punomoćniku Slavica Rozić; JELENA VUKOVIĆ, Od Izvora 78, 20236 Mokošica zastupanog po punomoćniku Slavica Rozić; Mirko Barešić, OIB 36484657552, Brnino 5, 20236 Nova Mokošica zastupanog po punomoćniku Slavica Rozić; Pavle Radonić, OIB 16840299952, Marina Kneževića 28, 20236 Nova Mokošica zastupanog po punomoćniku Slavica Rozić</izvorni_sadrzaj>
    <derivirana_varijabla naziv="DomainObject.Predmet.StrankaFormatedWithAdressOIB_1"> Branko Boljat, OIB 87307004234, Imotska 6, 20000 Dubrovnik zastupanog po punomoćniku Slavica Rozić; Miljenko Čaveliš, OIB 53410776793, Gorica Svetoga Vlaha 37, 20000 Dubrovnik zastupanog po punomoćniku Slavica Rozić; JELENA VUKOVIĆ, Od Izvora 78, 20236 Mokošica zastupanog po punomoćniku Slavica Rozić; Mirko Barešić, OIB 36484657552, Brnino 5, 20236 Nova Mokošica zastupanog po punomoćniku Slavica Rozić; Pavle Radonić, OIB 16840299952, Marina Kneževića 28, 20236 Nova Mokošica zastupanog po punomoćniku Slavica Rozić</derivirana_varijabla>
  </DomainObject.Predmet.StrankaFormatedWithAdressOIB>
  <DomainObject.Predmet.StrankaWithAdress>
    <izvorni_sadrzaj>Branko Boljat Imotska 6,20000 Dubrovnik,Miljenko Čaveliš Gorica Svetoga Vlaha 37,20000 Dubrovnik,JELENA VUKOVIĆ Od Izvora 78,20236 Mokošica,Mirko Barešić Brnino 5,20236 Nova Mokošica,Pavle Radonić Marina Kneževića 28,20236 Nova Mokošica</izvorni_sadrzaj>
    <derivirana_varijabla naziv="DomainObject.Predmet.StrankaWithAdress_1">Branko Boljat Imotska 6,20000 Dubrovnik,Miljenko Čaveliš Gorica Svetoga Vlaha 37,20000 Dubrovnik,JELENA VUKOVIĆ Od Izvora 78,20236 Mokošica,Mirko Barešić Brnino 5,20236 Nova Mokošica,Pavle Radonić Marina Kneževića 28,20236 Nova Mokošica</derivirana_varijabla>
  </DomainObject.Predmet.StrankaWithAdress>
  <DomainObject.Predmet.StrankaWithAdressOIB>
    <izvorni_sadrzaj>Branko Boljat, OIB 87307004234, Imotska 6,20000 Dubrovnik,Miljenko Čaveliš, OIB 53410776793, Gorica Svetoga Vlaha 37,20000 Dubrovnik,JELENA VUKOVIĆ, Od Izvora 78,20236 Mokošica,Mirko Barešić, OIB 36484657552, Brnino 5,20236 Nova Mokošica,Pavle Radonić, OIB 16840299952, Marina Kneževića 28,20236 Nova Mokošica</izvorni_sadrzaj>
    <derivirana_varijabla naziv="DomainObject.Predmet.StrankaWithAdressOIB_1">Branko Boljat, OIB 87307004234, Imotska 6,20000 Dubrovnik,Miljenko Čaveliš, OIB 53410776793, Gorica Svetoga Vlaha 37,20000 Dubrovnik,JELENA VUKOVIĆ, Od Izvora 78,20236 Mokošica,Mirko Barešić, OIB 36484657552, Brnino 5,20236 Nova Mokošica,Pavle Radonić, OIB 16840299952, Marina Kneževića 28,20236 Nova Mokošica</derivirana_varijabla>
  </DomainObject.Predmet.StrankaWithAdressOIB>
  <DomainObject.Predmet.StrankaNazivFormated>
    <izvorni_sadrzaj>Branko Boljat,Miljenko Čaveliš,JELENA VUKOVIĆ,Mirko Barešić,Pavle Radonić</izvorni_sadrzaj>
    <derivirana_varijabla naziv="DomainObject.Predmet.StrankaNazivFormated_1">Branko Boljat,Miljenko Čaveliš,JELENA VUKOVIĆ,Mirko Barešić,Pavle Radonić</derivirana_varijabla>
  </DomainObject.Predmet.StrankaNazivFormated>
  <DomainObject.Predmet.StrankaNazivFormatedOIB>
    <izvorni_sadrzaj>Branko Boljat, OIB 87307004234,Miljenko Čaveliš, OIB 53410776793,JELENA VUKOVIĆ,Mirko Barešić, OIB 36484657552,Pavle Radonić, OIB 16840299952</izvorni_sadrzaj>
    <derivirana_varijabla naziv="DomainObject.Predmet.StrankaNazivFormatedOIB_1">Branko Boljat, OIB 87307004234,Miljenko Čaveliš, OIB 53410776793,JELENA VUKOVIĆ,Mirko Barešić, OIB 36484657552,Pavle Radonić, OIB 16840299952</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Branko Boljat zastupanog po punomoćniku Slavica Rozić</item>
      <item>Miljenko Čaveliš zastupanog po punomoćniku Slavica Rozić</item>
      <item>JELENA VUKOVIĆ zastupanog po punomoćniku Slavica Rozić</item>
      <item>Mirko Barešić zastupanog po punomoćniku Slavica Rozić</item>
      <item>Pavle Radonić zastupanog po punomoćniku Slavica Rozić</item>
    </izvorni_sadrzaj>
    <derivirana_varijabla naziv="DomainObject.Predmet.StrankaListFormated_1">
      <item>Branko Boljat zastupanog po punomoćniku Slavica Rozić</item>
      <item>Miljenko Čaveliš zastupanog po punomoćniku Slavica Rozić</item>
      <item>JELENA VUKOVIĆ zastupanog po punomoćniku Slavica Rozić</item>
      <item>Mirko Barešić zastupanog po punomoćniku Slavica Rozić</item>
      <item>Pavle Radonić zastupanog po punomoćniku Slavica Rozić</item>
    </derivirana_varijabla>
  </DomainObject.Predmet.StrankaListFormated>
  <DomainObject.Predmet.StrankaListFormatedOIB>
    <izvorni_sadrzaj>
      <item>Branko Boljat, OIB 87307004234 zastupanog po punomoćniku Slavica Rozić</item>
      <item>Miljenko Čaveliš, OIB 53410776793 zastupanog po punomoćniku Slavica Rozić</item>
      <item>JELENA VUKOVIĆ zastupanog po punomoćniku Slavica Rozić</item>
      <item>Mirko Barešić, OIB 36484657552 zastupanog po punomoćniku Slavica Rozić</item>
      <item>Pavle Radonić, OIB 16840299952 zastupanog po punomoćniku Slavica Rozić</item>
    </izvorni_sadrzaj>
    <derivirana_varijabla naziv="DomainObject.Predmet.StrankaListFormatedOIB_1">
      <item>Branko Boljat, OIB 87307004234 zastupanog po punomoćniku Slavica Rozić</item>
      <item>Miljenko Čaveliš, OIB 53410776793 zastupanog po punomoćniku Slavica Rozić</item>
      <item>JELENA VUKOVIĆ zastupanog po punomoćniku Slavica Rozić</item>
      <item>Mirko Barešić, OIB 36484657552 zastupanog po punomoćniku Slavica Rozić</item>
      <item>Pavle Radonić, OIB 16840299952 zastupanog po punomoćniku Slavica Rozić</item>
    </derivirana_varijabla>
  </DomainObject.Predmet.StrankaListFormatedOIB>
  <DomainObject.Predmet.StrankaListFormatedWithAdress>
    <izvorni_sadrzaj>
      <item>Branko Boljat, Imotska 6, 20000 Dubrovnik zastupanog po punomoćniku Slavica Rozić</item>
      <item>Miljenko Čaveliš, Gorica Svetoga Vlaha 37, 20000 Dubrovnik zastupanog po punomoćniku Slavica Rozić</item>
      <item>JELENA VUKOVIĆ, Od Izvora 78, 20236 Mokošica zastupanog po punomoćniku Slavica Rozić</item>
      <item>Mirko Barešić, Brnino 5, 20236 Nova Mokošica zastupanog po punomoćniku Slavica Rozić</item>
      <item>Pavle Radonić, Marina Kneževića 28, 20236 Nova Mokošica zastupanog po punomoćniku Slavica Rozić</item>
    </izvorni_sadrzaj>
    <derivirana_varijabla naziv="DomainObject.Predmet.StrankaListFormatedWithAdress_1">
      <item>Branko Boljat, Imotska 6, 20000 Dubrovnik zastupanog po punomoćniku Slavica Rozić</item>
      <item>Miljenko Čaveliš, Gorica Svetoga Vlaha 37, 20000 Dubrovnik zastupanog po punomoćniku Slavica Rozić</item>
      <item>JELENA VUKOVIĆ, Od Izvora 78, 20236 Mokošica zastupanog po punomoćniku Slavica Rozić</item>
      <item>Mirko Barešić, Brnino 5, 20236 Nova Mokošica zastupanog po punomoćniku Slavica Rozić</item>
      <item>Pavle Radonić, Marina Kneževića 28, 20236 Nova Mokošica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Miljenko Čaveliš, OIB 53410776793, Gorica Svetoga Vlaha 37, 20000 Dubrovnik zastupanog po punomoćniku Slavica Rozić</item>
      <item>JELENA VUKOVIĆ, Od Izvora 78, 20236 Mokošica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zvorni_sadrzaj>
    <derivirana_varijabla naziv="DomainObject.Predmet.StrankaListFormatedWithAdressOIB_1">
      <item>Branko Boljat, OIB 87307004234, Imotska 6, 20000 Dubrovnik zastupanog po punomoćniku Slavica Rozić</item>
      <item>Miljenko Čaveliš, OIB 53410776793, Gorica Svetoga Vlaha 37, 20000 Dubrovnik zastupanog po punomoćniku Slavica Rozić</item>
      <item>JELENA VUKOVIĆ, Od Izvora 78, 20236 Mokošica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derivirana_varijabla>
  </DomainObject.Predmet.StrankaListFormatedWithAdressOIB>
  <DomainObject.Predmet.StrankaListNazivFormated>
    <izvorni_sadrzaj>
      <item>Branko Boljat</item>
      <item>Miljenko Čaveliš</item>
      <item>JELENA VUKOVIĆ</item>
      <item>Mirko Barešić</item>
      <item>Pavle Radonić</item>
    </izvorni_sadrzaj>
    <derivirana_varijabla naziv="DomainObject.Predmet.StrankaListNazivFormated_1">
      <item>Branko Boljat</item>
      <item>Miljenko Čaveliš</item>
      <item>JELENA VUKOVIĆ</item>
      <item>Mirko Barešić</item>
      <item>Pavle Radonić</item>
    </derivirana_varijabla>
  </DomainObject.Predmet.StrankaListNazivFormated>
  <DomainObject.Predmet.StrankaListNazivFormatedOIB>
    <izvorni_sadrzaj>
      <item>Branko Boljat, OIB 87307004234</item>
      <item>Miljenko Čaveliš, OIB 53410776793</item>
      <item>JELENA VUKOVIĆ</item>
      <item>Mirko Barešić, OIB 36484657552</item>
      <item>Pavle Radonić, OIB 16840299952</item>
    </izvorni_sadrzaj>
    <derivirana_varijabla naziv="DomainObject.Predmet.StrankaListNazivFormatedOIB_1">
      <item>Branko Boljat, OIB 87307004234</item>
      <item>Miljenko Čaveliš, OIB 53410776793</item>
      <item>JELENA VUKOVIĆ</item>
      <item>Mirko Barešić, OIB 36484657552</item>
      <item>Pavle Radonić, OIB 16840299952</item>
    </derivirana_varijabla>
  </DomainObject.Predmet.StrankaListNazivFormatedOIB>
  <DomainObject.Predmet.ProtuStrankaListFormated>
    <izvorni_sadrzaj>
      <item>BELVEDERE hotelsko turističko dioničko društvo - " u stečaju" zastupanog po punomoćniku Odvj. društvo Vedriš &amp; partneri; Zvonko Stojević; Vladimir Trešćec; Vladimir Trešćec</item>
    </izvorni_sadrzaj>
    <derivirana_varijabla naziv="DomainObject.Predmet.ProtuStrankaListFormated_1">
      <item>BELVEDERE hotelsko turističko dioničko društvo - " u stečaju" zastupanog po punomoćniku Odvj. društvo Vedriš &amp; partneri;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Odvj. društvo Vedriš &amp; partneri; Zvonko Stojević; Vladimir Trešćec; Vladimir Trešćec</item>
    </izvorni_sadrzaj>
    <derivirana_varijabla naziv="DomainObject.Predmet.ProtuStrankaListFormatedOIB_1">
      <item>BELVEDERE hotelsko turističko dioničko društvo - " u stečaju", OIB 43709213075 zastupanog po punomoćniku Odvj. društvo Vedriš &amp; partneri;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Odvj. društvo Vedriš &amp; partneri; Zvonko Stojević; Vladimir Trešćec; Vladimir Trešćec</item>
    </izvorni_sadrzaj>
    <derivirana_varijabla naziv="DomainObject.Predmet.ProtuStrankaListFormatedWithAdress_1">
      <item>BELVEDERE hotelsko turističko dioničko društvo - " u stečaju", Frana Supila 28, Dubrovnik zastupanog po punomoćniku Odvj. društvo Vedriš &amp; partneri;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Odvj. društvo Vedriš &amp; partneri;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Odvj. društvo Vedriš &amp; partneri;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odv. Krunoslav Vukalović</item>
      <item>pun. Tomislav Orehovec</item>
      <item>VILA LARUS d.o.o. za poslovanje nekretninama, turizam i ugostiteljstvo</item>
      <item>Zoran Miletić, stečajni upravitelj</item>
      <item>Zoran Miletić</item>
      <item>Nedjeljka Asanović Sarić</item>
      <item>Dubravko Luetić</item>
      <item>Vlaho Sutić</item>
      <item>ODV. DRUŠTVO HONDL,KONIĆ,ŠIMUNOVIĆ</item>
      <item>Slavica Rozić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 punomoćnik sudionika u postupku BELVEDERE hotelsko turističko dioničko društvo - " u stečaju"</item>
      <item>Vladimir Trešćec punomoćnik sudionika u postupku BELVEDERE hotelsko turističko dioničko društvo - " u stečaju"</item>
      <item>Jure Matković</item>
      <item>Luis Diez De Onate</item>
      <item>Zvonko Stojević punomoćnik sudionika u postupku BELVEDERE hotelsko turističko dioničko društvo - " u stečaju"</item>
    </izvorni_sadrzaj>
    <derivirana_varijabla naziv="DomainObject.Predmet.OstaliListFormated_1">
      <item>Hrvatska poštanska banka d.d. Zagreb</item>
      <item>odv. Krunoslav Vukalović</item>
      <item>pun. Tomislav Orehovec</item>
      <item>VILA LARUS d.o.o. za poslovanje nekretninama, turizam i ugostiteljstvo</item>
      <item>Zoran Miletić, stečajni upravitelj</item>
      <item>Zoran Miletić</item>
      <item>Nedjeljka Asanović Sarić</item>
      <item>Dubravko Luetić</item>
      <item>Vlaho Sutić</item>
      <item>ODV. DRUŠTVO HONDL,KONIĆ,ŠIMUNOVIĆ</item>
      <item>Slavica Rozić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 punomoćnik sudionika u postupku BELVEDERE hotelsko turističko dioničko društvo - " u stečaju"</item>
      <item>Vladimir Trešćec punomoćnik sudionika u postupku BELVEDERE hotelsko turističko dioničko društvo - " u stečaju"</item>
      <item>Jure Matković</item>
      <item>Luis Diez De Onate</item>
      <item>Zvonko Stojević punomoćnik sudionika u postupku BELVEDERE hotelsko turističko dioničko društvo - " u stečaju"</item>
    </derivirana_varijabla>
  </DomainObject.Predmet.OstaliListFormated>
  <DomainObject.Predmet.OstaliListFormatedOIB>
    <izvorni_sadrzaj>
      <item>Hrvatska poštanska banka d.d. Zagreb, OIB 87939104217</item>
      <item>odv. Krunoslav Vukalović</item>
      <item>pun. Tomislav Orehovec</item>
      <item>VILA LARUS d.o.o. za poslovanje nekretninama, turizam i ugostiteljstvo, OIB 08520928782</item>
      <item>Zoran Miletić, stečajni upravitelj, OIB 73025684607</item>
      <item>Zoran Miletić, OIB 73025684607</item>
      <item>Nedjeljka Asanović Sarić</item>
      <item>Dubravko Luetić</item>
      <item>Vlaho Sutić</item>
      <item>ODV. DRUŠTVO HONDL,KONIĆ,ŠIMUNOVIĆ, OIB 66555217074</item>
      <item>Slavica Rozić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 punomoćnik sudionika u postupku BELVEDERE hotelsko turističko dioničko društvo - " u stečaju"</item>
      <item>Vladimir Trešćec punomoćnik sudionika u postupku BELVEDERE hotelsko turističko dioničko društvo - " u stečaju"</item>
      <item>Jure Matković, OIB 77997550993</item>
      <item>Luis Diez De Onate</item>
      <item>Zvonko Stojević punomoćnik sudionika u postupku BELVEDERE hotelsko turističko dioničko društvo - " u stečaju"</item>
    </izvorni_sadrzaj>
    <derivirana_varijabla naziv="DomainObject.Predmet.OstaliListFormatedOIB_1">
      <item>Hrvatska poštanska banka d.d. Zagreb, OIB 87939104217</item>
      <item>odv. Krunoslav Vukalović</item>
      <item>pun. Tomislav Orehovec</item>
      <item>VILA LARUS d.o.o. za poslovanje nekretninama, turizam i ugostiteljstvo, OIB 08520928782</item>
      <item>Zoran Miletić, stečajni upravitelj, OIB 73025684607</item>
      <item>Zoran Miletić, OIB 73025684607</item>
      <item>Nedjeljka Asanović Sarić</item>
      <item>Dubravko Luetić</item>
      <item>Vlaho Sutić</item>
      <item>ODV. DRUŠTVO HONDL,KONIĆ,ŠIMUNOVIĆ, OIB 66555217074</item>
      <item>Slavica Rozić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 punomoćnik sudionika u postupku BELVEDERE hotelsko turističko dioničko društvo - " u stečaju"</item>
      <item>Vladimir Trešćec punomoćnik sudionika u postupku BELVEDERE hotelsko turističko dioničko društvo - " u stečaju"</item>
      <item>Jure Matković, OIB 77997550993</item>
      <item>Luis Diez De Onate</item>
      <item>Zvonko Stojević punomoćnik sudionika u postupku BELVEDERE hotelsko turističko dioničko društvo - " u stečaju"</item>
    </derivirana_varijabla>
  </DomainObject.Predmet.OstaliListFormatedOIB>
  <DomainObject.Predmet.OstaliListFormatedWithAdress>
    <izvorni_sadrzaj>
      <item>Hrvatska poštanska banka d.d. Zagreb, Jurišićeva 4, 10000 Zagreb</item>
      <item>odv. Krunoslav Vukalović</item>
      <item>pun. Tomislav Orehovec</item>
      <item>VILA LARUS d.o.o. za poslovanje nekretninama, turizam i ugostiteljstvo, Lozica 40, 20236 Mokošica</item>
      <item>Zoran Miletić, stečajni upravitelj, Nazorov Prilaz 1a, 21000 Split</item>
      <item>Zoran Miletić, Nazorov Prilaz 1a, 21000 Split</item>
      <item>Nedjeljka Asanović Sarić</item>
      <item>Dubravko Luetić</item>
      <item>Vlaho Sutić</item>
      <item>ODV. DRUŠTVO HONDL,KONIĆ,ŠIMUNOVIĆ, ZVONARIČKOG 3, 10000 Zagreb</item>
      <item>Slavica Rozić, Dubrovnik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 V.Lisinskog 6, 42000 Varaždin</item>
      <item>Branka Vukojević, Ulica grada Mainza 32, 10000 Zagreb</item>
      <item>Odv. Viktorija Knežević</item>
      <item>Odvj. društvo Vedriš &amp; partneri, Ozaljska 136,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Jure Matković, Viškovo 41, 51216 Viškovo</item>
      <item>Luis Diez De Onate</item>
      <item>Zvonko Stojević punomoćnik sudionika u postupku BELVEDERE hotelsko turističko dioničko društvo - " u stečaju"</item>
    </izvorni_sadrzaj>
    <derivirana_varijabla naziv="DomainObject.Predmet.OstaliListFormatedWithAdress_1">
      <item>Hrvatska poštanska banka d.d. Zagreb, Jurišićeva 4, 10000 Zagreb</item>
      <item>odv. Krunoslav Vukalović</item>
      <item>pun. Tomislav Orehovec</item>
      <item>VILA LARUS d.o.o. za poslovanje nekretninama, turizam i ugostiteljstvo, Lozica 40, 20236 Mokošica</item>
      <item>Zoran Miletić, stečajni upravitelj, Nazorov Prilaz 1a, 21000 Split</item>
      <item>Zoran Miletić, Nazorov Prilaz 1a, 21000 Split</item>
      <item>Nedjeljka Asanović Sarić</item>
      <item>Dubravko Luetić</item>
      <item>Vlaho Sutić</item>
      <item>ODV. DRUŠTVO HONDL,KONIĆ,ŠIMUNOVIĆ, ZVONARIČKOG 3, 10000 Zagreb</item>
      <item>Slavica Rozić, Dubrovnik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 V.Lisinskog 6, 42000 Varaždin</item>
      <item>Branka Vukojević, Ulica grada Mainza 32, 10000 Zagreb</item>
      <item>Odv. Viktorija Knežević</item>
      <item>Odvj. društvo Vedriš &amp; partneri, Ozaljska 136,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Jure Matković, Viškovo 41, 51216 Viškovo</item>
      <item>Luis Diez De Onate</item>
      <item>Zvonko Stojević punomoćnik sudionika u postupku BELVEDERE hotelsko turističko dioničko društvo - " u stečaju"</item>
    </derivirana_varijabla>
  </DomainObject.Predmet.OstaliListFormatedWithAdress>
  <DomainObject.Predmet.OstaliListFormatedWithAdressOIB>
    <izvorni_sadrzaj>
      <item>Hrvatska poštanska banka d.d. Zagreb, OIB 87939104217, Jurišićeva 4, 10000 Zagreb</item>
      <item>odv. Krunoslav Vukalović</item>
      <item>pun. Tomislav Orehovec</item>
      <item>VILA LARUS d.o.o. za poslovanje nekretninama, turizam i ugostiteljstvo, OIB 08520928782, Lozica 40, 20236 Mokošica</item>
      <item>Zoran Miletić, stečajni upravitelj, OIB 73025684607, Nazorov Prilaz 1a, 21000 Split</item>
      <item>Zoran Miletić, OIB 73025684607, Nazorov Prilaz 1a, 21000 Split</item>
      <item>Nedjeljka Asanović Sarić</item>
      <item>Dubravko Luetić</item>
      <item>Vlaho Sutić</item>
      <item>ODV. DRUŠTVO HONDL,KONIĆ,ŠIMUNOVIĆ, OIB 66555217074, ZVONARIČKOG 3, 10000 Zagreb</item>
      <item>Slavica Rozić, Dubrovnik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 V.Lisinskog 6, 42000 Varaždin</item>
      <item>Branka Vukojević, Ulica grada Mainza 32, 10000 Zagreb</item>
      <item>Odv. Viktorija Knežević</item>
      <item>Odvj. društvo Vedriš &amp; partneri, Ozaljska 136,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Jure Matković, OIB 77997550993, Viškovo 41, 51216 Viškovo</item>
      <item>Luis Diez De Onate</item>
      <item>Zvonko Stojević punomoćnik sudionika u postupku BELVEDERE hotelsko turističko dioničko društvo - " u stečaju"</item>
    </izvorni_sadrzaj>
    <derivirana_varijabla naziv="DomainObject.Predmet.OstaliListFormatedWithAdressOIB_1">
      <item>Hrvatska poštanska banka d.d. Zagreb, OIB 87939104217, Jurišićeva 4, 10000 Zagreb</item>
      <item>odv. Krunoslav Vukalović</item>
      <item>pun. Tomislav Orehovec</item>
      <item>VILA LARUS d.o.o. za poslovanje nekretninama, turizam i ugostiteljstvo, OIB 08520928782, Lozica 40, 20236 Mokošica</item>
      <item>Zoran Miletić, stečajni upravitelj, OIB 73025684607, Nazorov Prilaz 1a, 21000 Split</item>
      <item>Zoran Miletić, OIB 73025684607, Nazorov Prilaz 1a, 21000 Split</item>
      <item>Nedjeljka Asanović Sarić</item>
      <item>Dubravko Luetić</item>
      <item>Vlaho Sutić</item>
      <item>ODV. DRUŠTVO HONDL,KONIĆ,ŠIMUNOVIĆ, OIB 66555217074, ZVONARIČKOG 3, 10000 Zagreb</item>
      <item>Slavica Rozić, Dubrovnik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 V.Lisinskog 6, 42000 Varaždin</item>
      <item>Branka Vukojević, Ulica grada Mainza 32, 10000 Zagreb</item>
      <item>Odv. Viktorija Knežević</item>
      <item>Odvj. društvo Vedriš &amp; partneri, Ozaljska 136,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Jure Matković, OIB 77997550993, Viškovo 41, 51216 Viškovo</item>
      <item>Luis Diez De Onate</item>
      <item>Zvonko Stojević punomoćnik sudionika u postupku BELVEDERE hotelsko turističko dioničko društvo - " u stečaju"</item>
    </derivirana_varijabla>
  </DomainObject.Predmet.OstaliListFormatedWithAdressOIB>
  <DomainObject.Predmet.OstaliListNazivFormated>
    <izvorni_sadrzaj>
      <item>Hrvatska poštanska banka d.d. Zagreb</item>
      <item>odv. Krunoslav Vukalović</item>
      <item>pun. Tomislav Orehovec</item>
      <item>VILA LARUS d.o.o. za poslovanje nekretninama, turizam i ugostiteljstvo</item>
      <item>Zoran Miletić, stečajni upravitelj</item>
      <item>Zoran Miletić</item>
      <item>Nedjeljka Asanović Sarić</item>
      <item>Dubravko Luetić</item>
      <item>Vlaho Sutić</item>
      <item>ODV. DRUŠTVO HONDL,KONIĆ,ŠIMUNOVIĆ</item>
      <item>Slavica Rozić</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item>
      <item>Vladimir Trešćec</item>
      <item>Jure Matković</item>
      <item>Luis Diez De Onate</item>
      <item>Zvonko Stojević</item>
    </izvorni_sadrzaj>
    <derivirana_varijabla naziv="DomainObject.Predmet.OstaliListNazivFormated_1">
      <item>Hrvatska poštanska banka d.d. Zagreb</item>
      <item>odv. Krunoslav Vukalović</item>
      <item>pun. Tomislav Orehovec</item>
      <item>VILA LARUS d.o.o. za poslovanje nekretninama, turizam i ugostiteljstvo</item>
      <item>Zoran Miletić, stečajni upravitelj</item>
      <item>Zoran Miletić</item>
      <item>Nedjeljka Asanović Sarić</item>
      <item>Dubravko Luetić</item>
      <item>Vlaho Sutić</item>
      <item>ODV. DRUŠTVO HONDL,KONIĆ,ŠIMUNOVIĆ</item>
      <item>Slavica Rozić</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item>
      <item>Vladimir Trešćec</item>
      <item>Jure Matković</item>
      <item>Luis Diez De Onate</item>
      <item>Zvonko Stojević</item>
    </derivirana_varijabla>
  </DomainObject.Predmet.OstaliListNazivFormated>
  <DomainObject.Predmet.OstaliListNazivFormatedOIB>
    <izvorni_sadrzaj>
      <item>Hrvatska poštanska banka d.d. Zagreb, OIB 87939104217</item>
      <item>odv. Krunoslav Vukalović</item>
      <item>pun. Tomislav Orehovec</item>
      <item>VILA LARUS d.o.o. za poslovanje nekretninama, turizam i ugostiteljstvo, OIB 08520928782</item>
      <item>Zoran Miletić, stečajni upravitelj, OIB 73025684607</item>
      <item>Zoran Miletić, OIB 73025684607</item>
      <item>Nedjeljka Asanović Sarić</item>
      <item>Dubravko Luetić</item>
      <item>Vlaho Sutić</item>
      <item>ODV. DRUŠTVO HONDL,KONIĆ,ŠIMUNOVIĆ, OIB 66555217074</item>
      <item>Slavica Rozić</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item>
      <item>Vladimir Trešćec</item>
      <item>Jure Matković, OIB 77997550993</item>
      <item>Luis Diez De Onate</item>
      <item>Zvonko Stojević</item>
    </izvorni_sadrzaj>
    <derivirana_varijabla naziv="DomainObject.Predmet.OstaliListNazivFormatedOIB_1">
      <item>Hrvatska poštanska banka d.d. Zagreb, OIB 87939104217</item>
      <item>odv. Krunoslav Vukalović</item>
      <item>pun. Tomislav Orehovec</item>
      <item>VILA LARUS d.o.o. za poslovanje nekretninama, turizam i ugostiteljstvo, OIB 08520928782</item>
      <item>Zoran Miletić, stečajni upravitelj, OIB 73025684607</item>
      <item>Zoran Miletić, OIB 73025684607</item>
      <item>Nedjeljka Asanović Sarić</item>
      <item>Dubravko Luetić</item>
      <item>Vlaho Sutić</item>
      <item>ODV. DRUŠTVO HONDL,KONIĆ,ŠIMUNOVIĆ, OIB 66555217074</item>
      <item>Slavica Rozić</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item>
      <item>Vladimir Trešćec</item>
      <item>Jure Matković, OIB 77997550993</item>
      <item>Luis Diez De Onate</item>
      <item>Zvonko Stojević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Hrvatska poštanska banka d.d. Zagreb</item>
      <item>odv. Krunoslav Vukalović</item>
      <item>pun. Tomislav Orehovec</item>
      <item>VILA LARUS d.o.o. za poslovanje nekretninama, turizam i ugostiteljstvo</item>
      <item>Zoran Miletić, stečajni upravitelj</item>
      <item>Branko Boljat</item>
      <item>Miljenko Čaveliš</item>
      <item>JELENA VUKOVIĆ</item>
      <item>Mirko Barešić</item>
      <item>Pavle Radonić</item>
      <item>Zoran Miletić</item>
      <item>Nedjeljka Asanović Sarić</item>
      <item>Dubravko Luetić</item>
      <item>Vlaho Sutić</item>
      <item>ODV. DRUŠTVO HONDL,KONIĆ,ŠIMUNOVIĆ</item>
      <item>Slavica Rozić</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item>
      <item>Vladimir Trešćec</item>
      <item>Jure Matković</item>
      <item>Luis Diez De Onate</item>
      <item>Zvonko Stojević</item>
    </izvorni_sadrzaj>
    <derivirana_varijabla naziv="DomainObject.Predmet.SudioniciListNaziv_1">
      <item>BELVEDERE hotelsko turističko dioničko društvo - " u stečaju"</item>
      <item>Hrvatska poštanska banka d.d. Zagreb</item>
      <item>odv. Krunoslav Vukalović</item>
      <item>pun. Tomislav Orehovec</item>
      <item>VILA LARUS d.o.o. za poslovanje nekretninama, turizam i ugostiteljstvo</item>
      <item>Zoran Miletić, stečajni upravitelj</item>
      <item>Branko Boljat</item>
      <item>Miljenko Čaveliš</item>
      <item>JELENA VUKOVIĆ</item>
      <item>Mirko Barešić</item>
      <item>Pavle Radonić</item>
      <item>Zoran Miletić</item>
      <item>Nedjeljka Asanović Sarić</item>
      <item>Dubravko Luetić</item>
      <item>Vlaho Sutić</item>
      <item>ODV. DRUŠTVO HONDL,KONIĆ,ŠIMUNOVIĆ</item>
      <item>Slavica Rozić</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item>
      <item>Vladimir Trešćec</item>
      <item>Jure Matković</item>
      <item>Luis Diez De Onate</item>
      <item>Zvonko Stojević</item>
    </derivirana_varijabla>
  </DomainObject.Predmet.SudioniciListNaziv>
  <DomainObject.Predmet.SudioniciListAdressOIB>
    <izvorni_sadrzaj>
      <item>BELVEDERE hotelsko turističko dioničko društvo - " u stečaju", OIB 43709213075, Frana Supila 28,Dubrovnik</item>
      <item>Hrvatska poštanska banka d.d. Zagreb, OIB 87939104217, Jurišićeva 4,10000 Zagreb</item>
      <item>odv. Krunoslav Vukalović</item>
      <item>pun. Tomislav Orehovec</item>
      <item>VILA LARUS d.o.o. za poslovanje nekretninama, turizam i ugostiteljstvo, OIB 08520928782, Lozica 40,20236 Mokošica</item>
      <item>Zoran Miletić, stečajni upravitelj, OIB 73025684607, Nazorov Prilaz 1a,21000 Split</item>
      <item>Branko Boljat, OIB 87307004234, Imotska 6,20000 Dubrovnik</item>
      <item>Miljenko Čaveliš, OIB 53410776793, Gorica Svetoga Vlaha 37,20000 Dubrovnik</item>
      <item>JELENA VUKOVIĆ, Od Izvora 78,20236 Mokošica</item>
      <item>Mirko Barešić, OIB 36484657552, Brnino 5,20236 Nova Mokošica</item>
      <item>Pavle Radonić, OIB 16840299952, Marina Kneževića 28,20236 Nova Mokošica</item>
      <item>Zoran Miletić, OIB 73025684607, Nazorov Prilaz 1a,21000 Split</item>
      <item>Nedjeljka Asanović Sarić</item>
      <item>Dubravko Luetić</item>
      <item>Vlaho Sutić</item>
      <item>ODV. DRUŠTVO HONDL,KONIĆ,ŠIMUNOVIĆ, OIB 66555217074, ZVONARIČKOG 3,10000 Zagreb</item>
      <item>Slavica Rozić, Dubrovnik</item>
      <item>Ljiljana Lakić za HEP</item>
      <item>Ivana Anić za INU d.d.</item>
      <item>Vlatka Vedriš za odv.dr. Vedriš</item>
      <item>Tihan Hilje zamj. ŽDO</item>
      <item>Odvj. društvo Uskoković &amp; partneri, V.Lisinskog 6,42000 Varaždin</item>
      <item>Branka Vukojević, Ulica grada Mainza 32,10000 Zagreb</item>
      <item>Odv. Viktorija Knežević</item>
      <item>Odvj. društvo Vedriš &amp; partneri, Ozaljska 136,10000 Zagreb</item>
      <item>Vladimir Trešćec, Z. Rihtmana 4,10000 Zagreb</item>
      <item>Vladimir Trešćec, Z.Rihtmana 4,10000 Zagreb</item>
      <item>Jure Matković, OIB 77997550993, Viškovo 41,51216 Viškovo</item>
      <item>Luis Diez De Onate</item>
      <item>Zvonko Stojević</item>
    </izvorni_sadrzaj>
    <derivirana_varijabla naziv="DomainObject.Predmet.SudioniciListAdressOIB_1">
      <item>BELVEDERE hotelsko turističko dioničko društvo - " u stečaju", OIB 43709213075, Frana Supila 28,Dubrovnik</item>
      <item>Hrvatska poštanska banka d.d. Zagreb, OIB 87939104217, Jurišićeva 4,10000 Zagreb</item>
      <item>odv. Krunoslav Vukalović</item>
      <item>pun. Tomislav Orehovec</item>
      <item>VILA LARUS d.o.o. za poslovanje nekretninama, turizam i ugostiteljstvo, OIB 08520928782, Lozica 40,20236 Mokošica</item>
      <item>Zoran Miletić, stečajni upravitelj, OIB 73025684607, Nazorov Prilaz 1a,21000 Split</item>
      <item>Branko Boljat, OIB 87307004234, Imotska 6,20000 Dubrovnik</item>
      <item>Miljenko Čaveliš, OIB 53410776793, Gorica Svetoga Vlaha 37,20000 Dubrovnik</item>
      <item>JELENA VUKOVIĆ, Od Izvora 78,20236 Mokošica</item>
      <item>Mirko Barešić, OIB 36484657552, Brnino 5,20236 Nova Mokošica</item>
      <item>Pavle Radonić, OIB 16840299952, Marina Kneževića 28,20236 Nova Mokošica</item>
      <item>Zoran Miletić, OIB 73025684607, Nazorov Prilaz 1a,21000 Split</item>
      <item>Nedjeljka Asanović Sarić</item>
      <item>Dubravko Luetić</item>
      <item>Vlaho Sutić</item>
      <item>ODV. DRUŠTVO HONDL,KONIĆ,ŠIMUNOVIĆ, OIB 66555217074, ZVONARIČKOG 3,10000 Zagreb</item>
      <item>Slavica Rozić, Dubrovnik</item>
      <item>Ljiljana Lakić za HEP</item>
      <item>Ivana Anić za INU d.d.</item>
      <item>Vlatka Vedriš za odv.dr. Vedriš</item>
      <item>Tihan Hilje zamj. ŽDO</item>
      <item>Odvj. društvo Uskoković &amp; partneri, V.Lisinskog 6,42000 Varaždin</item>
      <item>Branka Vukojević, Ulica grada Mainza 32,10000 Zagreb</item>
      <item>Odv. Viktorija Knežević</item>
      <item>Odvj. društvo Vedriš &amp; partneri, Ozaljska 136,10000 Zagreb</item>
      <item>Vladimir Trešćec, Z. Rihtmana 4,10000 Zagreb</item>
      <item>Vladimir Trešćec, Z.Rihtmana 4,10000 Zagreb</item>
      <item>Jure Matković, OIB 77997550993, Viškovo 41,51216 Viškovo</item>
      <item>Luis Diez De Onate</item>
      <item>Zvonko Stojević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87939104217</item>
      <item>, OIB null</item>
      <item>, OIB null</item>
      <item>, OIB 08520928782</item>
      <item>, OIB 73025684607</item>
      <item>, OIB 87307004234</item>
      <item>, OIB 53410776793</item>
      <item>, OIB null</item>
      <item>, OIB 36484657552</item>
      <item>, OIB 16840299952</item>
      <item>, OIB 73025684607</item>
      <item>, OIB null</item>
      <item>, OIB null</item>
      <item>, OIB null</item>
      <item>, OIB 66555217074</item>
      <item>, OIB null</item>
      <item>, OIB null</item>
      <item>, OIB null</item>
      <item>, OIB null</item>
      <item>, OIB null</item>
      <item>, OIB null</item>
      <item>, OIB null</item>
      <item>, OIB null</item>
      <item>, OIB null</item>
      <item>, OIB null</item>
      <item>, OIB null</item>
      <item>, OIB 77997550993</item>
      <item>, OIB null</item>
      <item>, OIB null</item>
    </izvorni_sadrzaj>
    <derivirana_varijabla naziv="DomainObject.Predmet.SudioniciListNazivOIB_1">
      <item>, OIB 43709213075</item>
      <item>, OIB 87939104217</item>
      <item>, OIB null</item>
      <item>, OIB null</item>
      <item>, OIB 08520928782</item>
      <item>, OIB 73025684607</item>
      <item>, OIB 87307004234</item>
      <item>, OIB 53410776793</item>
      <item>, OIB null</item>
      <item>, OIB 36484657552</item>
      <item>, OIB 16840299952</item>
      <item>, OIB 73025684607</item>
      <item>, OIB null</item>
      <item>, OIB null</item>
      <item>, OIB null</item>
      <item>, OIB 66555217074</item>
      <item>, OIB null</item>
      <item>, OIB null</item>
      <item>, OIB null</item>
      <item>, OIB null</item>
      <item>, OIB null</item>
      <item>, OIB null</item>
      <item>, OIB null</item>
      <item>, OIB null</item>
      <item>, OIB null</item>
      <item>, OIB null</item>
      <item>, OIB null</item>
      <item>, OIB 77997550993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A0F7E4-6279-4167-8CF7-08BCDB6CB7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218</properties:Words>
  <properties:Characters>1081</properties:Characters>
  <properties:Lines>43</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1402</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2489</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2019-01-10T14:09:00Z</dcterms:created>
  <dc:creator>RH-TDU</dc:creator>
  <cp:lastModifiedBy>Sanja Vuković</cp:lastModifiedBy>
  <cp:lastPrinted>2019-01-11T13:00:00Z</cp:lastPrinted>
  <dcterms:modified xmlns:xsi="http://www.w3.org/2001/XMLSchema-instance" xsi:type="dcterms:W3CDTF">2019-01-11T13:03:00Z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(BELVEDERE SKUPŠTINA VJEROVNIKA.docx)</vt:lpwstr>
  </prop:property>
  <prop:property name="CC_coloring" pid="4" fmtid="{D5CDD505-2E9C-101B-9397-08002B2CF9AE}">
    <vt:bool>false</vt:bool>
  </prop:property>
  <prop:property name="BrojStranica" pid="5" fmtid="{D5CDD505-2E9C-101B-9397-08002B2CF9AE}">
    <vt:i4>1</vt:i4>
  </prop:property>
</prop:Properties>
</file>