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bf87" w14:paraId="dd8bf87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F166D7">
        <w:rPr>
          <w:rFonts w:hAnsi="Times New Roman" w:ascii="Times New Roman"/>
          <w:szCs w:val="24"/>
          <w:lang w:val="hr-HR"/>
        </w:rPr>
        <w:t>2910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F166D7" w:rsidRPr="00992825">
        <w:rPr>
          <w:rFonts w:hAnsi="Times New Roman" w:ascii="Times New Roman"/>
          <w:szCs w:val="24"/>
          <w:lang w:val="hr-HR"/>
        </w:rPr>
        <w:t>PANORAMA S MOSTA jednostavno društvo s ograničenom odgovornošću za ugostiteljstvo i usluge</w:t>
      </w:r>
      <w:r w:rsidR="00F166D7">
        <w:rPr>
          <w:rFonts w:hAnsi="Times New Roman" w:ascii="Times New Roman"/>
          <w:szCs w:val="24"/>
          <w:lang w:val="hr-HR"/>
        </w:rPr>
        <w:t xml:space="preserve">, Zagreb (Grad Zagreb), Trpanjska 47, OIB: </w:t>
      </w:r>
      <w:r w:rsidR="00F166D7" w:rsidRPr="00992825">
        <w:rPr>
          <w:rFonts w:hAnsi="Times New Roman" w:ascii="Times New Roman"/>
          <w:szCs w:val="24"/>
          <w:lang w:val="hr-HR"/>
        </w:rPr>
        <w:t>35375627893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8A3A91">
        <w:rPr>
          <w:rFonts w:hAnsi="Times New Roman" w:ascii="Times New Roman"/>
          <w:szCs w:val="24"/>
          <w:lang w:val="hr-HR"/>
        </w:rPr>
        <w:t xml:space="preserve">3. srpnja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8A3A91">
        <w:rPr>
          <w:rFonts w:hAnsi="Times New Roman" w:ascii="Times New Roman"/>
          <w:szCs w:val="24"/>
          <w:lang w:val="hr-HR"/>
        </w:rPr>
        <w:t xml:space="preserve">3. srpnja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3D072D" w:rsidR="00A114DD" w:rsidRPr="008D7F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7D61A9">
        <w:rPr>
          <w:rFonts w:hAnsi="Times New Roman" w:ascii="Times New Roman"/>
          <w:szCs w:val="24"/>
          <w:lang w:val="hr-HR"/>
        </w:rPr>
        <w:t xml:space="preserve"> na adresu dužnika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30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9643F">
      <w:rPr>
        <w:rFonts w:hAnsi="Times New Roman" w:ascii="Times New Roman"/>
        <w:lang w:val="hr-HR"/>
      </w:rPr>
      <w:t>29</w:t>
    </w:r>
    <w:r w:rsidR="00F166D7">
      <w:rPr>
        <w:rFonts w:hAnsi="Times New Roman" w:ascii="Times New Roman"/>
        <w:lang w:val="hr-HR"/>
      </w:rPr>
      <w:t>10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0012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D61A9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A3A91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096C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0D73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5305A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166D7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0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0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St-2910/2018</izvorni_sadrzaj>
    <derivirana_varijabla naziv="DomainObject.Predmet.OznakaBroj_1">St-2910/2018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PANORAMA S MOSTA jednostavno društvo s ograničenom odgovornošću za ugostiteljstvo i usluge zastupanog po punomoćniku Viktor Buranyi</izvorni_sadrzaj>
    <derivirana_varijabla naziv="DomainObject.Predmet.ProtustrankaFormated_1">  PANORAMA S MOSTA jednostavno društvo s ograničenom odgovornošću za ugostiteljstvo i usluge zastupanog po punomoćniku Viktor Buranyi</derivirana_varijabla>
  </DomainObject.Predmet.ProtustrankaFormated>
  <DomainObject.Predmet.ProtustrankaFormatedOIB>
    <izvorni_sadrzaj>  PANORAMA S MOSTA jednostavno društvo s ograničenom odgovornošću za ugostiteljstvo i usluge, OIB 35375627893 zastupanog po punomoćniku Viktor Buranyi</izvorni_sadrzaj>
    <derivirana_varijabla naziv="DomainObject.Predmet.ProtustrankaFormatedOIB_1">  PANORAMA S MOSTA jednostavno društvo s ograničenom odgovornošću za ugostiteljstvo i usluge, OIB 35375627893 zastupanog po punomoćniku Viktor Buranyi</derivirana_varijabla>
  </DomainObject.Predmet.ProtustrankaFormatedOIB>
  <DomainObject.Predmet.ProtustrankaFormatedWithAdress>
    <izvorni_sadrzaj> PANORAMA S MOSTA jednostavno društvo s ograničenom odgovornošću za ugostiteljstvo i usluge, Trpanjska 47, 10000 Zagreb zastupanog po punomoćniku Viktor Buranyi</izvorni_sadrzaj>
    <derivirana_varijabla naziv="DomainObject.Predmet.ProtustrankaFormatedWithAdress_1"> PANORAMA S MOSTA jednostavno društvo s ograničenom odgovornošću za ugostiteljstvo i usluge, Trpanjska 47, 10000 Zagreb zastupanog po punomoćniku Viktor Buranyi</derivirana_varijabla>
  </DomainObject.Predmet.ProtustrankaFormatedWithAdress>
  <DomainObject.Predmet.ProtustrankaFormatedWithAdressOIB>
    <izvorni_sadrzaj> PANORAMA S MOSTA jednostavno društvo s ograničenom odgovornošću za ugostiteljstvo i usluge, OIB 35375627893, Trpanjska 47, 10000 Zagreb zastupanog po punomoćniku Viktor Buranyi</izvorni_sadrzaj>
    <derivirana_varijabla naziv="DomainObject.Predmet.ProtustrankaFormatedWithAdressOIB_1"> PANORAMA S MOSTA jednostavno društvo s ograničenom odgovornošću za ugostiteljstvo i usluge, OIB 35375627893, Trpanjska 47, 10000 Zagreb zastupanog po punomoćniku Viktor Buranyi</derivirana_varijabla>
  </DomainObject.Predmet.ProtustrankaFormatedWithAdressOIB>
  <DomainObject.Predmet.ProtustrankaWithAdress>
    <izvorni_sadrzaj>PANORAMA S MOSTA jednostavno društvo s ograničenom odgovornošću za ugostiteljstvo i usluge Trpanjska 47, 10000 Zagreb</izvorni_sadrzaj>
    <derivirana_varijabla naziv="DomainObject.Predmet.ProtustrankaWithAdress_1">PANORAMA S MOSTA jednostavno društvo s ograničenom odgovornošću za ugostiteljstvo i usluge Trpanjska 47, 10000 Zagreb</derivirana_varijabla>
  </DomainObject.Predmet.ProtustrankaWithAdress>
  <DomainObject.Predmet.ProtustrankaWithAdressOIB>
    <izvorni_sadrzaj>PANORAMA S MOSTA jednostavno društvo s ograničenom odgovornošću za ugostiteljstvo i usluge, OIB 35375627893, Trpanjska 47, 10000 Zagreb</izvorni_sadrzaj>
    <derivirana_varijabla naziv="DomainObject.Predmet.ProtustrankaWithAdressOIB_1">PANORAMA S MOSTA jednostavno društvo s ograničenom odgovornošću za ugostiteljstvo i usluge, OIB 35375627893, Trpanjska 47, 10000 Zagreb</derivirana_varijabla>
  </DomainObject.Predmet.ProtustrankaWithAdressOIB>
  <DomainObject.Predmet.ProtustrankaNazivFormated>
    <izvorni_sadrzaj>PANORAMA S MOSTA jednostavno društvo s ograničenom odgovornošću za ugostiteljstvo i usluge</izvorni_sadrzaj>
    <derivirana_varijabla naziv="DomainObject.Predmet.ProtustrankaNazivFormated_1">PANORAMA S MOSTA jednostavno društvo s ograničenom odgovornošću za ugostiteljstvo i usluge</derivirana_varijabla>
  </DomainObject.Predmet.ProtustrankaNazivFormated>
  <DomainObject.Predmet.ProtustrankaNazivFormatedOIB>
    <izvorni_sadrzaj>PANORAMA S MOSTA jednostavno društvo s ograničenom odgovornošću za ugostiteljstvo i usluge, OIB 35375627893</izvorni_sadrzaj>
    <derivirana_varijabla naziv="DomainObject.Predmet.ProtustrankaNazivFormatedOIB_1">PANORAMA S MOSTA jednostavno društvo s ograničenom odgovornošću za ugostiteljstvo i usluge, OIB 35375627893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S MOSTA jednostavno društvo s ograničenom odgovornošću za ugostiteljstvo i usluge zastupanog po punomoćniku Viktor Buranyi</item>
    </izvorni_sadrzaj>
    <derivirana_varijabla naziv="DomainObject.Predmet.ProtuStrankaListFormated_1">
      <item>PANORAMA S MOSTA jednostavno društvo s ograničenom odgovornošću za ugostiteljstvo i usluge zastupanog po punomoćniku Viktor Buranyi</item>
    </derivirana_varijabla>
  </DomainObject.Predmet.ProtuStrankaListFormated>
  <DomainObject.Predmet.ProtuStrankaListFormatedOIB>
    <izvorni_sadrzaj>
      <item>PANORAMA S MOSTA jednostavno društvo s ograničenom odgovornošću za ugostiteljstvo i usluge, OIB 35375627893 zastupanog po punomoćniku Viktor Buranyi</item>
    </izvorni_sadrzaj>
    <derivirana_varijabla naziv="DomainObject.Predmet.ProtuStrankaListFormatedOIB_1">
      <item>PANORAMA S MOSTA jednostavno društvo s ograničenom odgovornošću za ugostiteljstvo i usluge, OIB 35375627893 zastupanog po punomoćniku Viktor Buranyi</item>
    </derivirana_varijabla>
  </DomainObject.Predmet.ProtuStrankaListFormatedOIB>
  <DomainObject.Predmet.ProtuStrankaListFormatedWithAdress>
    <izvorni_sadrzaj>
      <item>PANORAMA S MOSTA jednostavno društvo s ograničenom odgovornošću za ugostiteljstvo i usluge, Trpanjska 47, 10000 Zagreb zastupanog po punomoćniku Viktor Buranyi</item>
    </izvorni_sadrzaj>
    <derivirana_varijabla naziv="DomainObject.Predmet.ProtuStrankaListFormatedWithAdress_1">
      <item>PANORAMA S MOSTA jednostavno društvo s ograničenom odgovornošću za ugostiteljstvo i usluge, Trpanjska 47, 10000 Zagreb zastupanog po punomoćniku Viktor Buranyi</item>
    </derivirana_varijabla>
  </DomainObject.Predmet.ProtuStrankaListFormatedWithAdress>
  <DomainObject.Predmet.ProtuStrankaListFormatedWithAdressOIB>
    <izvorni_sadrzaj>
      <item>PANORAMA S MOSTA jednostavno društvo s ograničenom odgovornošću za ugostiteljstvo i usluge, OIB 35375627893, Trpanjska 47, 10000 Zagreb zastupanog po punomoćniku Viktor Buranyi</item>
    </izvorni_sadrzaj>
    <derivirana_varijabla naziv="DomainObject.Predmet.ProtuStrankaListFormatedWithAdressOIB_1">
      <item>PANORAMA S MOSTA jednostavno društvo s ograničenom odgovornošću za ugostiteljstvo i usluge, OIB 35375627893, Trpanjska 47, 10000 Zagreb zastupanog po punomoćniku Viktor Buranyi</item>
    </derivirana_varijabla>
  </DomainObject.Predmet.ProtuStrankaListFormatedWithAdressOIB>
  <DomainObject.Predmet.ProtuStrankaListNazivFormated>
    <izvorni_sadrzaj>
      <item>PANORAMA S MOSTA jednostavno društvo s ograničenom odgovornošću za ugostiteljstvo i usluge</item>
    </izvorni_sadrzaj>
    <derivirana_varijabla naziv="DomainObject.Predmet.ProtuStrankaListNazivFormated_1">
      <item>PANORAMA S MOSTA jednostavno društvo s ograničenom odgovornošću za ugostiteljstvo i usluge</item>
    </derivirana_varijabla>
  </DomainObject.Predmet.ProtuStrankaListNazivFormated>
  <DomainObject.Predmet.ProtuStrankaListNazivFormatedOIB>
    <izvorni_sadrzaj>
      <item>PANORAMA S MOSTA jednostavno društvo s ograničenom odgovornošću za ugostiteljstvo i usluge, OIB 35375627893</item>
    </izvorni_sadrzaj>
    <derivirana_varijabla naziv="DomainObject.Predmet.ProtuStrankaListNazivFormatedOIB_1">
      <item>PANORAMA S MOSTA jednostavno društvo s ograničenom odgovornošću za ugostiteljstvo i usluge, OIB 35375627893</item>
    </derivirana_varijabla>
  </DomainObject.Predmet.ProtuStrankaListNazivFormatedOIB>
  <DomainObject.Predmet.OstaliListFormated>
    <izvorni_sadrzaj>
      <item>Viktor Buranyi punomoćnik sudionika u postupku PANORAMA S MOSTA jednostavno društvo s ograničenom odgovornošću za ugostiteljstvo i usluge</item>
    </izvorni_sadrzaj>
    <derivirana_varijabla naziv="DomainObject.Predmet.OstaliListFormated_1">
      <item>Viktor Buranyi punomoćnik sudionika u postupku PANORAMA S MOSTA jednostavno društvo s ograničenom odgovornošću za ugostiteljstvo i usluge</item>
    </derivirana_varijabla>
  </DomainObject.Predmet.OstaliListFormated>
  <DomainObject.Predmet.OstaliListFormatedOIB>
    <izvorni_sadrzaj>
      <item>Viktor Buranyi, OIB 46209495444 punomoćnik sudionika u postupku PANORAMA S MOSTA jednostavno društvo s ograničenom odgovornošću za ugostiteljstvo i usluge</item>
    </izvorni_sadrzaj>
    <derivirana_varijabla naziv="DomainObject.Predmet.OstaliListFormatedOIB_1">
      <item>Viktor Buranyi, OIB 46209495444 punomoćnik sudionika u postupku PANORAMA S MOSTA jednostavno društvo s ograničenom odgovornošću za ugostiteljstvo i usluge</item>
    </derivirana_varijabla>
  </DomainObject.Predmet.OstaliListFormatedOIB>
  <DomainObject.Predmet.OstaliListFormatedWithAdress>
    <izvorni_sadrzaj>
      <item>Viktor Buranyi, Istenhegyi u. 42/a, Budimpešta punomoćnik sudionika u postupku PANORAMA S MOSTA jednostavno društvo s ograničenom odgovornošću za ugostiteljstvo i usluge</item>
    </izvorni_sadrzaj>
    <derivirana_varijabla naziv="DomainObject.Predmet.OstaliListFormatedWithAdress_1">
      <item>Viktor Buranyi, Istenhegyi u. 42/a, Budimpešta punomoćnik sudionika u postupku PANORAMA S MOSTA jednostavno društvo s ograničenom odgovornošću za ugostiteljstvo i usluge</item>
    </derivirana_varijabla>
  </DomainObject.Predmet.OstaliListFormatedWithAdress>
  <DomainObject.Predmet.OstaliListFormatedWithAdressOIB>
    <izvorni_sadrzaj>
      <item>Viktor Buranyi, OIB 46209495444, Istenhegyi u. 42/a, Budimpešta punomoćnik sudionika u postupku PANORAMA S MOSTA jednostavno društvo s ograničenom odgovornošću za ugostiteljstvo i usluge</item>
    </izvorni_sadrzaj>
    <derivirana_varijabla naziv="DomainObject.Predmet.OstaliListFormatedWithAdressOIB_1">
      <item>Viktor Buranyi, OIB 46209495444, Istenhegyi u. 42/a, Budimpešta punomoćnik sudionika u postupku PANORAMA S MOSTA jednostavno društvo s ograničenom odgovornošću za ugostiteljstvo i usluge</item>
    </derivirana_varijabla>
  </DomainObject.Predmet.OstaliListFormatedWithAdressOIB>
  <DomainObject.Predmet.OstaliListNazivFormated>
    <izvorni_sadrzaj>
      <item>Viktor Buranyi</item>
    </izvorni_sadrzaj>
    <derivirana_varijabla naziv="DomainObject.Predmet.OstaliListNazivFormated_1">
      <item>Viktor Buranyi</item>
    </derivirana_varijabla>
  </DomainObject.Predmet.OstaliListNazivFormated>
  <DomainObject.Predmet.OstaliListNazivFormatedOIB>
    <izvorni_sadrzaj>
      <item>Viktor Buranyi, OIB 46209495444</item>
    </izvorni_sadrzaj>
    <derivirana_varijabla naziv="DomainObject.Predmet.OstaliListNazivFormatedOIB_1">
      <item>Viktor Buranyi, OIB 46209495444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S MOSTA jednostavno društvo s ograničenom odgovornošću za ugostiteljstvo i usluge</izvorni_sadrzaj>
    <derivirana_varijabla naziv="DomainObject.Predmet.ProtustrankaIDrugi_1">PANORAMA S MOSTA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S MOSTA jednostavno društvo s ograničenom odgovornošću za ugostiteljstvo i usluge, OIB 35375627893, Trpanjska 47, 10000 Zagreb</izvorni_sadrzaj>
    <derivirana_varijabla naziv="DomainObject.Predmet.ProtustrankaIDrugiAdressOIB_1">PANORAMA S MOSTA jednostavno društvo s ograničenom odgovornošću za ugostiteljstvo i usluge, OIB 35375627893,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S MOSTA jednostavno društvo s ograničenom odgovornošću za ugostiteljstvo i usluge</item>
      <item>Viktor Buranyi</item>
    </izvorni_sadrzaj>
    <derivirana_varijabla naziv="DomainObject.Predmet.SudioniciListNaziv_1">
      <item>FINA Regionalni centar Zagreb</item>
      <item>PANORAMA S MOSTA jednostavno društvo s ograničenom odgovornošću za ugostiteljstvo i usluge</item>
      <item>Viktor Buranyi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S MOSTA jednostavno društvo s ograničenom odgovornošću za ugostiteljstvo i usluge, OIB 35375627893, Trpanjska 47,10000 Zagreb</item>
      <item>Viktor Buranyi, OIB 46209495444, Istenhegyi u. 42/a,Budimpešta</item>
    </izvorni_sadrzaj>
    <derivirana_varijabla naziv="DomainObject.Predmet.SudioniciListAdressOIB_1">
      <item>FINA Regionalni centar Zagreb, OIB 85821130368, Trg svibanjskih žrtava 1995. 1,10000 Zagreb</item>
      <item>PANORAMA S MOSTA jednostavno društvo s ograničenom odgovornošću za ugostiteljstvo i usluge, OIB 35375627893, Trpanjska 47,10000 Zagreb</item>
      <item>Viktor Buranyi, OIB 46209495444, Istenhegyi u. 42/a,Budimpešta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35375627893</item>
      <item>, OIB 46209495444</item>
    </izvorni_sadrzaj>
    <derivirana_varijabla naziv="DomainObject.Predmet.SudioniciListNazivOIB_1">
      <item>, OIB 85821130368</item>
      <item>, OIB 35375627893</item>
      <item>, OIB 46209495444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9D84A-CAF5-41C9-897C-D201D63C6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2342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2019-03-07T07:50:00Z</dcterms:created>
  <dc:creator>Sudsko vijeæe</dc:creator>
  <cp:lastModifiedBy>Katarina Babić</cp:lastModifiedBy>
  <cp:lastPrinted>2019-07-03T11:16:00Z</cp:lastPrinted>
  <dcterms:modified xmlns:xsi="http://www.w3.org/2001/XMLSchema-instance" xsi:type="dcterms:W3CDTF">2019-07-03T11:16:00Z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(2910-18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