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a72c" w14:paraId="bc5a72c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851F78" w:rsidR="00FD3E68">
      <w:pPr>
        <w:spacing w:lineRule="auto" w:line="240" w:after="0"/>
        <w:jc w:val="both"/>
      </w:pPr>
      <w:r>
        <w:tab/>
      </w:r>
      <w:r w:rsidR="00646C58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VIKI NOVA j.d.o.o. za trgovinu i usluge, OIB: 34821345009 sa sjedištem u Koprivnička 70, 48260 Križevci, dana 24. listopada 2016. godine</w:t>
      </w:r>
    </w:p>
    <w:p w:rsidRDefault="00851F78" w:rsidP="00851F78" w:rsidR="00851F7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46C58">
        <w:t>VIKI NOVA j.d.o.o. za trgovinu i usluge, OIB: 34821345009 sa sjedištem u Koprivnička 70, 48260 Križevci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851F78">
        <w:t>24</w:t>
      </w:r>
      <w:r>
        <w:t xml:space="preserve">. </w:t>
      </w:r>
      <w:r w:rsidR="00851F78">
        <w:t>listopada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646C58">
        <w:t>Martina Grgec iz Zagreba, Bukovačka cesta 51, OIB: 88481884644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46C58">
        <w:t>VIKI NOVA j.d.o.o. za trgovinu i usluge, OIB: 34821345009 sa sjedištem u Koprivnička 70, 48260 Križevci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646C58">
        <w:t>VIKI NOVA j.d.o.o. za trgovinu i usluge, OIB: 34821345009 sa sjedištem u Koprivnička 70, 48260 Križevci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646C58" w:rsidR="00646C58">
      <w:pPr>
        <w:spacing w:lineRule="auto" w:line="240" w:after="0"/>
        <w:jc w:val="both"/>
      </w:pPr>
      <w:r>
        <w:tab/>
      </w:r>
      <w:r w:rsidR="00646C58">
        <w:t>Predlagatelj je 17.3.2016. podnio ovome sudu prijedlog za otvaranje stečajnog postupka nad dužnikom, navodeći da dužnik na dan 1. rujna 2015. ima evidentirane neizvršene osnove za plaćanje u ukupnom iznosu od 25.551,04 kn.</w:t>
      </w:r>
    </w:p>
    <w:p w:rsidRDefault="00076878" w:rsidP="00855775" w:rsidR="00855775">
      <w:pPr>
        <w:spacing w:lineRule="auto" w:line="240" w:after="0"/>
        <w:jc w:val="both"/>
      </w:pPr>
      <w:r>
        <w:t xml:space="preserve"> </w:t>
      </w:r>
    </w:p>
    <w:p w:rsidRDefault="00076878" w:rsidP="00DE0388" w:rsidR="00DE0388">
      <w:pPr>
        <w:spacing w:lineRule="auto" w:line="240" w:after="0"/>
        <w:jc w:val="both"/>
      </w:pPr>
      <w:r>
        <w:tab/>
        <w:t xml:space="preserve">Sud je tijekom postupka ovosudnim rješenjem </w:t>
      </w:r>
      <w:r w:rsidR="00646C58">
        <w:t>St-446/16-7 od 21. rujna 2016.</w:t>
      </w:r>
      <w:r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</w:t>
      </w:r>
      <w:r w:rsidR="00DE0388">
        <w:lastRenderedPageBreak/>
        <w:t xml:space="preserve">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0F0F26">
        <w:t>24</w:t>
      </w:r>
      <w:r>
        <w:t>.</w:t>
      </w:r>
      <w:r w:rsidR="006A3220">
        <w:t xml:space="preserve"> </w:t>
      </w:r>
      <w:r w:rsidR="000F0F26">
        <w:t>listopada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2E384C">
        <w:t>,v.r.</w:t>
      </w:r>
    </w:p>
    <w:p w:rsidRDefault="002538A8" w:rsidP="002538A8" w:rsidR="002538A8">
      <w:pPr>
        <w:spacing w:lineRule="auto" w:line="240" w:after="0"/>
        <w:jc w:val="both"/>
      </w:pPr>
    </w:p>
    <w:p w:rsidRDefault="003949D4" w:rsidP="0091204E" w:rsidR="003949D4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 xml:space="preserve">Financijska agencija </w:t>
      </w:r>
      <w:r w:rsidR="00DB4AE2" w:rsidRPr="000B019C">
        <w:t>Augusta Cesarca 2, Varaždin</w:t>
      </w:r>
    </w:p>
    <w:p w:rsidRDefault="00646C58" w:rsidP="003D2DEA" w:rsidR="00F36B83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Stečajna</w:t>
      </w:r>
      <w:r w:rsidR="005F330C" w:rsidRPr="000B019C">
        <w:t xml:space="preserve"> upravitelj</w:t>
      </w:r>
      <w:r>
        <w:t>ica</w:t>
      </w:r>
      <w:r w:rsidR="005F330C" w:rsidRPr="000B019C">
        <w:t xml:space="preserve"> </w:t>
      </w:r>
      <w:r>
        <w:t>Martina Grgec iz Zagreba, Bukovačka cesta 51, OIB: 88481884644</w:t>
      </w:r>
    </w:p>
    <w:p w:rsidRDefault="000F0F26" w:rsidP="000F0F26" w:rsidR="000F0F26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Direktor dužnika </w:t>
      </w:r>
      <w:r w:rsidR="00646C58">
        <w:t>Darko Gibas, Reka, Starogradska 55/b</w:t>
      </w:r>
    </w:p>
    <w:p w:rsidRDefault="005F330C" w:rsidP="005F330C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52E" w:rsidP="00B92760" w:rsidR="009A152E">
      <w:pPr>
        <w:spacing w:lineRule="auto" w:line="240" w:after="0"/>
      </w:pPr>
      <w:r>
        <w:separator/>
      </w:r>
    </w:p>
  </w:endnote>
  <w:endnote w:id="0" w:type="continuationSeparator">
    <w:p w:rsidRDefault="009A152E" w:rsidP="00B92760" w:rsidR="009A15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52E" w:rsidP="00B92760" w:rsidR="009A152E">
      <w:pPr>
        <w:spacing w:lineRule="auto" w:line="240" w:after="0"/>
      </w:pPr>
      <w:r>
        <w:separator/>
      </w:r>
    </w:p>
  </w:footnote>
  <w:footnote w:id="0" w:type="continuationSeparator">
    <w:p w:rsidRDefault="009A152E" w:rsidP="00B92760" w:rsidR="009A15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844">
          <w:rPr>
            <w:noProof/>
          </w:rPr>
          <w:t>2</w:t>
        </w:r>
        <w:r>
          <w:fldChar w:fldCharType="end"/>
        </w:r>
      </w:p>
    </w:sdtContent>
  </w:sdt>
  <w:p w:rsidRDefault="00646C58" w:rsidP="00646C58" w:rsidR="00B92760">
    <w:pPr>
      <w:jc w:val="right"/>
    </w:pPr>
    <w:r>
      <w:t>Poslovni broj: 2 St-446/16-8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646C58">
      <w:t>446/16-8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F330C"/>
    <w:rsid w:val="00605C60"/>
    <w:rsid w:val="00606844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A152E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NOVA jednostavno društvo s ograničenom odgovornošću za trgovinu i usluge</izvorni_sadrzaj>
    <derivirana_varijabla naziv="DomainObject.Predmet.ProtustrankaFormated_1">  VIKI NOVA jednostavno društvo s ograničenom odgovornošću za trgovinu i usluge</derivirana_varijabla>
  </DomainObject.Predmet.ProtustrankaFormated>
  <DomainObject.Predmet.ProtustrankaFormatedOIB>
    <izvorni_sadrzaj>  VIKI NOVA jednostavno društvo s ograničenom odgovornošću za trgovinu i usluge, OIB 34821345009</izvorni_sadrzaj>
    <derivirana_varijabla naziv="DomainObject.Predmet.ProtustrankaFormatedOIB_1">  VIKI NOVA jednostavno društvo s ograničenom odgovornošću za trgovinu i usluge, OIB 34821345009</derivirana_varijabla>
  </DomainObject.Predmet.ProtustrankaFormatedOIB>
  <DomainObject.Predmet.ProtustrankaFormatedWithAdress>
    <izvorni_sadrzaj> VIKI NOVA jednostavno društvo s ograničenom odgovornošću za trgovinu i usluge, Koprivnička 70, 48260 Križevci</izvorni_sadrzaj>
    <derivirana_varijabla naziv="DomainObject.Predmet.ProtustrankaFormatedWithAdress_1"> VIKI NOVA jednostavno društvo s ograničenom odgovornošću za trgovinu i usluge, Koprivnička 70, 48260 Križevci</derivirana_varijabla>
  </DomainObject.Predmet.ProtustrankaFormatedWithAdress>
  <DomainObject.Predmet.ProtustrankaFormatedWithAdressOIB>
    <izvorni_sadrzaj> VIKI NOVA jednostavno društvo s ograničenom odgovornošću za trgovinu i usluge, OIB 34821345009, Koprivnička 70, 48260 Križevci</izvorni_sadrzaj>
    <derivirana_varijabla naziv="DomainObject.Predmet.ProtustrankaFormatedWithAdressOIB_1"> VIKI NOVA jednostavno društvo s ograničenom odgovornošću za trgovinu i usluge, OIB 34821345009, Koprivnička 70, 48260 Križevci</derivirana_varijabla>
  </DomainObject.Predmet.ProtustrankaFormatedWithAdressOIB>
  <DomainObject.Predmet.ProtustrankaWithAdress>
    <izvorni_sadrzaj>VIKI NOVA jednostavno društvo s ograničenom odgovornošću za trgovinu i usluge Koprivnička 70, 48260 Križevci</izvorni_sadrzaj>
    <derivirana_varijabla naziv="DomainObject.Predmet.ProtustrankaWithAdress_1">VIKI NOVA jednostavno društvo s ograničenom odgovornošću za trgovinu i usluge Koprivnička 70, 48260 Križevci</derivirana_varijabla>
  </DomainObject.Predmet.ProtustrankaWithAdress>
  <DomainObject.Predmet.ProtustrankaWithAdressOIB>
    <izvorni_sadrzaj>VIKI NOVA jednostavno društvo s ograničenom odgovornošću za trgovinu i usluge, OIB 34821345009, Koprivnička 70, 48260 Križevci</izvorni_sadrzaj>
    <derivirana_varijabla naziv="DomainObject.Predmet.ProtustrankaWithAdressOIB_1">VIKI NOVA jednostavno društvo s ograničenom odgovornošću za trgovinu i usluge, OIB 34821345009, Koprivnička 70, 48260 Križevci</derivirana_varijabla>
  </DomainObject.Predmet.ProtustrankaWithAdressOIB>
  <DomainObject.Predmet.ProtustrankaNazivFormated>
    <izvorni_sadrzaj>VIKI NOVA jednostavno društvo s ograničenom odgovornošću za trgovinu i usluge</izvorni_sadrzaj>
    <derivirana_varijabla naziv="DomainObject.Predmet.ProtustrankaNazivFormated_1">VIKI NOVA jednostavno društvo s ograničenom odgovornošću za trgovinu i usluge</derivirana_varijabla>
  </DomainObject.Predmet.ProtustrankaNazivFormated>
  <DomainObject.Predmet.ProtustrankaNazivFormatedOIB>
    <izvorni_sadrzaj>VIKI NOVA jednostavno društvo s ograničenom odgovornošću za trgovinu i usluge, OIB 34821345009</izvorni_sadrzaj>
    <derivirana_varijabla naziv="DomainObject.Predmet.ProtustrankaNazivFormatedOIB_1">VIKI NOVA jednostavno društvo s ograničenom odgovornošću za trgovinu i usluge, OIB 34821345009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25551.04</izvorni_sadrzaj>
    <derivirana_varijabla naziv="DomainObject.Predmet.TrenutnaVrijednost_1">25551.04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VIKI NOVA jednostavno društvo s ograničenom odgovornošću za trgovinu i usluge</item>
    </izvorni_sadrzaj>
    <derivirana_varijabla naziv="DomainObject.Predmet.ProtuStrankaListFormated_1">
      <item>VIKI NOVA jednostavno društvo s ograničenom odgovornošću za trgovinu i usluge</item>
    </derivirana_varijabla>
  </DomainObject.Predmet.ProtuStrankaListFormated>
  <DomainObject.Predmet.ProtuStrankaListFormatedOIB>
    <izvorni_sadrzaj>
      <item>VIKI NOVA jednostavno društvo s ograničenom odgovornošću za trgovinu i usluge, OIB 34821345009</item>
    </izvorni_sadrzaj>
    <derivirana_varijabla naziv="DomainObject.Predmet.ProtuStrankaListFormatedOIB_1">
      <item>VIKI NOVA jednostavno društvo s ograničenom odgovornošću za trgovinu i usluge, OIB 34821345009</item>
    </derivirana_varijabla>
  </DomainObject.Predmet.ProtuStrankaListFormatedOIB>
  <DomainObject.Predmet.ProtuStrankaListFormatedWithAdress>
    <izvorni_sadrzaj>
      <item>VIKI NOVA jednostavno društvo s ograničenom odgovornošću za trgovinu i usluge, Koprivnička 70, 48260 Križevci</item>
    </izvorni_sadrzaj>
    <derivirana_varijabla naziv="DomainObject.Predmet.ProtuStrankaListFormatedWithAdress_1">
      <item>VIKI NOVA jednostavno društvo s ograničenom odgovornošću za trgovinu i usluge, Koprivnička 70, 48260 Križevci</item>
    </derivirana_varijabla>
  </DomainObject.Predmet.ProtuStrankaListFormatedWithAdress>
  <DomainObject.Predmet.ProtuStrankaListFormatedWithAdressOIB>
    <izvorni_sadrzaj>
      <item>VIKI NOVA jednostavno društvo s ograničenom odgovornošću za trgovinu i usluge, OIB 34821345009, Koprivnička 70, 48260 Križevci</item>
    </izvorni_sadrzaj>
    <derivirana_varijabla naziv="DomainObject.Predmet.ProtuStrankaListFormatedWithAdressOIB_1">
      <item>VIKI NOVA jednostavno društvo s ograničenom odgovornošću za trgovinu i usluge, OIB 34821345009, Koprivnička 70, 48260 Križevci</item>
    </derivirana_varijabla>
  </DomainObject.Predmet.ProtuStrankaListFormatedWithAdressOIB>
  <DomainObject.Predmet.ProtuStrankaListNazivFormated>
    <izvorni_sadrzaj>
      <item>VIKI NOVA jednostavno društvo s ograničenom odgovornošću za trgovinu i usluge</item>
    </izvorni_sadrzaj>
    <derivirana_varijabla naziv="DomainObject.Predmet.ProtuStrankaListNazivFormated_1">
      <item>VIKI NOVA jednostavno društvo s ograničenom odgovornošću za trgovinu i usluge</item>
    </derivirana_varijabla>
  </DomainObject.Predmet.ProtuStrankaListNazivFormated>
  <DomainObject.Predmet.ProtuStrankaListNazivFormatedOIB>
    <izvorni_sadrzaj>
      <item>VIKI NOVA jednostavno društvo s ograničenom odgovornošću za trgovinu i usluge, OIB 34821345009</item>
    </izvorni_sadrzaj>
    <derivirana_varijabla naziv="DomainObject.Predmet.ProtuStrankaListNazivFormatedOIB_1">
      <item>VIKI NOVA jednostavno društvo s ograničenom odgovornošću za trgovinu i usluge, OIB 34821345009</item>
    </derivirana_varijabla>
  </DomainObject.Predmet.ProtuStrankaListNazivFormatedOIB>
  <DomainObject.Predmet.OstaliListFormated>
    <izvorni_sadrzaj>
      <item>E-oglasna ploča</item>
      <item>Sudski registar</item>
      <item>Darko Gibas</item>
    </izvorni_sadrzaj>
    <derivirana_varijabla naziv="DomainObject.Predmet.OstaliListFormated_1">
      <item>E-oglasna ploča</item>
      <item>Sudski registar</item>
      <item>Darko Gibas</item>
    </derivirana_varijabla>
  </DomainObject.Predmet.OstaliListFormated>
  <DomainObject.Predmet.OstaliListFormatedOIB>
    <izvorni_sadrzaj>
      <item>E-oglasna ploča</item>
      <item>Sudski registar</item>
      <item>Darko Gibas, OIB 67835489367</item>
    </izvorni_sadrzaj>
    <derivirana_varijabla naziv="DomainObject.Predmet.OstaliListFormatedOIB_1">
      <item>E-oglasna ploča</item>
      <item>Sudski registar</item>
      <item>Darko Gibas, OIB 67835489367</item>
    </derivirana_varijabla>
  </DomainObject.Predmet.OstaliListFormatedOIB>
  <DomainObject.Predmet.OstaliListFormatedWithAdress>
    <izvorni_sadrzaj>
      <item>E-oglasna ploča</item>
      <item>Sudski registar</item>
      <item>Darko Gibas, Starogradska 55b, 48000 Reka</item>
    </izvorni_sadrzaj>
    <derivirana_varijabla naziv="DomainObject.Predmet.OstaliListFormatedWithAdress_1">
      <item>E-oglasna ploča</item>
      <item>Sudski registar</item>
      <item>Darko Gibas, Starogradska 55b, 48000 Reka</item>
    </derivirana_varijabla>
  </DomainObject.Predmet.OstaliListFormatedWithAdress>
  <DomainObject.Predmet.OstaliListFormatedWithAdressOIB>
    <izvorni_sadrzaj>
      <item>E-oglasna ploča</item>
      <item>Sudski registar</item>
      <item>Darko Gibas, OIB 67835489367, Starogradska 55b, 48000 Reka</item>
    </izvorni_sadrzaj>
    <derivirana_varijabla naziv="DomainObject.Predmet.OstaliListFormatedWithAdressOIB_1">
      <item>E-oglasna ploča</item>
      <item>Sudski registar</item>
      <item>Darko Gibas, OIB 67835489367, Starogradska 55b, 48000 Reka</item>
    </derivirana_varijabla>
  </DomainObject.Predmet.OstaliListFormatedWithAdressOIB>
  <DomainObject.Predmet.OstaliListNazivFormated>
    <izvorni_sadrzaj>
      <item>E-oglasna ploča</item>
      <item>Sudski registar</item>
      <item>Darko Gibas</item>
    </izvorni_sadrzaj>
    <derivirana_varijabla naziv="DomainObject.Predmet.OstaliListNazivFormated_1">
      <item>E-oglasna ploča</item>
      <item>Sudski registar</item>
      <item>Darko Gibas</item>
    </derivirana_varijabla>
  </DomainObject.Predmet.OstaliListNazivFormated>
  <DomainObject.Predmet.OstaliListNazivFormatedOIB>
    <izvorni_sadrzaj>
      <item>E-oglasna ploča</item>
      <item>Sudski registar</item>
      <item>Darko Gibas, OIB 67835489367</item>
    </izvorni_sadrzaj>
    <derivirana_varijabla naziv="DomainObject.Predmet.OstaliListNazivFormatedOIB_1">
      <item>E-oglasna ploča</item>
      <item>Sudski registar</item>
      <item>Darko Gibas, OIB 67835489367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VIKI NOVA jednostavno društvo s ograničenom odgovornošću za trgovinu i usluge</izvorni_sadrzaj>
    <derivirana_varijabla naziv="DomainObject.Predmet.ProtustrankaIDrugi_1">VIKI NOVA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VIKI NOVA jednostavno društvo s ograničenom odgovornošću za trgovinu i usluge, OIB 34821345009, Koprivnička 70, 48260 Križevci</izvorni_sadrzaj>
    <derivirana_varijabla naziv="DomainObject.Predmet.ProtustrankaIDrugiAdressOIB_1">VIKI NOVA jednostavno društvo s ograničenom odgovornošću za trgovinu i usluge, OIB 34821345009, Koprivnička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VIKI NOVA jednostavno društvo s ograničenom odgovornošću za trgovinu i usluge</item>
      <item>E-oglasna ploča</item>
      <item>Sudski registar</item>
      <item>Darko Gibas</item>
    </izvorni_sadrzaj>
    <derivirana_varijabla naziv="DomainObject.Predmet.SudioniciListNaziv_1">
      <item>Financijska agencija</item>
      <item>VIKI NOVA jednostavno društvo s ograničenom odgovornošću za trgovinu i usluge</item>
      <item>E-oglasna ploča</item>
      <item>Sudski registar</item>
      <item>Darko Gibas</item>
    </derivirana_varijabla>
  </DomainObject.Predmet.SudioniciListNaziv>
  <DomainObject.Predmet.SudioniciListAdressOIB>
    <izvorni_sadrzaj>
      <item>Financijska agencija, OIB 85821130368, A. Cesarca 2,42000 Varaždin</item>
      <item>VIKI NOVA jednostavno društvo s ograničenom odgovornošću za trgovinu i usluge, OIB 34821345009, Koprivnička 70,48260 Križevci</item>
      <item>E-oglasna ploča</item>
      <item>Sudski registar</item>
      <item>Darko Gibas, OIB 67835489367, Starogradska 55b,48000 Reka</item>
    </izvorni_sadrzaj>
    <derivirana_varijabla naziv="DomainObject.Predmet.SudioniciListAdressOIB_1">
      <item>Financijska agencija, OIB 85821130368, A. Cesarca 2,42000 Varaždin</item>
      <item>VIKI NOVA jednostavno društvo s ograničenom odgovornošću za trgovinu i usluge, OIB 34821345009, Koprivnička 70,48260 Križevci</item>
      <item>E-oglasna ploča</item>
      <item>Sudski registar</item>
      <item>Darko Gibas, OIB 67835489367, Starogradska 55b,48000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34821345009</item>
      <item>, OIB null</item>
      <item>, OIB null</item>
      <item>, OIB 67835489367</item>
    </izvorni_sadrzaj>
    <derivirana_varijabla naziv="DomainObject.Predmet.SudioniciListNazivOIB_1">
      <item>, OIB 85821130368</item>
      <item>, OIB 34821345009</item>
      <item>, OIB null</item>
      <item>, OIB null</item>
      <item>, OIB 67835489367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D4A7E-2B81-452A-A980-E014514EC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2975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2016-10-24T10:42:00Z</dcterms:created>
  <dc:creator>Maja Valušnig</dc:creator>
  <cp:lastModifiedBy>Marko Makaj</cp:lastModifiedBy>
  <cp:lastPrinted>2016-10-24T10:43:00Z</cp:lastPrinted>
  <dcterms:modified xmlns:xsi="http://www.w3.org/2001/XMLSchema-instance" xsi:type="dcterms:W3CDTF">2016-10-24T10:43:00Z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