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4b80" w14:paraId="f324b80" w:rsidRDefault="00DC4694" w:rsidP="00DC4694" w:rsidR="00DC4694">
      <w:pPr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1360" cx="553720"/>
            <wp:effectExtent b="254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DC4694" w:rsidP="00DC4694" w:rsidR="00DC469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DC4694" w:rsidP="00DC4694" w:rsidR="00DC4694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DC4694" w:rsidP="00DC4694" w:rsidR="00DC4694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DC4694" w:rsidP="00DC4694" w:rsidR="00DC4694">
      <w:pPr>
        <w:spacing w:after="0"/>
        <w:jc w:val="both"/>
        <w:rPr>
          <w:rFonts w:cs="Times New Roman"/>
        </w:rPr>
      </w:pPr>
    </w:p>
    <w:p w:rsidRDefault="00DC4694" w:rsidP="00DC4694" w:rsidR="00DC4694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>AKTIV-K 9 j.d.o.o., OIB: 51674788740 sa sjedištem u Vilka Novaka 35, Varaždin</w:t>
      </w:r>
      <w:r>
        <w:rPr>
          <w:rFonts w:cs="Times New Roman"/>
        </w:rPr>
        <w:t>, dana 2</w:t>
      </w:r>
      <w:r>
        <w:rPr>
          <w:rFonts w:cs="Times New Roman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</w:rPr>
        <w:t>svibnja</w:t>
      </w:r>
      <w:r>
        <w:rPr>
          <w:rFonts w:cs="Times New Roman"/>
        </w:rPr>
        <w:t xml:space="preserve"> 2017. godine</w:t>
      </w:r>
    </w:p>
    <w:p w:rsidRDefault="00DC4694" w:rsidP="00DC4694" w:rsidR="00DC4694">
      <w:pPr>
        <w:spacing w:after="0"/>
        <w:jc w:val="both"/>
        <w:rPr>
          <w:rFonts w:cs="Times New Roman"/>
        </w:rPr>
      </w:pPr>
    </w:p>
    <w:p w:rsidRDefault="00DC4694" w:rsidP="00DC4694" w:rsidR="00DC469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DC4694" w:rsidP="00DC4694" w:rsidR="00DC4694">
      <w:pPr>
        <w:spacing w:after="0"/>
        <w:jc w:val="center"/>
        <w:rPr>
          <w:rFonts w:cs="Times New Roman"/>
        </w:rPr>
      </w:pP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6245BA" w:rsidRPr="006245BA">
        <w:rPr>
          <w:rFonts w:cs="Times New Roman"/>
        </w:rPr>
        <w:t>AKTIV-K 9 j.d.o.o., OIB: 51674788740 sa sjedištem u Vilka Novaka 35, Varaždin</w:t>
      </w:r>
      <w:r>
        <w:rPr>
          <w:rFonts w:cs="Times New Roman"/>
        </w:rPr>
        <w:t xml:space="preserve">, s danom </w:t>
      </w:r>
      <w:r w:rsidR="006245BA">
        <w:rPr>
          <w:rFonts w:cs="Times New Roman"/>
        </w:rPr>
        <w:t>29.</w:t>
      </w:r>
      <w:r>
        <w:rPr>
          <w:rFonts w:cs="Times New Roman"/>
        </w:rPr>
        <w:t xml:space="preserve"> svibnja 2017. u 13,00 sati.</w:t>
      </w:r>
    </w:p>
    <w:p w:rsidRDefault="00DC4694" w:rsidP="00DC4694" w:rsidR="00DC4694">
      <w:pPr>
        <w:spacing w:after="0"/>
        <w:jc w:val="both"/>
        <w:rPr>
          <w:rFonts w:cs="Times New Roman"/>
        </w:rPr>
      </w:pPr>
    </w:p>
    <w:p w:rsidRDefault="00DC4694" w:rsidP="00DC4694" w:rsidR="00DC46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CE2C42" w:rsidRPr="00CE2C42">
        <w:rPr>
          <w:rFonts w:cs="Times New Roman"/>
        </w:rPr>
        <w:t>AKTIV-K 9 j.d.o.o., OIB: 51674788740 sa sjedištem u Vilka Novaka 35, Varaždin</w:t>
      </w:r>
      <w:r>
        <w:rPr>
          <w:rFonts w:cs="Times New Roman"/>
        </w:rPr>
        <w:t>.</w:t>
      </w:r>
    </w:p>
    <w:p w:rsidRDefault="00DC4694" w:rsidP="00DC4694" w:rsidR="00DC4694">
      <w:pPr>
        <w:spacing w:after="0"/>
        <w:jc w:val="both"/>
        <w:rPr>
          <w:rFonts w:cs="Times New Roman"/>
        </w:rPr>
      </w:pPr>
    </w:p>
    <w:p w:rsidRDefault="00DC4694" w:rsidP="00DC4694" w:rsidR="00DC46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CE2C42">
        <w:rPr>
          <w:rFonts w:cs="Times New Roman"/>
        </w:rPr>
        <w:t>Jugoslav Puran, Josipa Jelačića 12, Bjelovar</w:t>
      </w:r>
      <w:r>
        <w:rPr>
          <w:rFonts w:cs="Times New Roman"/>
        </w:rPr>
        <w:t>.</w:t>
      </w:r>
    </w:p>
    <w:p w:rsidRDefault="00DC4694" w:rsidP="00DC4694" w:rsidR="00DC4694">
      <w:pPr>
        <w:spacing w:after="0"/>
        <w:jc w:val="both"/>
        <w:rPr>
          <w:rFonts w:cs="Times New Roman"/>
          <w:color w:val="FF0000"/>
        </w:rPr>
      </w:pPr>
    </w:p>
    <w:p w:rsidRDefault="00DC4694" w:rsidP="00DC4694" w:rsidR="00DC46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DC4694" w:rsidP="00DC4694" w:rsidR="00DC4694">
      <w:pPr>
        <w:spacing w:after="0"/>
        <w:jc w:val="both"/>
        <w:rPr>
          <w:rFonts w:cs="Times New Roman"/>
        </w:rPr>
      </w:pPr>
    </w:p>
    <w:p w:rsidRDefault="00DC4694" w:rsidP="00DC4694" w:rsidR="00DC46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6975BC" w:rsidRPr="006975BC">
        <w:rPr>
          <w:rFonts w:cs="Times New Roman"/>
        </w:rPr>
        <w:t>AKTIV-K 9 j.d.o.o., OIB: 51674788740 sa sjedištem u Vilka Novaka 35, Varaždin</w:t>
      </w:r>
      <w:r>
        <w:rPr>
          <w:rFonts w:cs="Times New Roman"/>
        </w:rPr>
        <w:t>, bit će brisan iz sudskog registra.</w:t>
      </w: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C4694" w:rsidP="00DC4694" w:rsidR="00DC4694">
      <w:pPr>
        <w:spacing w:after="0"/>
        <w:jc w:val="both"/>
        <w:rPr>
          <w:rFonts w:cs="Times New Roman"/>
        </w:rPr>
      </w:pPr>
    </w:p>
    <w:p w:rsidRDefault="00DC4694" w:rsidP="00DC4694" w:rsidR="00DC4694">
      <w:pPr>
        <w:spacing w:after="0"/>
        <w:jc w:val="both"/>
        <w:rPr>
          <w:rFonts w:cs="Times New Roman"/>
          <w:color w:val="FF0000"/>
        </w:rPr>
      </w:pPr>
    </w:p>
    <w:p w:rsidRDefault="00DC4694" w:rsidP="00DC4694" w:rsidR="00DC46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6975BC">
        <w:rPr>
          <w:rFonts w:cs="Times New Roman"/>
        </w:rPr>
        <w:t>3</w:t>
      </w:r>
      <w:r>
        <w:rPr>
          <w:rFonts w:cs="Times New Roman"/>
        </w:rPr>
        <w:t xml:space="preserve">1. ožujka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</w:t>
      </w:r>
      <w:r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E428B6">
        <w:rPr>
          <w:rFonts w:cs="Times New Roman"/>
        </w:rPr>
        <w:t>29</w:t>
      </w:r>
      <w:r>
        <w:rPr>
          <w:rFonts w:cs="Times New Roman"/>
        </w:rPr>
        <w:t xml:space="preserve">. </w:t>
      </w:r>
      <w:r w:rsidR="00E428B6">
        <w:rPr>
          <w:rFonts w:cs="Times New Roman"/>
        </w:rPr>
        <w:t>svibnj</w:t>
      </w:r>
      <w:r>
        <w:rPr>
          <w:rFonts w:cs="Times New Roman"/>
        </w:rPr>
        <w:t>a 2017.</w:t>
      </w:r>
    </w:p>
    <w:p w:rsidRDefault="00DC4694" w:rsidP="00DC4694" w:rsidR="00DC469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DC4694" w:rsidP="00DC4694" w:rsidR="00DC4694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DC4694" w:rsidP="00DC4694" w:rsidR="00DC469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DC4694" w:rsidP="00DC4694" w:rsidR="00DC4694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DC4694" w:rsidP="00DC4694" w:rsidR="00DC4694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DC4694" w:rsidP="00DC4694" w:rsidR="00DC4694">
      <w:pPr>
        <w:spacing w:after="0"/>
        <w:jc w:val="both"/>
      </w:pPr>
      <w:r>
        <w:tab/>
        <w:t>O žalbi protiv rješenja sudskog savjetnika odlučuje sudac pojedinac toga suda.</w:t>
      </w:r>
    </w:p>
    <w:p w:rsidRDefault="00DC4694" w:rsidP="00DC4694" w:rsidR="00DC4694">
      <w:pPr>
        <w:spacing w:after="0"/>
        <w:jc w:val="both"/>
      </w:pPr>
      <w:r>
        <w:tab/>
        <w:t>O žalbi protiv odluke suca donesene u prvom stupnju odlučuje Visoki trgovački sud.</w:t>
      </w:r>
    </w:p>
    <w:p w:rsidRDefault="00DC4694" w:rsidP="00DC4694" w:rsidR="00DC469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C4694" w:rsidP="00DC4694" w:rsidR="00DC469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DC4694" w:rsidP="00DC4694" w:rsidR="00DC469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3D3FED" w:rsidP="003D3FED" w:rsidR="003D3FED">
      <w:pPr>
        <w:numPr>
          <w:ilvl w:val="0"/>
          <w:numId w:val="47"/>
        </w:numPr>
        <w:spacing w:after="0"/>
        <w:rPr>
          <w:rFonts w:cs="Times New Roman"/>
        </w:rPr>
      </w:pPr>
      <w:r w:rsidRPr="003D3FED">
        <w:rPr>
          <w:rFonts w:cs="Times New Roman"/>
        </w:rPr>
        <w:t xml:space="preserve">AKTIV-K 9 j.d.o.o., OIB: 51674788740 sa sjedištem u Vilka Novaka 35, Varaždin </w:t>
      </w:r>
    </w:p>
    <w:p w:rsidRDefault="00DC4694" w:rsidP="003D3FED" w:rsidR="00DC469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3D3FED">
        <w:rPr>
          <w:rFonts w:cs="Times New Roman"/>
        </w:rPr>
        <w:t xml:space="preserve">Zoran </w:t>
      </w:r>
      <w:proofErr w:type="spellStart"/>
      <w:r w:rsidR="003D3FED">
        <w:rPr>
          <w:rFonts w:cs="Times New Roman"/>
        </w:rPr>
        <w:t>Bosilj</w:t>
      </w:r>
      <w:proofErr w:type="spellEnd"/>
      <w:r w:rsidR="003D3FED">
        <w:rPr>
          <w:rFonts w:cs="Times New Roman"/>
        </w:rPr>
        <w:t>, Vilka Novaka 35, Varaždin</w:t>
      </w:r>
    </w:p>
    <w:p w:rsidRDefault="00DC4694" w:rsidP="00DC4694" w:rsidR="00DC469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DC4694" w:rsidP="00DC4694" w:rsidR="00DC469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3D3FED">
        <w:rPr>
          <w:rFonts w:cs="Times New Roman"/>
        </w:rPr>
        <w:t>Varaždin</w:t>
      </w:r>
    </w:p>
    <w:p w:rsidRDefault="00DC4694" w:rsidP="00DC4694" w:rsidR="003D3FED">
      <w:pPr>
        <w:numPr>
          <w:ilvl w:val="0"/>
          <w:numId w:val="47"/>
        </w:numPr>
        <w:spacing w:after="0"/>
        <w:rPr>
          <w:rFonts w:cs="Times New Roman"/>
        </w:rPr>
      </w:pPr>
      <w:r w:rsidRPr="003D3FED">
        <w:rPr>
          <w:rFonts w:cs="Times New Roman"/>
        </w:rPr>
        <w:t>Stečajni upravitelj</w:t>
      </w:r>
      <w:r w:rsidRPr="003D3FED">
        <w:rPr>
          <w:rFonts w:cs="Times New Roman"/>
          <w:color w:val="FF0000"/>
        </w:rPr>
        <w:t xml:space="preserve"> </w:t>
      </w:r>
      <w:r w:rsidR="003D3FED">
        <w:rPr>
          <w:rFonts w:cs="Times New Roman"/>
        </w:rPr>
        <w:t>Jugoslav Puran, Bjelovar, Josipa Jelačića 12</w:t>
      </w:r>
    </w:p>
    <w:p w:rsidRDefault="00DC4694" w:rsidP="00DC4694" w:rsidR="00DC4694" w:rsidRPr="003D3FED">
      <w:pPr>
        <w:numPr>
          <w:ilvl w:val="0"/>
          <w:numId w:val="47"/>
        </w:numPr>
        <w:spacing w:after="0"/>
        <w:rPr>
          <w:rFonts w:cs="Times New Roman"/>
        </w:rPr>
      </w:pPr>
      <w:bookmarkStart w:name="_GoBack" w:id="0"/>
      <w:bookmarkEnd w:id="0"/>
      <w:r w:rsidRPr="003D3FED">
        <w:rPr>
          <w:rFonts w:cs="Times New Roman"/>
        </w:rPr>
        <w:t>e-oglasna ploča suda</w:t>
      </w: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spacing w:after="0"/>
        <w:rPr>
          <w:rFonts w:cs="Times New Roman"/>
        </w:rPr>
      </w:pPr>
    </w:p>
    <w:p w:rsidRDefault="00DC4694" w:rsidP="00DC4694" w:rsidR="00DC4694">
      <w:pPr>
        <w:rPr>
          <w:rFonts w:cs="Times New Roman"/>
        </w:rPr>
      </w:pPr>
    </w:p>
    <w:p w:rsidRDefault="00DC4694" w:rsidP="00DC4694" w:rsidR="00DC4694"/>
    <w:p w:rsidRDefault="00AE649C" w:rsidP="00DC4694" w:rsidR="00AE649C" w:rsidRPr="00DC4694"/>
    <w:sectPr w:rsidSect="0032366B" w:rsidR="00AE649C" w:rsidRPr="00DC469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2B9" w:rsidP="00537B78" w:rsidR="00EB32B9">
      <w:r>
        <w:separator/>
      </w:r>
    </w:p>
  </w:endnote>
  <w:endnote w:id="0" w:type="continuationSeparator">
    <w:p w:rsidRDefault="00EB32B9" w:rsidP="00537B78" w:rsidR="00EB3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2B9" w:rsidP="00537B78" w:rsidR="00EB32B9">
      <w:r>
        <w:separator/>
      </w:r>
    </w:p>
  </w:footnote>
  <w:footnote w:id="0" w:type="continuationSeparator">
    <w:p w:rsidRDefault="00EB32B9" w:rsidP="00537B78" w:rsidR="00EB3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694" w:rsidR="008333A9">
    <w:pPr>
      <w:pStyle w:val="Zaglavlje"/>
    </w:pPr>
    <w:r>
      <w:rPr>
        <w:rStyle w:val="PozadinaSvijetloCrvena"/>
        <w:shd w:fill="auto" w:color="auto" w:val="clear"/>
      </w:rPr>
      <w:t>Poslovni broj: 8 St-183/17-6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F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5B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5BC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C42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4694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8B6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2B9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C469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DC469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C469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DC469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514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St-183/2017-6</izvorni_sadrzaj>
    <derivirana_varijabla naziv="DomainObject.Oznaka_1">St-183/2017-6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St-183/2017</izvorni_sadrzaj>
    <derivirana_varijabla naziv="DomainObject.Predmet.OznakaBroj_1">St-183/2017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AKTIV–K 9 jednostavno društvo s ograničenom odgovornošću za usluge i proizvodnju</izvorni_sadrzaj>
    <derivirana_varijabla naziv="DomainObject.Predmet.ProtustrankaFormated_1">  AKTIV–K 9 jednostavno društvo s ograničenom odgovornošću za usluge i proizvodnju</derivirana_varijabla>
  </DomainObject.Predmet.ProtustrankaFormated>
  <DomainObject.Predmet.ProtustrankaFormatedOIB>
    <izvorni_sadrzaj>  AKTIV–K 9 jednostavno društvo s ograničenom odgovornošću za usluge i proizvodnju, OIB 51674788740</izvorni_sadrzaj>
    <derivirana_varijabla naziv="DomainObject.Predmet.ProtustrankaFormatedOIB_1">  AKTIV–K 9 jednostavno društvo s ograničenom odgovornošću za usluge i proizvodnju, OIB 51674788740</derivirana_varijabla>
  </DomainObject.Predmet.ProtustrankaFormatedOIB>
  <DomainObject.Predmet.ProtustrankaFormatedWithAdress>
    <izvorni_sadrzaj> AKTIV–K 9 jednostavno društvo s ograničenom odgovornošću za usluge i proizvodnju, Vilka Novaka 35, 42000 Varaždin</izvorni_sadrzaj>
    <derivirana_varijabla naziv="DomainObject.Predmet.ProtustrankaFormatedWithAdress_1"> AKTIV–K 9 jednostavno društvo s ograničenom odgovornošću za usluge i proizvodnju, Vilka Novaka 35, 42000 Varaždin</derivirana_varijabla>
  </DomainObject.Predmet.ProtustrankaFormatedWithAdress>
  <DomainObject.Predmet.ProtustrankaFormatedWithAdressOIB>
    <izvorni_sadrzaj> AKTIV–K 9 jednostavno društvo s ograničenom odgovornošću za usluge i proizvodnju, OIB 51674788740, Vilka Novaka 35, 42000 Varaždin</izvorni_sadrzaj>
    <derivirana_varijabla naziv="DomainObject.Predmet.ProtustrankaFormatedWithAdressOIB_1"> AKTIV–K 9 jednostavno društvo s ograničenom odgovornošću za usluge i proizvodnju, OIB 51674788740, Vilka Novaka 35, 42000 Varaždin</derivirana_varijabla>
  </DomainObject.Predmet.ProtustrankaFormatedWithAdressOIB>
  <DomainObject.Predmet.ProtustrankaWithAdress>
    <izvorni_sadrzaj>AKTIV–K 9 jednostavno društvo s ograničenom odgovornošću za usluge i proizvodnju Vilka Novaka 35, 42000 Varaždin</izvorni_sadrzaj>
    <derivirana_varijabla naziv="DomainObject.Predmet.ProtustrankaWithAdress_1">AKTIV–K 9 jednostavno društvo s ograničenom odgovornošću za usluge i proizvodnju Vilka Novaka 35, 42000 Varaždin</derivirana_varijabla>
  </DomainObject.Predmet.ProtustrankaWithAdress>
  <DomainObject.Predmet.ProtustrankaWithAdressOIB>
    <izvorni_sadrzaj>AKTIV–K 9 jednostavno društvo s ograničenom odgovornošću za usluge i proizvodnju, OIB 51674788740, Vilka Novaka 35, 42000 Varaždin</izvorni_sadrzaj>
    <derivirana_varijabla naziv="DomainObject.Predmet.ProtustrankaWithAdressOIB_1">AKTIV–K 9 jednostavno društvo s ograničenom odgovornošću za usluge i proizvodnju, OIB 51674788740, Vilka Novaka 35, 42000 Varaždin</derivirana_varijabla>
  </DomainObject.Predmet.ProtustrankaWithAdressOIB>
  <DomainObject.Predmet.ProtustrankaNazivFormated>
    <izvorni_sadrzaj>AKTIV–K 9 jednostavno društvo s ograničenom odgovornošću za usluge i proizvodnju</izvorni_sadrzaj>
    <derivirana_varijabla naziv="DomainObject.Predmet.ProtustrankaNazivFormated_1">AKTIV–K 9 jednostavno društvo s ograničenom odgovornošću za usluge i proizvodnju</derivirana_varijabla>
  </DomainObject.Predmet.ProtustrankaNazivFormated>
  <DomainObject.Predmet.ProtustrankaNazivFormatedOIB>
    <izvorni_sadrzaj>AKTIV–K 9 jednostavno društvo s ograničenom odgovornošću za usluge i proizvodnju, OIB 51674788740</izvorni_sadrzaj>
    <derivirana_varijabla naziv="DomainObject.Predmet.ProtustrankaNazivFormatedOIB_1">AKTIV–K 9 jednostavno društvo s ograničenom odgovornošću za usluge i proizvodnju, OIB 51674788740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21500.37</izvorni_sadrzaj>
    <derivirana_varijabla naziv="DomainObject.Predmet.TrenutnaVrijednost_1">21500.37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AKTIV–K 9 jednostavno društvo s ograničenom odgovornošću za usluge i proizvodnju</item>
    </izvorni_sadrzaj>
    <derivirana_varijabla naziv="DomainObject.Predmet.ProtuStrankaListFormated_1">
      <item>AKTIV–K 9 jednostavno društvo s ograničenom odgovornošću za usluge i proizvodnju</item>
    </derivirana_varijabla>
  </DomainObject.Predmet.ProtuStrankaListFormated>
  <DomainObject.Predmet.ProtuStrankaListFormatedOIB>
    <izvorni_sadrzaj>
      <item>AKTIV–K 9 jednostavno društvo s ograničenom odgovornošću za usluge i proizvodnju, OIB 51674788740</item>
    </izvorni_sadrzaj>
    <derivirana_varijabla naziv="DomainObject.Predmet.ProtuStrankaListFormatedOIB_1">
      <item>AKTIV–K 9 jednostavno društvo s ograničenom odgovornošću za usluge i proizvodnju, OIB 51674788740</item>
    </derivirana_varijabla>
  </DomainObject.Predmet.ProtuStrankaListFormatedOIB>
  <DomainObject.Predmet.ProtuStrankaListFormatedWithAdress>
    <izvorni_sadrzaj>
      <item>AKTIV–K 9 jednostavno društvo s ograničenom odgovornošću za usluge i proizvodnju, Vilka Novaka 35, 42000 Varaždin</item>
    </izvorni_sadrzaj>
    <derivirana_varijabla naziv="DomainObject.Predmet.ProtuStrankaListFormatedWithAdress_1">
      <item>AKTIV–K 9 jednostavno društvo s ograničenom odgovornošću za usluge i proizvodnju, Vilka Novaka 35, 42000 Varaždin</item>
    </derivirana_varijabla>
  </DomainObject.Predmet.ProtuStrankaListFormatedWithAdress>
  <DomainObject.Predmet.ProtuStrankaListFormatedWithAdressOIB>
    <izvorni_sadrzaj>
      <item>AKTIV–K 9 jednostavno društvo s ograničenom odgovornošću za usluge i proizvodnju, OIB 51674788740, Vilka Novaka 35, 42000 Varaždin</item>
    </izvorni_sadrzaj>
    <derivirana_varijabla naziv="DomainObject.Predmet.ProtuStrankaListFormatedWithAdressOIB_1">
      <item>AKTIV–K 9 jednostavno društvo s ograničenom odgovornošću za usluge i proizvodnju, OIB 51674788740, Vilka Novaka 35, 42000 Varaždin</item>
    </derivirana_varijabla>
  </DomainObject.Predmet.ProtuStrankaListFormatedWithAdressOIB>
  <DomainObject.Predmet.ProtuStrankaListNazivFormated>
    <izvorni_sadrzaj>
      <item>AKTIV–K 9 jednostavno društvo s ograničenom odgovornošću za usluge i proizvodnju</item>
    </izvorni_sadrzaj>
    <derivirana_varijabla naziv="DomainObject.Predmet.ProtuStrankaListNazivFormated_1">
      <item>AKTIV–K 9 jednostavno društvo s ograničenom odgovornošću za usluge i proizvodnju</item>
    </derivirana_varijabla>
  </DomainObject.Predmet.ProtuStrankaListNazivFormated>
  <DomainObject.Predmet.ProtuStrankaListNazivFormatedOIB>
    <izvorni_sadrzaj>
      <item>AKTIV–K 9 jednostavno društvo s ograničenom odgovornošću za usluge i proizvodnju, OIB 51674788740</item>
    </izvorni_sadrzaj>
    <derivirana_varijabla naziv="DomainObject.Predmet.ProtuStrankaListNazivFormatedOIB_1">
      <item>AKTIV–K 9 jednostavno društvo s ograničenom odgovornošću za usluge i proizvodnju, OIB 51674788740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St-183/2017-6</izvorni_sadrzaj>
    <derivirana_varijabla naziv="DomainObject.PoslovniBrojDokumenta_1">St-183/2017-6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AKTIV–K 9 jednostavno društvo s ograničenom odgovornošću za usluge i proizvodnju</izvorni_sadrzaj>
    <derivirana_varijabla naziv="DomainObject.Predmet.ProtustrankaIDrugi_1">AKTIV–K 9 jednostavno društvo s ograničenom odgovornošću za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AKTIV–K 9 jednostavno društvo s ograničenom odgovornošću za usluge i proizvodnju, OIB 51674788740, Vilka Novaka 35, 42000 Varaždin</izvorni_sadrzaj>
    <derivirana_varijabla naziv="DomainObject.Predmet.ProtustrankaIDrugiAdressOIB_1">AKTIV–K 9 jednostavno društvo s ograničenom odgovornošću za usluge i proizvodnju, OIB 51674788740, Vilka Novaka 35,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AKTIV–K 9 jednostavno društvo s ograničenom odgovornošću za usluge i proizvodnju</item>
      <item>Sudski registar</item>
      <item>e-oglasna ploča</item>
    </izvorni_sadrzaj>
    <derivirana_varijabla naziv="DomainObject.Predmet.SudioniciListNaziv_1">
      <item>Financijska agencija</item>
      <item>AKTIV–K 9 jednostavno društvo s ograničenom odgovornošću za usluge i proizvodnju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AKTIV–K 9 jednostavno društvo s ograničenom odgovornošću za usluge i proizvodnju, OIB 51674788740, Vilka Novaka 35,42000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AKTIV–K 9 jednostavno društvo s ograničenom odgovornošću za usluge i proizvodnju, OIB 51674788740, Vilka Novaka 35,42000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4DE53-BF7A-4F38-87FB-935FB7516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2797</properties:Characters>
  <properties:Lines>89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2017-05-29T10:14:00Z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