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39b5" w14:paraId="58039b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812F4">
        <w:t>5141/</w:t>
      </w:r>
      <w:r w:rsidR="00B0604A">
        <w:t>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C812F4">
        <w:t>DRAGICA GOLUBIĆ j.d.o.o., Mala Rakovica, Mirnovečka 49, OIB:  95184035314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346FC3">
        <w:t>7.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812F4">
        <w:t>DRAGICA GOLUBIĆ j.d.o.o., Mala Rakovica, Mirnovečka 49, OIB:  95184035314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346FC3">
        <w:t>7.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812F4">
        <w:t>14,30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812F4">
        <w:t>Davor Petera, Zagreb, Srebrnjak 84, OIB: 90695323330</w:t>
      </w:r>
      <w:r w:rsidR="00040BD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C812F4">
        <w:t>DRAGICA GOLUBIĆ j.d.o.o., Mala Rakovica, Mirnovečka 49, OIB:  95184035314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346FC3">
        <w:rPr>
          <w:rFonts w:eastAsia="Calibri"/>
          <w:lang w:eastAsia="en-US"/>
        </w:rPr>
        <w:t>7.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812F4">
        <w:t>DRAGICA GOLUBIĆ j.d.o.o., Mala Rakovica, Mirnovečka 49, OIB:  95184035314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C608CD" w:rsidP="00A0682A" w:rsidR="00C608C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/>
    <w:p w:rsidRDefault="00C608CD" w:rsidP="002C5A29" w:rsidR="00C608CD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812F4">
        <w:t>DRAGICA GOLUBIĆ j.d.o.o., Mala Rakovica, Mirnovečka 49, OIB:  95184035314</w:t>
      </w:r>
      <w:r w:rsidR="00305723" w:rsidRPr="00305723">
        <w:t>,</w:t>
      </w:r>
      <w:r w:rsidR="00631A90">
        <w:t xml:space="preserve"> dana </w:t>
      </w:r>
      <w:r w:rsidR="00346FC3">
        <w:t xml:space="preserve">28.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346FC3">
        <w:t>51</w:t>
      </w:r>
      <w:r w:rsidR="00C812F4">
        <w:t>41</w:t>
      </w:r>
      <w:r w:rsidR="00B0604A">
        <w:t>/16</w:t>
      </w:r>
      <w:r>
        <w:t xml:space="preserve"> od </w:t>
      </w:r>
      <w:r w:rsidR="00C812F4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t xml:space="preserve">Iz podneska FINA-e od </w:t>
      </w:r>
      <w:r w:rsidR="00C812F4">
        <w:t>7. studeni</w:t>
      </w:r>
      <w:r>
        <w:t xml:space="preserve"> 2017. proizlazi da dužnik na dan </w:t>
      </w:r>
      <w:r w:rsidR="00C812F4">
        <w:t>1. rujna</w:t>
      </w:r>
      <w:r>
        <w:t xml:space="preserve"> 2015. ima neizvršene osnove za plaćanje u  neprekinutom razdoblju od </w:t>
      </w:r>
      <w:r w:rsidR="00C812F4">
        <w:t>400</w:t>
      </w:r>
      <w:r>
        <w:t xml:space="preserve"> dana u ukupnom iznosu od </w:t>
      </w:r>
      <w:r w:rsidR="00C812F4">
        <w:t>272.086,44</w:t>
      </w:r>
      <w:r>
        <w:t xml:space="preserve"> kn (list </w:t>
      </w:r>
      <w:r w:rsidR="00C812F4">
        <w:t>10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 xml:space="preserve">Iz sustava e-Blokade proizlazi da je ukupan nenaplaćeni iznos obveza na dan 7. svibnja 2018. po svim neizvršenim osnovama za plaćanje na računu dužnika </w:t>
      </w:r>
      <w:r w:rsidR="00C812F4">
        <w:t>313.173,84</w:t>
      </w:r>
      <w:r>
        <w:t xml:space="preserve"> kn, a početak blokade računa traje od </w:t>
      </w:r>
      <w:r w:rsidR="00C812F4">
        <w:t>28. srpnja 2014.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C812F4">
        <w:t>15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Policijske uprave </w:t>
      </w:r>
      <w:r w:rsidR="001B2F0A">
        <w:t>zagrebačke</w:t>
      </w:r>
      <w:r>
        <w:t xml:space="preserve"> od </w:t>
      </w:r>
      <w:r w:rsidR="00C812F4">
        <w:t>15. siječnja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C812F4">
        <w:t>17</w:t>
      </w:r>
      <w:r>
        <w:t xml:space="preserve"> spisa).</w:t>
      </w:r>
    </w:p>
    <w:p w:rsidRDefault="00C812F4" w:rsidP="00040BD4" w:rsidR="00C812F4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C812F4">
        <w:t>DRAGICA GOLUBIĆ j.d.o.o., Mala Rakovica, Mirnovečka 49, OIB:  95184035314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346FC3">
        <w:t>51</w:t>
      </w:r>
      <w:r w:rsidR="00C812F4">
        <w:t>41</w:t>
      </w:r>
      <w:r w:rsidR="00B0604A">
        <w:t>/16</w:t>
      </w:r>
      <w:r>
        <w:t xml:space="preserve"> od </w:t>
      </w:r>
      <w:r w:rsidR="00C812F4">
        <w:t>29</w:t>
      </w:r>
      <w:r w:rsidR="00346FC3">
        <w:t>. siječnja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812F4">
        <w:t>29</w:t>
      </w:r>
      <w:r w:rsidR="00346FC3">
        <w:t>. siječnja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C608CD" w:rsidP="00D21534" w:rsidR="00C608CD" w:rsidRPr="00AF1EFD">
      <w:pPr>
        <w:jc w:val="both"/>
      </w:pP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346FC3">
        <w:t>7. svibnja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C608CD" w:rsidP="00410421" w:rsidR="00C608CD"/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C43" w:rsidR="00106C43">
      <w:r>
        <w:separator/>
      </w:r>
    </w:p>
  </w:endnote>
  <w:endnote w:id="0" w:type="continuationSeparator">
    <w:p w:rsidRDefault="00106C43" w:rsidR="0010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C43" w:rsidR="00106C43">
      <w:r>
        <w:separator/>
      </w:r>
    </w:p>
  </w:footnote>
  <w:footnote w:id="0" w:type="continuationSeparator">
    <w:p w:rsidRDefault="00106C43" w:rsidR="00106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8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812F4">
      <w:t>5141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08CD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5141</izvorni_sadrzaj>
    <derivirana_varijabla naziv="DomainObject.Predmet.Broj_1">5141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St-5141/2016</izvorni_sadrzaj>
    <derivirana_varijabla naziv="DomainObject.Predmet.OznakaBroj_1">St-5141/2016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GOLUBIĆ j.d.o.o. zastupanog po punomoćniku Dragica Golubić</izvorni_sadrzaj>
    <derivirana_varijabla naziv="DomainObject.Predmet.ProtustrankaFormated_1">  DRAGICA GOLUBIĆ j.d.o.o. zastupanog po punomoćniku Dragica Golubić</derivirana_varijabla>
  </DomainObject.Predmet.ProtustrankaFormated>
  <DomainObject.Predmet.ProtustrankaFormatedOIB>
    <izvorni_sadrzaj>  DRAGICA GOLUBIĆ j.d.o.o., OIB 95184035314 zastupanog po punomoćniku Dragica Golubić</izvorni_sadrzaj>
    <derivirana_varijabla naziv="DomainObject.Predmet.ProtustrankaFormatedOIB_1">  DRAGICA GOLUBIĆ j.d.o.o., OIB 95184035314 zastupanog po punomoćniku Dragica Golubić</derivirana_varijabla>
  </DomainObject.Predmet.ProtustrankaFormatedOIB>
  <DomainObject.Predmet.ProtustrankaFormatedWithAdress>
    <izvorni_sadrzaj> DRAGICA GOLUBIĆ j.d.o.o., Mirnovečka 49, 10430 Mala Rakovica zastupanog po punomoćniku Dragica Golubić</izvorni_sadrzaj>
    <derivirana_varijabla naziv="DomainObject.Predmet.ProtustrankaFormatedWithAdress_1"> DRAGICA GOLUBIĆ j.d.o.o., Mirnovečka 49, 10430 Mala Rakovica zastupanog po punomoćniku Dragica Golubić</derivirana_varijabla>
  </DomainObject.Predmet.ProtustrankaFormatedWithAdress>
  <DomainObject.Predmet.ProtustrankaFormatedWithAdressOIB>
    <izvorni_sadrzaj> DRAGICA GOLUBIĆ j.d.o.o., OIB 95184035314, Mirnovečka 49, 10430 Mala Rakovica zastupanog po punomoćniku Dragica Golubić</izvorni_sadrzaj>
    <derivirana_varijabla naziv="DomainObject.Predmet.ProtustrankaFormatedWithAdressOIB_1"> DRAGICA GOLUBIĆ j.d.o.o., OIB 95184035314, Mirnovečka 49, 10430 Mala Rakovica zastupanog po punomoćniku Dragica Golubić</derivirana_varijabla>
  </DomainObject.Predmet.ProtustrankaFormatedWithAdressOIB>
  <DomainObject.Predmet.ProtustrankaWithAdress>
    <izvorni_sadrzaj>DRAGICA GOLUBIĆ j.d.o.o. Mirnovečka 49, 10430 Mala Rakovica</izvorni_sadrzaj>
    <derivirana_varijabla naziv="DomainObject.Predmet.ProtustrankaWithAdress_1">DRAGICA GOLUBIĆ j.d.o.o. Mirnovečka 49, 10430 Mala Rakovica</derivirana_varijabla>
  </DomainObject.Predmet.ProtustrankaWithAdress>
  <DomainObject.Predmet.ProtustrankaWithAdressOIB>
    <izvorni_sadrzaj>DRAGICA GOLUBIĆ j.d.o.o., OIB 95184035314, Mirnovečka 49, 10430 Mala Rakovica</izvorni_sadrzaj>
    <derivirana_varijabla naziv="DomainObject.Predmet.ProtustrankaWithAdressOIB_1">DRAGICA GOLUBIĆ j.d.o.o., OIB 95184035314, Mirnovečka 49, 10430 Mala Rakovica</derivirana_varijabla>
  </DomainObject.Predmet.ProtustrankaWithAdressOIB>
  <DomainObject.Predmet.ProtustrankaNazivFormated>
    <izvorni_sadrzaj>DRAGICA GOLUBIĆ j.d.o.o.</izvorni_sadrzaj>
    <derivirana_varijabla naziv="DomainObject.Predmet.ProtustrankaNazivFormated_1">DRAGICA GOLUBIĆ j.d.o.o.</derivirana_varijabla>
  </DomainObject.Predmet.ProtustrankaNazivFormated>
  <DomainObject.Predmet.ProtustrankaNazivFormatedOIB>
    <izvorni_sadrzaj>DRAGICA GOLUBIĆ j.d.o.o., OIB 95184035314</izvorni_sadrzaj>
    <derivirana_varijabla naziv="DomainObject.Predmet.ProtustrankaNazivFormatedOIB_1">DRAGICA GOLUBIĆ j.d.o.o., OIB 95184035314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GOLUBIĆ j.d.o.o. zastupanog po punomoćniku Dragica Golubić</item>
    </izvorni_sadrzaj>
    <derivirana_varijabla naziv="DomainObject.Predmet.ProtuStrankaListFormated_1">
      <item>DRAGICA GOLUBIĆ j.d.o.o. zastupanog po punomoćniku Dragica Golubić</item>
    </derivirana_varijabla>
  </DomainObject.Predmet.ProtuStrankaListFormated>
  <DomainObject.Predmet.ProtuStrankaListFormatedOIB>
    <izvorni_sadrzaj>
      <item>DRAGICA GOLUBIĆ j.d.o.o., OIB 95184035314 zastupanog po punomoćniku Dragica Golubić</item>
    </izvorni_sadrzaj>
    <derivirana_varijabla naziv="DomainObject.Predmet.ProtuStrankaListFormatedOIB_1">
      <item>DRAGICA GOLUBIĆ j.d.o.o., OIB 95184035314 zastupanog po punomoćniku Dragica Golubić</item>
    </derivirana_varijabla>
  </DomainObject.Predmet.ProtuStrankaListFormatedOIB>
  <DomainObject.Predmet.ProtuStrankaListFormatedWithAdress>
    <izvorni_sadrzaj>
      <item>DRAGICA GOLUBIĆ j.d.o.o., Mirnovečka 49, 10430 Mala Rakovica zastupanog po punomoćniku Dragica Golubić</item>
    </izvorni_sadrzaj>
    <derivirana_varijabla naziv="DomainObject.Predmet.ProtuStrankaListFormatedWithAdress_1">
      <item>DRAGICA GOLUBIĆ j.d.o.o., Mirnovečka 49, 10430 Mala Rakovica zastupanog po punomoćniku Dragica Golubić</item>
    </derivirana_varijabla>
  </DomainObject.Predmet.ProtuStrankaListFormatedWithAdress>
  <DomainObject.Predmet.ProtuStrankaListFormatedWithAdressOIB>
    <izvorni_sadrzaj>
      <item>DRAGICA GOLUBIĆ j.d.o.o., OIB 95184035314, Mirnovečka 49, 10430 Mala Rakovica zastupanog po punomoćniku Dragica Golubić</item>
    </izvorni_sadrzaj>
    <derivirana_varijabla naziv="DomainObject.Predmet.ProtuStrankaListFormatedWithAdressOIB_1">
      <item>DRAGICA GOLUBIĆ j.d.o.o., OIB 95184035314, Mirnovečka 49, 10430 Mala Rakovica zastupanog po punomoćniku Dragica Golubić</item>
    </derivirana_varijabla>
  </DomainObject.Predmet.ProtuStrankaListFormatedWithAdressOIB>
  <DomainObject.Predmet.ProtuStrankaListNazivFormated>
    <izvorni_sadrzaj>
      <item>DRAGICA GOLUBIĆ j.d.o.o.</item>
    </izvorni_sadrzaj>
    <derivirana_varijabla naziv="DomainObject.Predmet.ProtuStrankaListNazivFormated_1">
      <item>DRAGICA GOLUBIĆ j.d.o.o.</item>
    </derivirana_varijabla>
  </DomainObject.Predmet.ProtuStrankaListNazivFormated>
  <DomainObject.Predmet.ProtuStrankaListNazivFormatedOIB>
    <izvorni_sadrzaj>
      <item>DRAGICA GOLUBIĆ j.d.o.o., OIB 95184035314</item>
    </izvorni_sadrzaj>
    <derivirana_varijabla naziv="DomainObject.Predmet.ProtuStrankaListNazivFormatedOIB_1">
      <item>DRAGICA GOLUBIĆ j.d.o.o., OIB 95184035314</item>
    </derivirana_varijabla>
  </DomainObject.Predmet.ProtuStrankaListNazivFormatedOIB>
  <DomainObject.Predmet.OstaliListFormated>
    <izvorni_sadrzaj>
      <item>Dragica Golubić punomoćnik sudionika u postupku DRAGICA GOLUBIĆ j.d.o.o.</item>
    </izvorni_sadrzaj>
    <derivirana_varijabla naziv="DomainObject.Predmet.OstaliListFormated_1">
      <item>Dragica Golubić punomoćnik sudionika u postupku DRAGICA GOLUBIĆ j.d.o.o.</item>
    </derivirana_varijabla>
  </DomainObject.Predmet.OstaliListFormated>
  <DomainObject.Predmet.OstaliListFormatedOIB>
    <izvorni_sadrzaj>
      <item>Dragica Golubić, OIB 20253809769 punomoćnik sudionika u postupku DRAGICA GOLUBIĆ j.d.o.o.</item>
    </izvorni_sadrzaj>
    <derivirana_varijabla naziv="DomainObject.Predmet.OstaliListFormatedOIB_1">
      <item>Dragica Golubić, OIB 20253809769 punomoćnik sudionika u postupku DRAGICA GOLUBIĆ j.d.o.o.</item>
    </derivirana_varijabla>
  </DomainObject.Predmet.OstaliListFormatedOIB>
  <DomainObject.Predmet.OstaliListFormatedWithAdress>
    <izvorni_sadrzaj>
      <item>Dragica Golubić, Podmelinci 6, 10430 Mala Rakovica punomoćnik sudionika u postupku DRAGICA GOLUBIĆ j.d.o.o.</item>
    </izvorni_sadrzaj>
    <derivirana_varijabla naziv="DomainObject.Predmet.OstaliListFormatedWithAdress_1">
      <item>Dragica Golubić, Podmelinci 6, 10430 Mala Rakovica punomoćnik sudionika u postupku DRAGICA GOLUBIĆ j.d.o.o.</item>
    </derivirana_varijabla>
  </DomainObject.Predmet.OstaliListFormatedWithAdress>
  <DomainObject.Predmet.OstaliListFormatedWithAdressOIB>
    <izvorni_sadrzaj>
      <item>Dragica Golubić, OIB 20253809769, Podmelinci 6, 10430 Mala Rakovica punomoćnik sudionika u postupku DRAGICA GOLUBIĆ j.d.o.o.</item>
    </izvorni_sadrzaj>
    <derivirana_varijabla naziv="DomainObject.Predmet.OstaliListFormatedWithAdressOIB_1">
      <item>Dragica Golubić, OIB 20253809769, Podmelinci 6, 10430 Mala Rakovica punomoćnik sudionika u postupku DRAGICA GOLUBIĆ j.d.o.o.</item>
    </derivirana_varijabla>
  </DomainObject.Predmet.OstaliListFormatedWithAdressOIB>
  <DomainObject.Predmet.OstaliListNazivFormated>
    <izvorni_sadrzaj>
      <item>Dragica Golubić</item>
    </izvorni_sadrzaj>
    <derivirana_varijabla naziv="DomainObject.Predmet.OstaliListNazivFormated_1">
      <item>Dragica Golubić</item>
    </derivirana_varijabla>
  </DomainObject.Predmet.OstaliListNazivFormated>
  <DomainObject.Predmet.OstaliListNazivFormatedOIB>
    <izvorni_sadrzaj>
      <item>Dragica Golubić, OIB 20253809769</item>
    </izvorni_sadrzaj>
    <derivirana_varijabla naziv="DomainObject.Predmet.OstaliListNazivFormatedOIB_1">
      <item>Dragica Golubić, OIB 20253809769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GOLUBIĆ j.d.o.o.</izvorni_sadrzaj>
    <derivirana_varijabla naziv="DomainObject.Predmet.ProtustrankaIDrugi_1">DRAGICA GOLUBIĆ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DRAGICA GOLUBIĆ j.d.o.o., OIB 95184035314, Mirnovečka 49, 10430 Mala Rakovica</izvorni_sadrzaj>
    <derivirana_varijabla naziv="DomainObject.Predmet.ProtustrankaIDrugiAdressOIB_1">DRAGICA GOLUBIĆ j.d.o.o., OIB 95184035314, Mirnovečka 49,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GOLUBIĆ j.d.o.o.</item>
      <item>Dragica Golubić</item>
    </izvorni_sadrzaj>
    <derivirana_varijabla naziv="DomainObject.Predmet.SudioniciListNaziv_1">
      <item>FINA Regionalni centar Zagreb</item>
      <item>DRAGICA GOLUBIĆ j.d.o.o.</item>
      <item>Dragica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DRAGICA GOLUBIĆ j.d.o.o., OIB 95184035314, Mirnovečka 49,10430 Mala Rakovica</item>
      <item>Dragica Golubić, OIB 20253809769, Podmelinci 6,10430 Mala Rakovica</item>
    </izvorni_sadrzaj>
    <derivirana_varijabla naziv="DomainObject.Predmet.SudioniciListAdressOIB_1">
      <item>FINA Regionalni centar Zagreb, OIB 85821130368, Trg svibanjskih žrtava 1995. 1,10000 Zagreb</item>
      <item>DRAGICA GOLUBIĆ j.d.o.o., OIB 95184035314, Mirnovečka 49,10430 Mala Rakovica</item>
      <item>Dragica Golubić, OIB 20253809769, Podmelinci 6,10430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95184035314</item>
      <item>, OIB 20253809769</item>
    </izvorni_sadrzaj>
    <derivirana_varijabla naziv="DomainObject.Predmet.SudioniciListNazivOIB_1">
      <item>, OIB 85821130368</item>
      <item>, OIB 95184035314</item>
      <item>, OIB 20253809769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614</properties:Words>
  <properties:Characters>3248</properties:Characters>
  <properties:Lines>102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2018-05-07T12:16:00Z</dcterms:created>
  <dc:creator>Korisnik</dc:creator>
  <cp:lastModifiedBy>Draženka Prpić</cp:lastModifiedBy>
  <cp:lastPrinted>2018-05-07T12:18:00Z</cp:lastPrinted>
  <dcterms:modified xmlns:xsi="http://www.w3.org/2001/XMLSchema-instance" xsi:type="dcterms:W3CDTF">2018-05-07T12:18:00Z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-DRAGICA GOLUBIĆ-St-5141-16.docx)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