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681c" w14:paraId="916681c" w:rsidRDefault="00C6615B" w:rsidP="00635DA8" w:rsidR="00C6615B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615B" w:rsidP="00635DA8" w:rsidR="00C6615B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C6615B" w:rsidP="00635DA8" w:rsidR="00C6615B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C6615B" w:rsidP="00D54061" w:rsidR="00D54061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  <w:r w:rsidR="00D54061">
        <w:rPr>
          <w:noProof/>
          <w:szCs w:val="24"/>
        </w:rPr>
        <w:t xml:space="preserve">            </w:t>
      </w:r>
    </w:p>
    <w:p w:rsidRDefault="00D54061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</w:t>
      </w:r>
      <w:r w:rsidR="00B05648" w:rsidRPr="00895F8A">
        <w:rPr>
          <w:rFonts w:eastAsia="Times New Roman" w:hAnsi="Times New Roman" w:ascii="Times New Roman"/>
          <w:sz w:val="24"/>
          <w:szCs w:val="24"/>
          <w:lang w:eastAsia="hr-HR"/>
        </w:rPr>
        <w:t>slovni broj: 6.</w:t>
      </w:r>
      <w:r w:rsidR="00B05648"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5648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1F4FBE">
        <w:rPr>
          <w:rFonts w:eastAsia="Times New Roman" w:hAnsi="Times New Roman" w:ascii="Times New Roman"/>
          <w:sz w:val="24"/>
          <w:szCs w:val="24"/>
          <w:lang w:eastAsia="hr-HR"/>
        </w:rPr>
        <w:t>625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1F4FBE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D54061" w:rsidP="00F804C1" w:rsidR="00D54061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BD42DC" w:rsidRPr="00BD42DC">
        <w:t xml:space="preserve"> </w:t>
      </w:r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PRIMORJE GRADITELJSTVO j.d.o.o. Rijeka, </w:t>
      </w:r>
      <w:proofErr w:type="spellStart"/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>Kozala</w:t>
      </w:r>
      <w:proofErr w:type="spellEnd"/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58, OIB: 55222466443, MBS: 040352176</w:t>
      </w:r>
      <w:r w:rsidR="00BD42DC" w:rsidRPr="00BD42DC">
        <w:rPr>
          <w:rFonts w:eastAsia="Times New Roman" w:hAnsi="Times New Roman" w:ascii="Times New Roman"/>
          <w:sz w:val="24"/>
          <w:szCs w:val="24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1F4FBE">
        <w:rPr>
          <w:rFonts w:eastAsia="Times New Roman" w:hAnsi="Times New Roman" w:ascii="Times New Roman"/>
          <w:sz w:val="24"/>
          <w:szCs w:val="24"/>
        </w:rPr>
        <w:t>26.</w:t>
      </w:r>
      <w:r w:rsidR="00B02EBA">
        <w:rPr>
          <w:rFonts w:eastAsia="Times New Roman" w:hAnsi="Times New Roman" w:ascii="Times New Roman"/>
          <w:sz w:val="24"/>
          <w:szCs w:val="24"/>
        </w:rPr>
        <w:t xml:space="preserve"> veljače</w:t>
      </w:r>
      <w:r w:rsidR="00F542CC">
        <w:rPr>
          <w:rFonts w:eastAsia="Times New Roman" w:hAnsi="Times New Roman" w:ascii="Times New Roman"/>
          <w:sz w:val="24"/>
          <w:szCs w:val="24"/>
        </w:rPr>
        <w:t xml:space="preserve"> 2019.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0574B" w:rsidR="001F4FB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8C78C2" w:rsidRPr="008C78C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PRIMORJE GRADITELJSTVO j.d.o.o. Rijeka, </w:t>
      </w:r>
      <w:proofErr w:type="spellStart"/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>Kozala</w:t>
      </w:r>
      <w:proofErr w:type="spellEnd"/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58, OIB: 55222466443, MBS: 040352176</w:t>
      </w:r>
    </w:p>
    <w:p w:rsidRDefault="00895F8A" w:rsidP="0030574B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1F4FBE">
        <w:rPr>
          <w:rFonts w:eastAsia="Times New Roman" w:hAnsi="Times New Roman" w:ascii="Times New Roman"/>
          <w:sz w:val="24"/>
          <w:szCs w:val="24"/>
        </w:rPr>
        <w:t>26</w:t>
      </w:r>
      <w:r w:rsidR="00B02EBA">
        <w:rPr>
          <w:rFonts w:eastAsia="Times New Roman" w:hAnsi="Times New Roman" w:ascii="Times New Roman"/>
          <w:sz w:val="24"/>
          <w:szCs w:val="24"/>
        </w:rPr>
        <w:t xml:space="preserve">. veljače </w:t>
      </w:r>
      <w:r w:rsidR="00F542CC">
        <w:rPr>
          <w:rFonts w:eastAsia="Times New Roman" w:hAnsi="Times New Roman" w:ascii="Times New Roman"/>
          <w:sz w:val="24"/>
          <w:szCs w:val="24"/>
        </w:rPr>
        <w:t>2019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B02EBA">
        <w:rPr>
          <w:rFonts w:eastAsia="Times New Roman" w:hAnsi="Times New Roman" w:ascii="Times New Roman"/>
          <w:sz w:val="24"/>
          <w:szCs w:val="24"/>
        </w:rPr>
        <w:t>1</w:t>
      </w:r>
      <w:r w:rsidR="002C65FF">
        <w:rPr>
          <w:rFonts w:eastAsia="Times New Roman" w:hAnsi="Times New Roman" w:ascii="Times New Roman"/>
          <w:sz w:val="24"/>
          <w:szCs w:val="24"/>
        </w:rPr>
        <w:t>1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2C65FF">
        <w:rPr>
          <w:rFonts w:eastAsia="Times New Roman" w:hAnsi="Times New Roman" w:ascii="Times New Roman"/>
          <w:sz w:val="24"/>
          <w:szCs w:val="24"/>
        </w:rPr>
        <w:t>3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B02EBA" w:rsidP="002C65FF" w:rsidR="002C65FF" w:rsidRPr="00A03034">
      <w:pPr>
        <w:spacing w:after="0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2C65FF" w:rsidRPr="00A03034">
        <w:rPr>
          <w:rFonts w:hAnsi="Times New Roman" w:ascii="Times New Roman"/>
          <w:sz w:val="24"/>
          <w:szCs w:val="24"/>
        </w:rPr>
        <w:t xml:space="preserve">Anamarija </w:t>
      </w:r>
      <w:proofErr w:type="spellStart"/>
      <w:r w:rsidR="002C65FF" w:rsidRPr="00A03034">
        <w:rPr>
          <w:rFonts w:hAnsi="Times New Roman" w:ascii="Times New Roman"/>
          <w:sz w:val="24"/>
          <w:szCs w:val="24"/>
        </w:rPr>
        <w:t>Murtezani</w:t>
      </w:r>
      <w:proofErr w:type="spellEnd"/>
      <w:r w:rsidR="002C65FF" w:rsidRPr="00A03034">
        <w:rPr>
          <w:rFonts w:hAnsi="Times New Roman" w:ascii="Times New Roman"/>
          <w:sz w:val="24"/>
          <w:szCs w:val="24"/>
        </w:rPr>
        <w:t xml:space="preserve"> iz Zagreba, Sunčane </w:t>
      </w:r>
      <w:proofErr w:type="spellStart"/>
      <w:r w:rsidR="002C65FF" w:rsidRPr="00A03034">
        <w:rPr>
          <w:rFonts w:hAnsi="Times New Roman" w:ascii="Times New Roman"/>
          <w:sz w:val="24"/>
          <w:szCs w:val="24"/>
        </w:rPr>
        <w:t>Škrinjarić</w:t>
      </w:r>
      <w:proofErr w:type="spellEnd"/>
      <w:r w:rsidR="002C65FF" w:rsidRPr="00A03034">
        <w:rPr>
          <w:rFonts w:hAnsi="Times New Roman" w:ascii="Times New Roman"/>
          <w:sz w:val="24"/>
          <w:szCs w:val="24"/>
        </w:rPr>
        <w:t xml:space="preserve"> 1, OIB: 54031780904.</w:t>
      </w:r>
    </w:p>
    <w:p w:rsidRDefault="00895F8A" w:rsidP="002C65FF" w:rsidR="001F4FB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BD42DC" w:rsidRPr="00BD42DC">
        <w:t xml:space="preserve"> </w:t>
      </w:r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PRIMORJE GRADITELJSTVO j.d.o.o. Rijeka, </w:t>
      </w:r>
      <w:proofErr w:type="spellStart"/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>Kozala</w:t>
      </w:r>
      <w:proofErr w:type="spellEnd"/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58, OIB: 55222466443, MBS: 040352176</w:t>
      </w:r>
    </w:p>
    <w:p w:rsidRDefault="001F4FBE" w:rsidP="001F4FBE" w:rsidR="00F804C1" w:rsidRPr="00E226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895F8A" w:rsidRPr="00E226A8">
        <w:rPr>
          <w:rFonts w:eastAsia="Times New Roman" w:hAnsi="Times New Roman" w:ascii="Times New Roman"/>
          <w:sz w:val="24"/>
          <w:szCs w:val="24"/>
        </w:rPr>
        <w:t>V.</w:t>
      </w:r>
      <w:r w:rsidR="00895F8A"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1F4FB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1F4FBE">
        <w:rPr>
          <w:rFonts w:eastAsia="Times New Roman" w:hAnsi="Times New Roman" w:ascii="Times New Roman"/>
          <w:sz w:val="24"/>
          <w:szCs w:val="24"/>
        </w:rPr>
        <w:t xml:space="preserve">6. studenog </w:t>
      </w:r>
      <w:r w:rsidR="00D25062">
        <w:rPr>
          <w:rFonts w:eastAsia="Times New Roman" w:hAnsi="Times New Roman" w:ascii="Times New Roman"/>
          <w:sz w:val="24"/>
          <w:szCs w:val="24"/>
        </w:rPr>
        <w:t>2</w:t>
      </w:r>
      <w:r w:rsidR="003823DD">
        <w:rPr>
          <w:rFonts w:eastAsia="Times New Roman" w:hAnsi="Times New Roman" w:ascii="Times New Roman"/>
          <w:sz w:val="24"/>
          <w:szCs w:val="24"/>
        </w:rPr>
        <w:t>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BD42DC" w:rsidRPr="00BD42DC">
        <w:t xml:space="preserve"> </w:t>
      </w:r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PRIMORJE GRADITELJSTVO j.d.o.o. Rijeka, </w:t>
      </w:r>
      <w:proofErr w:type="spellStart"/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>Kozala</w:t>
      </w:r>
      <w:proofErr w:type="spellEnd"/>
      <w:r w:rsidR="001F4FBE" w:rsidRPr="000269B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58, OIB: 55222466443, MBS: 040352176</w:t>
      </w:r>
      <w:r w:rsidR="00BD42DC" w:rsidRPr="00BD42DC">
        <w:rPr>
          <w:rFonts w:eastAsia="Times New Roman" w:hAnsi="Times New Roman" w:ascii="Times New Roman"/>
          <w:sz w:val="24"/>
          <w:szCs w:val="24"/>
        </w:rPr>
        <w:t xml:space="preserve">, 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</w:t>
      </w:r>
      <w:r w:rsidR="001F4FBE">
        <w:rPr>
          <w:rFonts w:eastAsia="Times New Roman" w:hAnsi="Times New Roman" w:ascii="Times New Roman"/>
          <w:sz w:val="24"/>
          <w:szCs w:val="24"/>
        </w:rPr>
        <w:t xml:space="preserve"> </w:t>
      </w:r>
      <w:r w:rsidR="001F4FBE" w:rsidRPr="00D94384">
        <w:rPr>
          <w:rFonts w:hAnsi="Times New Roman" w:ascii="Times New Roman"/>
          <w:sz w:val="24"/>
          <w:szCs w:val="24"/>
        </w:rPr>
        <w:t>Stečajnog zakona (</w:t>
      </w:r>
      <w:r w:rsidR="001F4FBE">
        <w:rPr>
          <w:rFonts w:hAnsi="Times New Roman" w:ascii="Times New Roman"/>
          <w:sz w:val="24"/>
          <w:szCs w:val="24"/>
        </w:rPr>
        <w:t>dalje: SZ-a, "N</w:t>
      </w:r>
      <w:r w:rsidR="001F4FBE" w:rsidRPr="00D94384">
        <w:rPr>
          <w:rFonts w:hAnsi="Times New Roman" w:ascii="Times New Roman"/>
          <w:sz w:val="24"/>
          <w:szCs w:val="24"/>
        </w:rPr>
        <w:t xml:space="preserve">arodne </w:t>
      </w:r>
      <w:r w:rsidR="001F4FBE">
        <w:rPr>
          <w:rFonts w:hAnsi="Times New Roman" w:ascii="Times New Roman"/>
          <w:sz w:val="24"/>
          <w:szCs w:val="24"/>
        </w:rPr>
        <w:t>n</w:t>
      </w:r>
      <w:r w:rsidR="001F4FBE" w:rsidRPr="00D94384">
        <w:rPr>
          <w:rFonts w:hAnsi="Times New Roman" w:ascii="Times New Roman"/>
          <w:sz w:val="24"/>
          <w:szCs w:val="24"/>
        </w:rPr>
        <w:t>ovine</w:t>
      </w:r>
      <w:r w:rsidR="001F4FBE">
        <w:rPr>
          <w:rFonts w:hAnsi="Times New Roman" w:ascii="Times New Roman"/>
          <w:sz w:val="24"/>
          <w:szCs w:val="24"/>
        </w:rPr>
        <w:t>"</w:t>
      </w:r>
      <w:r w:rsidR="001F4FBE" w:rsidRPr="00D94384">
        <w:rPr>
          <w:rFonts w:hAnsi="Times New Roman" w:ascii="Times New Roman"/>
          <w:sz w:val="24"/>
          <w:szCs w:val="24"/>
        </w:rPr>
        <w:t xml:space="preserve"> broj 71/15</w:t>
      </w:r>
      <w:r w:rsidR="001F4FBE">
        <w:rPr>
          <w:rFonts w:hAnsi="Times New Roman" w:ascii="Times New Roman"/>
          <w:sz w:val="24"/>
          <w:szCs w:val="24"/>
        </w:rPr>
        <w:t>. i 104/17.</w:t>
      </w:r>
      <w:r w:rsidR="001F4FBE" w:rsidRPr="00D94384">
        <w:rPr>
          <w:rFonts w:hAnsi="Times New Roman" w:ascii="Times New Roman"/>
          <w:sz w:val="24"/>
          <w:szCs w:val="24"/>
        </w:rPr>
        <w:t>)</w:t>
      </w:r>
      <w:r w:rsidR="001F4FBE">
        <w:rPr>
          <w:rFonts w:hAnsi="Times New Roman" w:ascii="Times New Roman"/>
          <w:sz w:val="24"/>
          <w:szCs w:val="24"/>
        </w:rPr>
        <w:t>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1F4FBE">
        <w:rPr>
          <w:rFonts w:eastAsia="Times New Roman" w:hAnsi="Times New Roman" w:ascii="Times New Roman"/>
          <w:sz w:val="24"/>
          <w:szCs w:val="24"/>
        </w:rPr>
        <w:t xml:space="preserve">18. prosinca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1F4FBE">
        <w:rPr>
          <w:rFonts w:eastAsia="Times New Roman" w:hAnsi="Times New Roman" w:ascii="Times New Roman"/>
          <w:sz w:val="24"/>
          <w:szCs w:val="24"/>
        </w:rPr>
        <w:t>26.</w:t>
      </w:r>
      <w:r w:rsidR="00B02EBA">
        <w:rPr>
          <w:rFonts w:eastAsia="Times New Roman" w:hAnsi="Times New Roman" w:ascii="Times New Roman"/>
          <w:sz w:val="24"/>
          <w:szCs w:val="24"/>
        </w:rPr>
        <w:t xml:space="preserve"> veljače </w:t>
      </w:r>
      <w:r w:rsidR="00F542CC">
        <w:rPr>
          <w:rFonts w:eastAsia="Times New Roman" w:hAnsi="Times New Roman" w:ascii="Times New Roman"/>
          <w:sz w:val="24"/>
          <w:szCs w:val="24"/>
        </w:rPr>
        <w:t>2019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2EBA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="00B05648">
        <w:rPr>
          <w:rFonts w:eastAsia="Times New Roman" w:hAnsi="Times New Roman" w:ascii="Times New Roman"/>
          <w:sz w:val="24"/>
          <w:szCs w:val="24"/>
        </w:rPr>
        <w:t>S</w:t>
      </w:r>
      <w:r w:rsidR="00B05648"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2EBA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 w:rsidR="00B05648"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2EBA" w:rsidP="00B05648" w:rsidR="00B02E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2EBA" w:rsidP="00B05648" w:rsidR="00B02E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2EBA" w:rsidP="00B05648" w:rsidR="00B02E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2EBA" w:rsidP="00B05648" w:rsidR="00B02E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2EBA" w:rsidP="00B05648" w:rsidR="00B02E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1F4FBE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ECF" w:rsidP="00895F8A" w:rsidR="00704ECF">
      <w:pPr>
        <w:spacing w:lineRule="auto" w:line="240" w:after="0"/>
      </w:pPr>
      <w:r>
        <w:separator/>
      </w:r>
    </w:p>
  </w:endnote>
  <w:endnote w:id="0" w:type="continuationSeparator">
    <w:p w:rsidRDefault="00704ECF" w:rsidP="00895F8A" w:rsidR="00704E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C6615B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ECF" w:rsidP="00895F8A" w:rsidR="00704ECF">
      <w:pPr>
        <w:spacing w:lineRule="auto" w:line="240" w:after="0"/>
      </w:pPr>
      <w:r>
        <w:separator/>
      </w:r>
    </w:p>
  </w:footnote>
  <w:footnote w:id="0" w:type="continuationSeparator">
    <w:p w:rsidRDefault="00704ECF" w:rsidP="00895F8A" w:rsidR="00704E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FBE" w:rsidP="001F4FBE" w:rsidR="001F4FBE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St-625/2018-7</w:t>
    </w:r>
  </w:p>
  <w:p w:rsidRDefault="00D25062" w:rsidP="008C78C2" w:rsidR="00D25062" w:rsidRPr="008C7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2154C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33D9"/>
    <w:rsid w:val="001A74DE"/>
    <w:rsid w:val="001B0263"/>
    <w:rsid w:val="001E7565"/>
    <w:rsid w:val="001F4FBE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C65FF"/>
    <w:rsid w:val="002F76B3"/>
    <w:rsid w:val="002F7A21"/>
    <w:rsid w:val="0030574B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5F06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2720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04ECF"/>
    <w:rsid w:val="0071014D"/>
    <w:rsid w:val="00712B73"/>
    <w:rsid w:val="00712FFC"/>
    <w:rsid w:val="007223F2"/>
    <w:rsid w:val="00723B19"/>
    <w:rsid w:val="0073471B"/>
    <w:rsid w:val="007367F9"/>
    <w:rsid w:val="00742B9C"/>
    <w:rsid w:val="00746421"/>
    <w:rsid w:val="00750652"/>
    <w:rsid w:val="00757B9E"/>
    <w:rsid w:val="00764E45"/>
    <w:rsid w:val="00766FFD"/>
    <w:rsid w:val="007844D5"/>
    <w:rsid w:val="00793264"/>
    <w:rsid w:val="007D0FE1"/>
    <w:rsid w:val="00803AE6"/>
    <w:rsid w:val="008118FF"/>
    <w:rsid w:val="0082099D"/>
    <w:rsid w:val="00851E07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C78C2"/>
    <w:rsid w:val="008E716E"/>
    <w:rsid w:val="008F0A2D"/>
    <w:rsid w:val="0091002A"/>
    <w:rsid w:val="00915317"/>
    <w:rsid w:val="00922001"/>
    <w:rsid w:val="00922D05"/>
    <w:rsid w:val="0095429C"/>
    <w:rsid w:val="0096286C"/>
    <w:rsid w:val="00963E5D"/>
    <w:rsid w:val="00994462"/>
    <w:rsid w:val="009955B2"/>
    <w:rsid w:val="009A5582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2EBA"/>
    <w:rsid w:val="00B05648"/>
    <w:rsid w:val="00B078A6"/>
    <w:rsid w:val="00B205FE"/>
    <w:rsid w:val="00B22959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D42DC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6615B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3167F"/>
    <w:rsid w:val="00D51F35"/>
    <w:rsid w:val="00D54061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42CC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1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61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15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1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1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1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61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15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1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1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St-625/2018</izvorni_sadrzaj>
    <derivirana_varijabla naziv="DomainObject.Predmet.OznakaBroj_1">St-625/2018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PRIMORJE GRADITELJSTVO j.d.o.o.</izvorni_sadrzaj>
    <derivirana_varijabla naziv="DomainObject.Predmet.ProtustrankaFormated_1">  PRIMORJE GRADITELJSTVO j.d.o.o.</derivirana_varijabla>
  </DomainObject.Predmet.ProtustrankaFormated>
  <DomainObject.Predmet.ProtustrankaFormatedOIB>
    <izvorni_sadrzaj>  PRIMORJE GRADITELJSTVO j.d.o.o., OIB 55222466443</izvorni_sadrzaj>
    <derivirana_varijabla naziv="DomainObject.Predmet.ProtustrankaFormatedOIB_1">  PRIMORJE GRADITELJSTVO j.d.o.o., OIB 55222466443</derivirana_varijabla>
  </DomainObject.Predmet.ProtustrankaFormatedOIB>
  <DomainObject.Predmet.ProtustrankaFormatedWithAdress>
    <izvorni_sadrzaj> PRIMORJE GRADITELJSTVO j.d.o.o., Kozala 58, 51000 Rijeka</izvorni_sadrzaj>
    <derivirana_varijabla naziv="DomainObject.Predmet.ProtustrankaFormatedWithAdress_1"> PRIMORJE GRADITELJSTVO j.d.o.o., Kozala 58, 51000 Rijeka</derivirana_varijabla>
  </DomainObject.Predmet.ProtustrankaFormatedWithAdress>
  <DomainObject.Predmet.ProtustrankaFormatedWithAdressOIB>
    <izvorni_sadrzaj> PRIMORJE GRADITELJSTVO j.d.o.o., OIB 55222466443, Kozala 58, 51000 Rijeka</izvorni_sadrzaj>
    <derivirana_varijabla naziv="DomainObject.Predmet.ProtustrankaFormatedWithAdressOIB_1"> PRIMORJE GRADITELJSTVO j.d.o.o., OIB 55222466443, Kozala 58, 51000 Rijeka</derivirana_varijabla>
  </DomainObject.Predmet.ProtustrankaFormatedWithAdressOIB>
  <DomainObject.Predmet.ProtustrankaWithAdress>
    <izvorni_sadrzaj>PRIMORJE GRADITELJSTVO j.d.o.o. Kozala 58, 51000 Rijeka</izvorni_sadrzaj>
    <derivirana_varijabla naziv="DomainObject.Predmet.ProtustrankaWithAdress_1">PRIMORJE GRADITELJSTVO j.d.o.o. Kozala 58, 51000 Rijeka</derivirana_varijabla>
  </DomainObject.Predmet.ProtustrankaWithAdress>
  <DomainObject.Predmet.ProtustrankaWithAdressOIB>
    <izvorni_sadrzaj>PRIMORJE GRADITELJSTVO j.d.o.o., OIB 55222466443, Kozala 58, 51000 Rijeka</izvorni_sadrzaj>
    <derivirana_varijabla naziv="DomainObject.Predmet.ProtustrankaWithAdressOIB_1">PRIMORJE GRADITELJSTVO j.d.o.o., OIB 55222466443, Kozala 58, 51000 Rijeka</derivirana_varijabla>
  </DomainObject.Predmet.ProtustrankaWithAdressOIB>
  <DomainObject.Predmet.ProtustrankaNazivFormated>
    <izvorni_sadrzaj>PRIMORJE GRADITELJSTVO j.d.o.o.</izvorni_sadrzaj>
    <derivirana_varijabla naziv="DomainObject.Predmet.ProtustrankaNazivFormated_1">PRIMORJE GRADITELJSTVO j.d.o.o.</derivirana_varijabla>
  </DomainObject.Predmet.ProtustrankaNazivFormated>
  <DomainObject.Predmet.ProtustrankaNazivFormatedOIB>
    <izvorni_sadrzaj>PRIMORJE GRADITELJSTVO j.d.o.o., OIB 55222466443</izvorni_sadrzaj>
    <derivirana_varijabla naziv="DomainObject.Predmet.ProtustrankaNazivFormatedOIB_1">PRIMORJE GRADITELJSTVO j.d.o.o., OIB 55222466443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PRIMORJE GRADITELJSTVO j.d.o.o.</item>
    </izvorni_sadrzaj>
    <derivirana_varijabla naziv="DomainObject.Predmet.ProtuStrankaListFormated_1">
      <item>PRIMORJE GRADITELJSTVO j.d.o.o.</item>
    </derivirana_varijabla>
  </DomainObject.Predmet.ProtuStrankaListFormated>
  <DomainObject.Predmet.ProtuStrankaListFormatedOIB>
    <izvorni_sadrzaj>
      <item>PRIMORJE GRADITELJSTVO j.d.o.o., OIB 55222466443</item>
    </izvorni_sadrzaj>
    <derivirana_varijabla naziv="DomainObject.Predmet.ProtuStrankaListFormatedOIB_1">
      <item>PRIMORJE GRADITELJSTVO j.d.o.o., OIB 55222466443</item>
    </derivirana_varijabla>
  </DomainObject.Predmet.ProtuStrankaListFormatedOIB>
  <DomainObject.Predmet.ProtuStrankaListFormatedWithAdress>
    <izvorni_sadrzaj>
      <item>PRIMORJE GRADITELJSTVO j.d.o.o., Kozala 58, 51000 Rijeka</item>
    </izvorni_sadrzaj>
    <derivirana_varijabla naziv="DomainObject.Predmet.ProtuStrankaListFormatedWithAdress_1">
      <item>PRIMORJE GRADITELJSTVO j.d.o.o., Kozala 58, 51000 Rijeka</item>
    </derivirana_varijabla>
  </DomainObject.Predmet.ProtuStrankaListFormatedWithAdress>
  <DomainObject.Predmet.ProtuStrankaListFormatedWithAdressOIB>
    <izvorni_sadrzaj>
      <item>PRIMORJE GRADITELJSTVO j.d.o.o., OIB 55222466443, Kozala 58, 51000 Rijeka</item>
    </izvorni_sadrzaj>
    <derivirana_varijabla naziv="DomainObject.Predmet.ProtuStrankaListFormatedWithAdressOIB_1">
      <item>PRIMORJE GRADITELJSTVO j.d.o.o., OIB 55222466443, Kozala 58, 51000 Rijeka</item>
    </derivirana_varijabla>
  </DomainObject.Predmet.ProtuStrankaListFormatedWithAdressOIB>
  <DomainObject.Predmet.ProtuStrankaListNazivFormated>
    <izvorni_sadrzaj>
      <item>PRIMORJE GRADITELJSTVO j.d.o.o.</item>
    </izvorni_sadrzaj>
    <derivirana_varijabla naziv="DomainObject.Predmet.ProtuStrankaListNazivFormated_1">
      <item>PRIMORJE GRADITELJSTVO j.d.o.o.</item>
    </derivirana_varijabla>
  </DomainObject.Predmet.ProtuStrankaListNazivFormated>
  <DomainObject.Predmet.ProtuStrankaListNazivFormatedOIB>
    <izvorni_sadrzaj>
      <item>PRIMORJE GRADITELJSTVO j.d.o.o., OIB 55222466443</item>
    </izvorni_sadrzaj>
    <derivirana_varijabla naziv="DomainObject.Predmet.ProtuStrankaListNazivFormatedOIB_1">
      <item>PRIMORJE GRADITELJSTVO j.d.o.o., OIB 55222466443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PRIMORJE GRADITELJSTVO j.d.o.o.</izvorni_sadrzaj>
    <derivirana_varijabla naziv="DomainObject.Predmet.ProtustrankaIDrugi_1">PRIMORJE GRADITELJSTVO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PRIMORJE GRADITELJSTVO j.d.o.o., OIB 55222466443, Kozala 58, 51000 Rijeka</izvorni_sadrzaj>
    <derivirana_varijabla naziv="DomainObject.Predmet.ProtustrankaIDrugiAdressOIB_1">PRIMORJE GRADITELJSTVO j.d.o.o., OIB 55222466443, Kozala 58,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PRIMORJE GRADITELJSTVO j.d.o.o.</item>
    </izvorni_sadrzaj>
    <derivirana_varijabla naziv="DomainObject.Predmet.SudioniciListNaziv_1">
      <item>FINA  Rijeka</item>
      <item>PRIMORJE GRADITELJSTVO j.d.o.o.</item>
    </derivirana_varijabla>
  </DomainObject.Predmet.SudioniciListNaziv>
  <DomainObject.Predmet.SudioniciListAdressOIB>
    <izvorni_sadrzaj>
      <item>FINA  Rijeka, OIB 85821130368, Frana Kurelca 8,51000 Rijeka</item>
      <item>PRIMORJE GRADITELJSTVO j.d.o.o., OIB 55222466443, Kozala 58,51000 Rijeka</item>
    </izvorni_sadrzaj>
    <derivirana_varijabla naziv="DomainObject.Predmet.SudioniciListAdressOIB_1">
      <item>FINA  Rijeka, OIB 85821130368, Frana Kurelca 8,51000 Rijeka</item>
      <item>PRIMORJE GRADITELJSTVO j.d.o.o., OIB 55222466443, Kozala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55222466443</item>
    </izvorni_sadrzaj>
    <derivirana_varijabla naziv="DomainObject.Predmet.SudioniciListNazivOIB_1">
      <item>, OIB 85821130368</item>
      <item>, OIB 55222466443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St-625/2018-2</izvorni_sadrzaj>
    <derivirana_varijabla naziv="DomainObject.PredzadnjaOdlukaIzPredmeta.Oznaka_1">St-625/2018-2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2AB04-BE77-48CC-9B36-7476B45E9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2600</properties:Characters>
  <properties:Lines>82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2019-02-26T07:54:00Z</dcterms:created>
  <dc:creator>Sanela Uzelac</dc:creator>
  <cp:lastModifiedBy>Sanela Uzelac</cp:lastModifiedBy>
  <cp:lastPrinted>2019-01-10T07:53:00Z</cp:lastPrinted>
  <dcterms:modified xmlns:xsi="http://www.w3.org/2001/XMLSchema-instance" xsi:type="dcterms:W3CDTF">2019-02-26T10:22:00Z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(625 18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