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eae7" w14:paraId="df7eae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641F0">
        <w:t>3</w:t>
      </w:r>
      <w:r w:rsidR="007B7727">
        <w:t>31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4593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7B7727" w:rsidRPr="007B7727">
        <w:rPr>
          <w:lang w:val="hr-HR"/>
        </w:rPr>
        <w:t>AUTO ŠKOLA 3LJ jednostavno društvo s ograničenom odgovornošću za osposobljavanje kandidata za vozače</w:t>
      </w:r>
      <w:r w:rsidR="007B7727">
        <w:rPr>
          <w:lang w:val="hr-HR"/>
        </w:rPr>
        <w:t xml:space="preserve">, OIB: </w:t>
      </w:r>
      <w:r w:rsidR="007B7727" w:rsidRPr="007B7727">
        <w:rPr>
          <w:lang w:val="hr-HR"/>
        </w:rPr>
        <w:t>42777492223</w:t>
      </w:r>
      <w:r w:rsidR="007B7727">
        <w:rPr>
          <w:lang w:val="hr-HR"/>
        </w:rPr>
        <w:t xml:space="preserve">, Vrpolje 36 B, Vrpolje,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>0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AUTO ŠKOLA 3LJ jednostavno društvo s ograničenom odgovornošću za osposobljavanje kandidata za vozače</w:t>
      </w:r>
      <w:r w:rsidR="007B7727">
        <w:rPr>
          <w:lang w:val="hr-HR"/>
        </w:rPr>
        <w:t xml:space="preserve">, OIB: </w:t>
      </w:r>
      <w:r w:rsidR="007B7727" w:rsidRPr="007B7727">
        <w:rPr>
          <w:lang w:val="hr-HR"/>
        </w:rPr>
        <w:t>42777492223</w:t>
      </w:r>
      <w:r w:rsidR="007B7727">
        <w:rPr>
          <w:lang w:val="hr-HR"/>
        </w:rPr>
        <w:t xml:space="preserve">, Vrpolje 36 B, Vrpolje 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207F8">
        <w:rPr>
          <w:lang w:val="hr-HR"/>
        </w:rPr>
        <w:t>7</w:t>
      </w:r>
      <w:r w:rsidR="001A5761">
        <w:rPr>
          <w:lang w:val="hr-HR"/>
        </w:rPr>
        <w:t>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AA24B5">
        <w:rPr>
          <w:lang w:val="hr-HR"/>
        </w:rPr>
        <w:t>1</w:t>
      </w:r>
      <w:r w:rsidR="007B7727">
        <w:rPr>
          <w:lang w:val="hr-HR"/>
        </w:rPr>
        <w:t>2</w:t>
      </w:r>
      <w:r w:rsidR="00AA24B5">
        <w:rPr>
          <w:lang w:val="hr-HR"/>
        </w:rPr>
        <w:t>,</w:t>
      </w:r>
      <w:r w:rsidR="007B7727">
        <w:rPr>
          <w:lang w:val="hr-HR"/>
        </w:rPr>
        <w:t>50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A24B5" w:rsidR="00D861DC" w:rsidRPr="00AA24B5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AA24B5">
        <w:t>Danko</w:t>
      </w:r>
      <w:proofErr w:type="spellEnd"/>
      <w:r w:rsidR="00AA24B5">
        <w:t xml:space="preserve"> </w:t>
      </w:r>
      <w:proofErr w:type="spellStart"/>
      <w:r w:rsidR="00AA24B5">
        <w:t>Šinka</w:t>
      </w:r>
      <w:proofErr w:type="spellEnd"/>
      <w:r w:rsidR="00AA24B5">
        <w:t>, OIB:, 4</w:t>
      </w:r>
      <w:r w:rsidR="00AA24B5" w:rsidRPr="00ED0898">
        <w:rPr>
          <w:rFonts w:eastAsiaTheme="minorHAnsi"/>
        </w:rPr>
        <w:t>3572319915</w:t>
      </w:r>
      <w:r w:rsidR="00AA24B5">
        <w:rPr>
          <w:rFonts w:eastAsiaTheme="minorHAnsi"/>
        </w:rPr>
        <w:t>,</w:t>
      </w:r>
      <w:r w:rsidR="00AA24B5">
        <w:t xml:space="preserve">Osijek, </w:t>
      </w:r>
      <w:proofErr w:type="spellStart"/>
      <w:r w:rsidR="00AA24B5">
        <w:t>Trg</w:t>
      </w:r>
      <w:proofErr w:type="spellEnd"/>
      <w:r w:rsidR="00AA24B5">
        <w:t xml:space="preserve"> </w:t>
      </w:r>
      <w:proofErr w:type="spellStart"/>
      <w:r w:rsidR="00AA24B5">
        <w:t>slobode</w:t>
      </w:r>
      <w:proofErr w:type="spellEnd"/>
      <w:r w:rsidR="00AA24B5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AUTO ŠKOLA 3LJ jednostavno društvo s ograničenom odgovornošću za osposobljavanje kandidata za vozače</w:t>
      </w:r>
      <w:r w:rsidR="007B7727">
        <w:rPr>
          <w:lang w:val="hr-HR"/>
        </w:rPr>
        <w:t xml:space="preserve">, OIB: </w:t>
      </w:r>
      <w:r w:rsidR="007B7727" w:rsidRPr="007B7727">
        <w:rPr>
          <w:lang w:val="hr-HR"/>
        </w:rPr>
        <w:t>42777492223</w:t>
      </w:r>
      <w:r w:rsidR="007B7727">
        <w:rPr>
          <w:lang w:val="hr-HR"/>
        </w:rPr>
        <w:t>, Vrpolje 36 B, Vrpolje</w:t>
      </w:r>
      <w:r w:rsidR="00AA24B5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B7727">
        <w:rPr>
          <w:lang w:val="hr-HR"/>
        </w:rPr>
        <w:t>01.02.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7B7727" w:rsidRPr="007B7727">
        <w:rPr>
          <w:lang w:val="hr-HR"/>
        </w:rPr>
        <w:t>AUTO ŠKOLA 3LJ jednostavno društvo s ograničenom odgovornošću za osposobljavanje kandidata za vozače</w:t>
      </w:r>
      <w:r w:rsidR="007B7727">
        <w:rPr>
          <w:lang w:val="hr-HR"/>
        </w:rPr>
        <w:t xml:space="preserve">, OIB: </w:t>
      </w:r>
      <w:r w:rsidR="007B7727" w:rsidRPr="007B7727">
        <w:rPr>
          <w:lang w:val="hr-HR"/>
        </w:rPr>
        <w:t>42777492223</w:t>
      </w:r>
      <w:r w:rsidR="007B7727">
        <w:rPr>
          <w:lang w:val="hr-HR"/>
        </w:rPr>
        <w:t>, Vrpolje 36 B, Vrpolje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7B7727">
        <w:rPr>
          <w:lang w:val="hr-HR"/>
        </w:rPr>
        <w:t>196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7B7727">
        <w:rPr>
          <w:lang w:val="hr-HR"/>
        </w:rPr>
        <w:t>4.288,21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5641F0">
        <w:rPr>
          <w:b/>
          <w:lang w:val="hr-HR"/>
        </w:rPr>
        <w:t>3</w:t>
      </w:r>
      <w:r w:rsidR="007B7727">
        <w:rPr>
          <w:b/>
          <w:lang w:val="hr-HR"/>
        </w:rPr>
        <w:t>31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846C1">
        <w:rPr>
          <w:lang w:val="hr-HR"/>
        </w:rPr>
        <w:t>2</w:t>
      </w:r>
      <w:r w:rsidR="00AA24B5">
        <w:rPr>
          <w:lang w:val="hr-HR"/>
        </w:rPr>
        <w:t>8</w:t>
      </w:r>
      <w:r w:rsidR="006846C1">
        <w:rPr>
          <w:lang w:val="hr-HR"/>
        </w:rPr>
        <w:t>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5641F0">
        <w:rPr>
          <w:lang w:val="hr-HR"/>
        </w:rPr>
        <w:t>–Ispostava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proofErr w:type="gramStart"/>
      <w:r>
        <w:t>Registar</w:t>
      </w:r>
      <w:proofErr w:type="spellEnd"/>
      <w:r w:rsidR="00D24593">
        <w:t xml:space="preserve"> ,</w:t>
      </w:r>
      <w:proofErr w:type="gramEnd"/>
      <w:r>
        <w:t xml:space="preserve"> </w:t>
      </w:r>
      <w:r w:rsidR="00952975">
        <w:t xml:space="preserve">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74484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4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4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AUTO ŠKOLA 3LJ jednostavno društvo s ograničenom odgovornošću za osposobljavanje kandidata za vozače</izvorni_sadrzaj>
    <derivirana_varijabla naziv="DomainObject.Predmet.ProtustrankaFormated_1">  AUTO ŠKOLA 3LJ jednostavno društvo s ograničenom odgovornošću za osposobljavanje kandidata za vozače</derivirana_varijabla>
  </DomainObject.Predmet.ProtustrankaFormated>
  <DomainObject.Predmet.ProtustrankaFormatedOIB>
    <izvorni_sadrzaj>  AUTO ŠKOLA 3LJ jednostavno društvo s ograničenom odgovornošću za osposobljavanje kandidata za vozače, OIB 42777492223</izvorni_sadrzaj>
    <derivirana_varijabla naziv="DomainObject.Predmet.ProtustrankaFormatedOIB_1">  AUTO ŠKOLA 3LJ jednostavno društvo s ograničenom odgovornošću za osposobljavanje kandidata za vozače, OIB 42777492223</derivirana_varijabla>
  </DomainObject.Predmet.ProtustrankaFormatedOIB>
  <DomainObject.Predmet.ProtustrankaFormatedWithAdress>
    <izvorni_sadrzaj> AUTO ŠKOLA 3LJ jednostavno društvo s ograničenom odgovornošću za osposobljavanje kandidata za vozače, Vrpolje 36 B, 21240 Vrpolje</izvorni_sadrzaj>
    <derivirana_varijabla naziv="DomainObject.Predmet.ProtustrankaFormatedWithAdress_1"> AUTO ŠKOLA 3LJ jednostavno društvo s ograničenom odgovornošću za osposobljavanje kandidata za vozače, Vrpolje 36 B, 21240 Vrpolje</derivirana_varijabla>
  </DomainObject.Predmet.ProtustrankaFormatedWithAdress>
  <DomainObject.Predmet.ProtustrankaFormatedWithAdressOIB>
    <izvorni_sadrzaj> AUTO ŠKOLA 3LJ jednostavno društvo s ograničenom odgovornošću za osposobljavanje kandidata za vozače, OIB 42777492223, Vrpolje 36 B, 21240 Vrpolje</izvorni_sadrzaj>
    <derivirana_varijabla naziv="DomainObject.Predmet.ProtustrankaFormatedWithAdressOIB_1"> AUTO ŠKOLA 3LJ jednostavno društvo s ograničenom odgovornošću za osposobljavanje kandidata za vozače, OIB 42777492223, Vrpolje 36 B, 21240 Vrpolje</derivirana_varijabla>
  </DomainObject.Predmet.ProtustrankaFormatedWithAdressOIB>
  <DomainObject.Predmet.ProtustrankaWithAdress>
    <izvorni_sadrzaj>AUTO ŠKOLA 3LJ jednostavno društvo s ograničenom odgovornošću za osposobljavanje kandidata za vozače Vrpolje 36 B, 21240 Vrpolje</izvorni_sadrzaj>
    <derivirana_varijabla naziv="DomainObject.Predmet.ProtustrankaWithAdress_1">AUTO ŠKOLA 3LJ jednostavno društvo s ograničenom odgovornošću za osposobljavanje kandidata za vozače Vrpolje 36 B, 21240 Vrpolje</derivirana_varijabla>
  </DomainObject.Predmet.ProtustrankaWithAdress>
  <DomainObject.Predmet.ProtustrankaWithAdressOIB>
    <izvorni_sadrzaj>AUTO ŠKOLA 3LJ jednostavno društvo s ograničenom odgovornošću za osposobljavanje kandidata za vozače, OIB 42777492223, Vrpolje 36 B, 21240 Vrpolje</izvorni_sadrzaj>
    <derivirana_varijabla naziv="DomainObject.Predmet.ProtustrankaWithAdressOIB_1">AUTO ŠKOLA 3LJ jednostavno društvo s ograničenom odgovornošću za osposobljavanje kandidata za vozače, OIB 42777492223, Vrpolje 36 B, 21240 Vrpolje</derivirana_varijabla>
  </DomainObject.Predmet.ProtustrankaWithAdressOIB>
  <DomainObject.Predmet.ProtustrankaNazivFormated>
    <izvorni_sadrzaj>AUTO ŠKOLA 3LJ jednostavno društvo s ograničenom odgovornošću za osposobljavanje kandidata za vozače</izvorni_sadrzaj>
    <derivirana_varijabla naziv="DomainObject.Predmet.ProtustrankaNazivFormated_1">AUTO ŠKOLA 3LJ jednostavno društvo s ograničenom odgovornošću za osposobljavanje kandidata za vozače</derivirana_varijabla>
  </DomainObject.Predmet.ProtustrankaNazivFormated>
  <DomainObject.Predmet.ProtustrankaNazivFormatedOIB>
    <izvorni_sadrzaj>AUTO ŠKOLA 3LJ jednostavno društvo s ograničenom odgovornošću za osposobljavanje kandidata za vozače, OIB 42777492223</izvorni_sadrzaj>
    <derivirana_varijabla naziv="DomainObject.Predmet.ProtustrankaNazivFormatedOIB_1">AUTO ŠKOLA 3LJ jednostavno društvo s ograničenom odgovornošću za osposobljavanje kandidata za vozače, OIB 42777492223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šetalištea 24 b, 21000 Split</izvorni_sadrzaj>
    <derivirana_varijabla naziv="DomainObject.Predmet.StrankaFormatedWithAdress_1"> FINANCIJSKA AGENCIJA, RC SPLIT, Mažuranićevo šetalištea 24 b, 21000 Split</derivirana_varijabla>
  </DomainObject.Predmet.StrankaFormatedWithAdress>
  <DomainObject.Predmet.StrankaFormatedWithAdressOIB>
    <izvorni_sadrzaj> FINANCIJSKA AGENCIJA, RC SPLIT, OIB 85821130368, Mažuranićevo šetalištea 24 b, 21000 Split</izvorni_sadrzaj>
    <derivirana_varijabla naziv="DomainObject.Predmet.StrankaFormatedWithAdressOIB_1"> FINANCIJSKA AGENCIJA, RC SPLIT, OIB 85821130368, Mažuranićevo šetalištea 24 b, 21000 Split</derivirana_varijabla>
  </DomainObject.Predmet.StrankaFormatedWithAdressOIB>
  <DomainObject.Predmet.StrankaWithAdress>
    <izvorni_sadrzaj>FINANCIJSKA AGENCIJA, RC SPLIT Mažuranićevo šetalištea 24 b,21000 Split</izvorni_sadrzaj>
    <derivirana_varijabla naziv="DomainObject.Predmet.StrankaWithAdress_1">FINANCIJSKA AGENCIJA, RC SPLIT Mažuranićevo šetalištea 24 b,21000 Split</derivirana_varijabla>
  </DomainObject.Predmet.StrankaWithAdress>
  <DomainObject.Predmet.StrankaWithAdressOIB>
    <izvorni_sadrzaj>FINANCIJSKA AGENCIJA, RC SPLIT, OIB 85821130368, Mažuranićevo šetalištea 24 b,21000 Split</izvorni_sadrzaj>
    <derivirana_varijabla naziv="DomainObject.Predmet.StrankaWithAdressOIB_1">FINANCIJSKA AGENCIJA, RC SPLIT, OIB 85821130368, Mažuranićevo šetalištea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4288.21</izvorni_sadrzaj>
    <derivirana_varijabla naziv="DomainObject.Predmet.TrenutnaVrijednost_1">4288.21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šetalištea 24 b, 21000 Split</item>
    </izvorni_sadrzaj>
    <derivirana_varijabla naziv="DomainObject.Predmet.StrankaListFormatedWithAdress_1">
      <item>FINANCIJSKA AGENCIJA, RC SPLIT, Mažuranićevo šetalištea 24 b, 21000 Split</item>
    </derivirana_varijabla>
  </DomainObject.Predmet.StrankaListFormatedWithAdress>
  <DomainObject.Predmet.StrankaListFormatedWithAdressOIB>
    <izvorni_sadrzaj>
      <item>FINANCIJSKA AGENCIJA, RC SPLIT, OIB 85821130368, Mažuranićevo šetalištea 24 b, 21000 Split</item>
    </izvorni_sadrzaj>
    <derivirana_varijabla naziv="DomainObject.Predmet.StrankaListFormatedWithAdressOIB_1">
      <item>FINANCIJSKA AGENCIJA, RC SPLIT, OIB 85821130368, Mažuranićevo šetalištea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ŠKOLA 3LJ jednostavno društvo s ograničenom odgovornošću za osposobljavanje kandidata za vozače</item>
    </izvorni_sadrzaj>
    <derivirana_varijabla naziv="DomainObject.Predmet.ProtuStrankaListFormated_1">
      <item>AUTO ŠKOLA 3LJ jednostavno društvo s ograničenom odgovornošću za osposobljavanje kandidata za vozače</item>
    </derivirana_varijabla>
  </DomainObject.Predmet.ProtuStrankaListFormated>
  <DomainObject.Predmet.ProtuStrankaListFormatedOIB>
    <izvorni_sadrzaj>
      <item>AUTO ŠKOLA 3LJ jednostavno društvo s ograničenom odgovornošću za osposobljavanje kandidata za vozače, OIB 42777492223</item>
    </izvorni_sadrzaj>
    <derivirana_varijabla naziv="DomainObject.Predmet.ProtuStrankaListFormatedOIB_1">
      <item>AUTO ŠKOLA 3LJ jednostavno društvo s ograničenom odgovornošću za osposobljavanje kandidata za vozače, OIB 42777492223</item>
    </derivirana_varijabla>
  </DomainObject.Predmet.ProtuStrankaListFormatedOIB>
  <DomainObject.Predmet.ProtuStrankaListFormatedWithAdress>
    <izvorni_sadrzaj>
      <item>AUTO ŠKOLA 3LJ jednostavno društvo s ograničenom odgovornošću za osposobljavanje kandidata za vozače, Vrpolje 36 B, 21240 Vrpolje</item>
    </izvorni_sadrzaj>
    <derivirana_varijabla naziv="DomainObject.Predmet.ProtuStrankaListFormatedWithAdress_1">
      <item>AUTO ŠKOLA 3LJ jednostavno društvo s ograničenom odgovornošću za osposobljavanje kandidata za vozače, Vrpolje 36 B, 21240 Vrpolje</item>
    </derivirana_varijabla>
  </DomainObject.Predmet.ProtuStrankaListFormatedWithAdress>
  <DomainObject.Predmet.ProtuStrankaListFormatedWithAdressOIB>
    <izvorni_sadrzaj>
      <item>AUTO ŠKOLA 3LJ jednostavno društvo s ograničenom odgovornošću za osposobljavanje kandidata za vozače, OIB 42777492223, Vrpolje 36 B, 21240 Vrpolje</item>
    </izvorni_sadrzaj>
    <derivirana_varijabla naziv="DomainObject.Predmet.ProtuStrankaListFormatedWithAdressOIB_1">
      <item>AUTO ŠKOLA 3LJ jednostavno društvo s ograničenom odgovornošću za osposobljavanje kandidata za vozače, OIB 42777492223, Vrpolje 36 B, 21240 Vrpolje</item>
    </derivirana_varijabla>
  </DomainObject.Predmet.ProtuStrankaListFormatedWithAdressOIB>
  <DomainObject.Predmet.ProtuStrankaListNazivFormated>
    <izvorni_sadrzaj>
      <item>AUTO ŠKOLA 3LJ jednostavno društvo s ograničenom odgovornošću za osposobljavanje kandidata za vozače</item>
    </izvorni_sadrzaj>
    <derivirana_varijabla naziv="DomainObject.Predmet.ProtuStrankaListNazivFormated_1">
      <item>AUTO ŠKOLA 3LJ jednostavno društvo s ograničenom odgovornošću za osposobljavanje kandidata za vozače</item>
    </derivirana_varijabla>
  </DomainObject.Predmet.ProtuStrankaListNazivFormated>
  <DomainObject.Predmet.ProtuStrankaListNazivFormatedOIB>
    <izvorni_sadrzaj>
      <item>AUTO ŠKOLA 3LJ jednostavno društvo s ograničenom odgovornošću za osposobljavanje kandidata za vozače, OIB 42777492223</item>
    </izvorni_sadrzaj>
    <derivirana_varijabla naziv="DomainObject.Predmet.ProtuStrankaListNazivFormatedOIB_1">
      <item>AUTO ŠKOLA 3LJ jednostavno društvo s ograničenom odgovornošću za osposobljavanje kandidata za vozače, OIB 42777492223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ŠKOLA 3LJ jednostavno društvo s ograničenom odgovornošću za osposobljavanje kandidata za vozače</izvorni_sadrzaj>
    <derivirana_varijabla naziv="DomainObject.Predmet.ProtustrankaIDrugi_1">AUTO ŠKOLA 3LJ jednostavno društvo s ograničenom odgovornošću za osposobljavanje kandidata za vozače</derivirana_varijabla>
  </DomainObject.Predmet.ProtustrankaIDrugi>
  <DomainObject.Predmet.StrankaIDrugiAdressOIB>
    <izvorni_sadrzaj>FINANCIJSKA AGENCIJA, RC SPLIT, OIB 85821130368, Mažuranićevo šetalištea 24 b, 21000 Split</izvorni_sadrzaj>
    <derivirana_varijabla naziv="DomainObject.Predmet.StrankaIDrugiAdressOIB_1">FINANCIJSKA AGENCIJA, RC SPLIT, OIB 85821130368, Mažuranićevo šetalištea 24 b, 21000 Split</derivirana_varijabla>
  </DomainObject.Predmet.StrankaIDrugiAdressOIB>
  <DomainObject.Predmet.ProtustrankaIDrugiAdressOIB>
    <izvorni_sadrzaj>AUTO ŠKOLA 3LJ jednostavno društvo s ograničenom odgovornošću za osposobljavanje kandidata za vozače, OIB 42777492223, Vrpolje 36 B, 21240 Vrpolje</izvorni_sadrzaj>
    <derivirana_varijabla naziv="DomainObject.Predmet.ProtustrankaIDrugiAdressOIB_1">AUTO ŠKOLA 3LJ jednostavno društvo s ograničenom odgovornošću za osposobljavanje kandidata za vozače, OIB 42777492223, Vrpolje 36 B, 21240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3LJ jednostavno društvo s ograničenom odgovornošću za osposobljavanje kandidata za vozače</item>
      <item>FINANCIJSKA AGENCIJA, RC SPLIT</item>
    </izvorni_sadrzaj>
    <derivirana_varijabla naziv="DomainObject.Predmet.SudioniciListNaziv_1">
      <item>AUTO ŠKOLA 3LJ jednostavno društvo s ograničenom odgovornošću za osposobljavanje kandidata za vozače</item>
      <item>FINANCIJSKA AGENCIJA, RC SPLIT</item>
    </derivirana_varijabla>
  </DomainObject.Predmet.SudioniciListNaziv>
  <DomainObject.Predmet.SudioniciListAdressOIB>
    <izvorni_sadrzaj>
      <item>AUTO ŠKOLA 3LJ jednostavno društvo s ograničenom odgovornošću za osposobljavanje kandidata za vozače, OIB 42777492223, Vrpolje 36 B,21240 Vrpolje</item>
      <item>FINANCIJSKA AGENCIJA, RC SPLIT, OIB 85821130368, Mažuranićevo šetalištea 24 b,21000 Split</item>
    </izvorni_sadrzaj>
    <derivirana_varijabla naziv="DomainObject.Predmet.SudioniciListAdressOIB_1">
      <item>AUTO ŠKOLA 3LJ jednostavno društvo s ograničenom odgovornošću za osposobljavanje kandidata za vozače, OIB 42777492223, Vrpolje 36 B,21240 Vrpolje</item>
      <item>FINANCIJSKA AGENCIJA, RC SPLIT, OIB 85821130368, Mažuranićevo šetalištea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42777492223</item>
      <item>, OIB 85821130368</item>
    </izvorni_sadrzaj>
    <derivirana_varijabla naziv="DomainObject.Predmet.SudioniciListNazivOIB_1">
      <item>, OIB 42777492223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3D30A-4FD5-44BC-B14A-F3311E976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799</properties:Words>
  <properties:Characters>4337</properties:Characters>
  <properties:Lines>105</properties:Lines>
  <properties:Paragraphs>37</properties:Paragraphs>
  <properties:TotalTime>748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1.St-314/2016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2017-04-07T06:47:00Z</cp:lastPrinted>
  <dcterms:modified xmlns:xsi="http://www.w3.org/2001/XMLSchema-instance" xsi:type="dcterms:W3CDTF">2017-04-07T10:36:00Z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