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76ad" w14:paraId="1cd76ad" w:rsidRDefault="00AE649C" w:rsidP="00FA5B5E" w:rsidR="00AE649C" w:rsidRPr="00B76F3C">
      <w:pPr>
        <w:pStyle w:val="Naslov3"/>
        <w15:collapsed w:val="false"/>
      </w:pPr>
    </w:p>
    <w:p w:rsidRDefault="003126D7" w:rsidP="003126D7" w:rsidR="003126D7" w:rsidRPr="003126D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126D7" w:rsidP="003126D7" w:rsidR="003126D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3126D7" w:rsidP="003126D7" w:rsidR="003126D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3126D7" w:rsidP="003126D7" w:rsidR="003126D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3126D7" w:rsidP="003126D7" w:rsidR="003126D7">
      <w:pPr>
        <w:spacing w:after="0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rPr>
          <w:rFonts w:cs="Times New Roman" w:eastAsia="Times New Roman"/>
          <w:lang w:eastAsia="hr-HR"/>
        </w:rPr>
      </w:pPr>
    </w:p>
    <w:p w:rsidRDefault="003126D7" w:rsidP="003126D7" w:rsidR="003126D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3126D7" w:rsidP="003126D7" w:rsidR="003126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3126D7" w:rsidP="003126D7" w:rsidR="003126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26D7" w:rsidP="003126D7" w:rsidR="003126D7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Rijeka, Podružnice Pula za provedbu skraćenoga stečajnog postupka nad dužnikom KOMPARIĆ d.o.o.,Pula,</w:t>
      </w:r>
      <w:proofErr w:type="spellStart"/>
      <w:r>
        <w:t>Palisina</w:t>
      </w:r>
      <w:proofErr w:type="spellEnd"/>
      <w:r>
        <w:t xml:space="preserve"> Ulica 13,  OIB: 93391804955, 14. rujna 2016.</w:t>
      </w:r>
    </w:p>
    <w:p w:rsidRDefault="003126D7" w:rsidP="003126D7" w:rsidR="003126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3126D7" w:rsidP="003126D7" w:rsidR="003126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3126D7" w:rsidP="003126D7" w:rsidR="003126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3126D7" w:rsidP="003126D7" w:rsidR="003126D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126D7" w:rsidP="003126D7" w:rsidR="003126D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126D7" w:rsidP="003126D7" w:rsidR="003126D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3126D7" w:rsidP="003126D7" w:rsidR="003126D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3126D7" w:rsidP="003126D7" w:rsidR="003126D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3126D7" w:rsidP="003126D7" w:rsidR="003126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3126D7" w:rsidP="003126D7" w:rsidR="003126D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3126D7" w:rsidP="003126D7" w:rsidR="003126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26D7" w:rsidP="003126D7" w:rsidR="003126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3126D7" w:rsidP="003126D7" w:rsidR="003126D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3126D7" w:rsidP="003126D7" w:rsidR="003126D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3126D7" w:rsidP="003126D7" w:rsidR="003126D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3126D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D7" w:rsidP="003126D7" w:rsidR="003126D7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St-659/2016-9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6D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75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St-659/2016-7</izvorni_sadrzaj>
    <derivirana_varijabla naziv="DomainObject.Oznaka_1">St-659/2016-7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KOMPARIĆ d.o.o. PULA</izvorni_sadrzaj>
    <derivirana_varijabla naziv="DomainObject.Predmet.ProtustrankaFormated_1">  KOMPARIĆ d.o.o. PULA</derivirana_varijabla>
  </DomainObject.Predmet.ProtustrankaFormated>
  <DomainObject.Predmet.ProtustrankaFormatedOIB>
    <izvorni_sadrzaj>  KOMPARIĆ d.o.o. PULA, OIB 93391804955</izvorni_sadrzaj>
    <derivirana_varijabla naziv="DomainObject.Predmet.ProtustrankaFormatedOIB_1">  KOMPARIĆ d.o.o. PULA, OIB 93391804955</derivirana_varijabla>
  </DomainObject.Predmet.ProtustrankaFormatedOIB>
  <DomainObject.Predmet.ProtustrankaFormatedWithAdress>
    <izvorni_sadrzaj> KOMPARIĆ d.o.o. PULA, Palisina Ulica 13, 52100 Pula</izvorni_sadrzaj>
    <derivirana_varijabla naziv="DomainObject.Predmet.ProtustrankaFormatedWithAdress_1"> KOMPARIĆ d.o.o. PULA, Palisina Ulica 13, 52100 Pula</derivirana_varijabla>
  </DomainObject.Predmet.ProtustrankaFormatedWithAdress>
  <DomainObject.Predmet.ProtustrankaFormatedWithAdressOIB>
    <izvorni_sadrzaj> KOMPARIĆ d.o.o. PULA, OIB 93391804955, Palisina Ulica 13, 52100 Pula</izvorni_sadrzaj>
    <derivirana_varijabla naziv="DomainObject.Predmet.ProtustrankaFormatedWithAdressOIB_1"> KOMPARIĆ d.o.o. PULA, OIB 93391804955, Palisina Ulica 13, 52100 Pula</derivirana_varijabla>
  </DomainObject.Predmet.ProtustrankaFormatedWithAdressOIB>
  <DomainObject.Predmet.ProtustrankaWithAdress>
    <izvorni_sadrzaj>KOMPARIĆ d.o.o. PULA Palisina Ulica 13, 52100 Pula</izvorni_sadrzaj>
    <derivirana_varijabla naziv="DomainObject.Predmet.ProtustrankaWithAdress_1">KOMPARIĆ d.o.o. PULA Palisina Ulica 13, 52100 Pula</derivirana_varijabla>
  </DomainObject.Predmet.ProtustrankaWithAdress>
  <DomainObject.Predmet.ProtustrankaWithAdressOIB>
    <izvorni_sadrzaj>KOMPARIĆ d.o.o. PULA, OIB 93391804955, Palisina Ulica 13, 52100 Pula</izvorni_sadrzaj>
    <derivirana_varijabla naziv="DomainObject.Predmet.ProtustrankaWithAdressOIB_1">KOMPARIĆ d.o.o. PULA, OIB 93391804955, Palisina Ulica 13, 52100 Pula</derivirana_varijabla>
  </DomainObject.Predmet.ProtustrankaWithAdressOIB>
  <DomainObject.Predmet.ProtustrankaNazivFormated>
    <izvorni_sadrzaj>KOMPARIĆ d.o.o. PULA</izvorni_sadrzaj>
    <derivirana_varijabla naziv="DomainObject.Predmet.ProtustrankaNazivFormated_1">KOMPARIĆ d.o.o. PULA</derivirana_varijabla>
  </DomainObject.Predmet.ProtustrankaNazivFormated>
  <DomainObject.Predmet.ProtustrankaNazivFormatedOIB>
    <izvorni_sadrzaj>KOMPARIĆ d.o.o. PULA, OIB 93391804955</izvorni_sadrzaj>
    <derivirana_varijabla naziv="DomainObject.Predmet.ProtustrankaNazivFormatedOIB_1">KOMPARIĆ d.o.o. PULA, OIB 93391804955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1774.68</izvorni_sadrzaj>
    <derivirana_varijabla naziv="DomainObject.Predmet.TrenutnaVrijednost_1">1774.68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KOMPARIĆ d.o.o. PULA</item>
    </izvorni_sadrzaj>
    <derivirana_varijabla naziv="DomainObject.Predmet.ProtuStrankaListFormated_1">
      <item>KOMPARIĆ d.o.o. PULA</item>
    </derivirana_varijabla>
  </DomainObject.Predmet.ProtuStrankaListFormated>
  <DomainObject.Predmet.ProtuStrankaListFormatedOIB>
    <izvorni_sadrzaj>
      <item>KOMPARIĆ d.o.o. PULA, OIB 93391804955</item>
    </izvorni_sadrzaj>
    <derivirana_varijabla naziv="DomainObject.Predmet.ProtuStrankaListFormatedOIB_1">
      <item>KOMPARIĆ d.o.o. PULA, OIB 93391804955</item>
    </derivirana_varijabla>
  </DomainObject.Predmet.ProtuStrankaListFormatedOIB>
  <DomainObject.Predmet.ProtuStrankaListFormatedWithAdress>
    <izvorni_sadrzaj>
      <item>KOMPARIĆ d.o.o. PULA, Palisina Ulica 13, 52100 Pula</item>
    </izvorni_sadrzaj>
    <derivirana_varijabla naziv="DomainObject.Predmet.ProtuStrankaListFormatedWithAdress_1">
      <item>KOMPARIĆ d.o.o. PULA, Palisina Ulica 13, 52100 Pula</item>
    </derivirana_varijabla>
  </DomainObject.Predmet.ProtuStrankaListFormatedWithAdress>
  <DomainObject.Predmet.ProtuStrankaListFormatedWithAdressOIB>
    <izvorni_sadrzaj>
      <item>KOMPARIĆ d.o.o. PULA, OIB 93391804955, Palisina Ulica 13, 52100 Pula</item>
    </izvorni_sadrzaj>
    <derivirana_varijabla naziv="DomainObject.Predmet.ProtuStrankaListFormatedWithAdressOIB_1">
      <item>KOMPARIĆ d.o.o. PULA, OIB 93391804955, Palisina Ulica 13, 52100 Pula</item>
    </derivirana_varijabla>
  </DomainObject.Predmet.ProtuStrankaListFormatedWithAdressOIB>
  <DomainObject.Predmet.ProtuStrankaListNazivFormated>
    <izvorni_sadrzaj>
      <item>KOMPARIĆ d.o.o. PULA</item>
    </izvorni_sadrzaj>
    <derivirana_varijabla naziv="DomainObject.Predmet.ProtuStrankaListNazivFormated_1">
      <item>KOMPARIĆ d.o.o. PULA</item>
    </derivirana_varijabla>
  </DomainObject.Predmet.ProtuStrankaListNazivFormated>
  <DomainObject.Predmet.ProtuStrankaListNazivFormatedOIB>
    <izvorni_sadrzaj>
      <item>KOMPARIĆ d.o.o. PULA, OIB 93391804955</item>
    </izvorni_sadrzaj>
    <derivirana_varijabla naziv="DomainObject.Predmet.ProtuStrankaListNazivFormatedOIB_1">
      <item>KOMPARIĆ d.o.o. PULA, OIB 93391804955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St-659/2016-7</izvorni_sadrzaj>
    <derivirana_varijabla naziv="DomainObject.PoslovniBrojDokumenta_1">St-659/2016-7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KOMPARIĆ d.o.o. PULA</izvorni_sadrzaj>
    <derivirana_varijabla naziv="DomainObject.Predmet.ProtustrankaIDrugi_1">KOMPARIĆ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KOMPARIĆ d.o.o. PULA, OIB 93391804955, Palisina Ulica 13, 52100 Pula</izvorni_sadrzaj>
    <derivirana_varijabla naziv="DomainObject.Predmet.ProtustrankaIDrugiAdressOIB_1">KOMPARIĆ d.o.o. PULA, OIB 93391804955,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KOMPARIĆ d.o.o. PULA</item>
    </izvorni_sadrzaj>
    <derivirana_varijabla naziv="DomainObject.Predmet.SudioniciListNaziv_1">
      <item>FINANCIJSKA AGENCIJA, RC RIJEKA, PODRUŽNICA PULA, PULA</item>
      <item>KOMPARIĆ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KOMPARIĆ d.o.o. PULA, OIB 93391804955, Palisina Ulica 13,52100 Pula</item>
    </izvorni_sadrzaj>
    <derivirana_varijabla naziv="DomainObject.Predmet.SudioniciListAdressOIB_1">
      <item>FINANCIJSKA AGENCIJA, RC RIJEKA, PODRUŽNICA PULA, PULA, OIB 85821130368, Giardini 5,52100 Pula</item>
      <item>KOMPARIĆ d.o.o. PULA, OIB 93391804955,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CE4C6-51A6-4190-8F7E-4312C6537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768</properties:Characters>
  <properties:Lines>42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2016-09-15T10:57:00Z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St-659/2016-7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