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a3d5" w14:paraId="82ca3d5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</w:t>
      </w:r>
      <w:proofErr w:type="spellStart"/>
      <w:r w:rsidR="00C701B8" w:rsidRPr="005364F8">
        <w:t>Dršćevka</w:t>
      </w:r>
      <w:proofErr w:type="spellEnd"/>
      <w:r w:rsidR="00C701B8" w:rsidRPr="005364F8">
        <w:t xml:space="preserve">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A14F4B">
      <w:pPr>
        <w:jc w:val="both"/>
      </w:pPr>
      <w:r w:rsidRPr="00B327B8">
        <w:tab/>
      </w:r>
      <w:r w:rsidR="00B1388F">
        <w:t xml:space="preserve">Trgovački sud u Pazinu, po stečajnoj sutkinji </w:t>
      </w:r>
      <w:proofErr w:type="spellStart"/>
      <w:r w:rsidR="00B1388F">
        <w:t>Tijani</w:t>
      </w:r>
      <w:proofErr w:type="spellEnd"/>
      <w:r w:rsidR="00B1388F">
        <w:t xml:space="preserve"> Licul, po prijedlogu predlagatelja Financijske agencije, OIB: 85821130368, Regionalni centar Rijeka, Podružnica Pula, </w:t>
      </w:r>
      <w:proofErr w:type="spellStart"/>
      <w:r w:rsidR="00B1388F">
        <w:t>Giardini</w:t>
      </w:r>
      <w:proofErr w:type="spellEnd"/>
      <w:r w:rsidR="00B1388F">
        <w:t xml:space="preserve"> 5, radi otvaranja stečajnog postupka nad dužnikom FASADA PRODUKT d.o.o. PAZIN, Pazin, </w:t>
      </w:r>
      <w:proofErr w:type="spellStart"/>
      <w:r w:rsidR="00B1388F">
        <w:t>Maretići</w:t>
      </w:r>
      <w:proofErr w:type="spellEnd"/>
      <w:r w:rsidR="00B1388F">
        <w:t xml:space="preserve"> 37/b, OIB: 65609718494</w:t>
      </w:r>
      <w:r w:rsidR="00F71779">
        <w:t xml:space="preserve">, </w:t>
      </w:r>
    </w:p>
    <w:p w:rsidRDefault="00F71779" w:rsidP="00C701B8" w:rsidR="00F71779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B1388F">
        <w:t xml:space="preserve">FASADA PRODUKT d.o.o. PAZIN, Pazin, </w:t>
      </w:r>
      <w:proofErr w:type="spellStart"/>
      <w:r w:rsidR="00B1388F">
        <w:t>Maretići</w:t>
      </w:r>
      <w:proofErr w:type="spellEnd"/>
      <w:r w:rsidR="00B1388F">
        <w:t xml:space="preserve"> 37/b, OIB: 65609718494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F71779" w:rsidR="00F71779" w:rsidRPr="00581490">
      <w:pPr>
        <w:ind w:firstLine="720"/>
        <w:jc w:val="both"/>
      </w:pPr>
      <w:r w:rsidRPr="00581490">
        <w:t xml:space="preserve">II. </w:t>
      </w:r>
      <w:r w:rsidR="00020463" w:rsidRPr="00581490">
        <w:t xml:space="preserve">Za stečajnog upravitelja imenuje se </w:t>
      </w:r>
      <w:r w:rsidR="00581490">
        <w:t xml:space="preserve">Ivan </w:t>
      </w:r>
      <w:proofErr w:type="spellStart"/>
      <w:r w:rsidR="00581490">
        <w:t>Gjurašić</w:t>
      </w:r>
      <w:proofErr w:type="spellEnd"/>
      <w:r w:rsidR="00F71779" w:rsidRPr="00581490">
        <w:t xml:space="preserve">, Zagreb, </w:t>
      </w:r>
      <w:r w:rsidR="00581490">
        <w:t>Petrinjska 28</w:t>
      </w:r>
      <w:r w:rsidR="00F71779" w:rsidRPr="00581490">
        <w:t xml:space="preserve">, OIB: </w:t>
      </w:r>
      <w:r w:rsidR="00581490">
        <w:t>66025260916</w:t>
      </w:r>
      <w:r w:rsidR="00F71779" w:rsidRPr="00581490">
        <w:t>.</w:t>
      </w:r>
    </w:p>
    <w:p w:rsidRDefault="002321CA" w:rsidP="00A14F4B" w:rsidR="002321CA" w:rsidRPr="00B327B8">
      <w:pPr>
        <w:ind w:firstLine="720"/>
        <w:jc w:val="both"/>
      </w:pPr>
    </w:p>
    <w:p w:rsidRDefault="000906A4" w:rsidP="000906A4" w:rsidR="00252F6D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B1388F">
        <w:t xml:space="preserve">FASADA PRODUKT d.o.o. PAZIN, Pazin, </w:t>
      </w:r>
      <w:proofErr w:type="spellStart"/>
      <w:r w:rsidR="00B1388F">
        <w:t>Maretići</w:t>
      </w:r>
      <w:proofErr w:type="spellEnd"/>
      <w:r w:rsidR="00B1388F">
        <w:t xml:space="preserve"> 37/b, OIB: 65609718494</w:t>
      </w:r>
      <w:r w:rsidR="00F71779">
        <w:t>.</w:t>
      </w:r>
    </w:p>
    <w:p w:rsidRDefault="00F71779" w:rsidP="000906A4" w:rsidR="00F71779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proofErr w:type="spellStart"/>
      <w:r w:rsidRPr="00B327B8">
        <w:t>posl</w:t>
      </w:r>
      <w:proofErr w:type="spellEnd"/>
      <w:r w:rsidRPr="00B327B8">
        <w:t>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9E70D0">
        <w:t>594/2016-4</w:t>
      </w:r>
      <w:r w:rsidR="00A11CD5">
        <w:t xml:space="preserve"> od </w:t>
      </w:r>
      <w:r w:rsidR="009E70D0">
        <w:t>11</w:t>
      </w:r>
      <w:r w:rsidR="00F71779">
        <w:t xml:space="preserve">. </w:t>
      </w:r>
      <w:r w:rsidR="009E70D0">
        <w:t>travnja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9E70D0">
        <w:t>11</w:t>
      </w:r>
      <w:r w:rsidR="00F71779">
        <w:t xml:space="preserve">. </w:t>
      </w:r>
      <w:r w:rsidR="009E70D0">
        <w:t>travnja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F71779" w:rsidP="00B76DAA" w:rsidR="00F71779">
      <w:pPr>
        <w:ind w:firstLine="708"/>
        <w:jc w:val="both"/>
      </w:pPr>
      <w:r>
        <w:t xml:space="preserve">Zakonski zastupnik dužnika </w:t>
      </w:r>
      <w:r w:rsidR="00021D0C">
        <w:t xml:space="preserve">Dario </w:t>
      </w:r>
      <w:proofErr w:type="spellStart"/>
      <w:r w:rsidR="00021D0C">
        <w:t>Maretić</w:t>
      </w:r>
      <w:proofErr w:type="spellEnd"/>
      <w:r>
        <w:t xml:space="preserve"> dostavio je sudu popis imovine i obveza dužnika (list </w:t>
      </w:r>
      <w:r w:rsidR="00DC1CE4">
        <w:t>18 do 39</w:t>
      </w:r>
      <w:r>
        <w:t xml:space="preserve"> spisa), te je pristupio na ročišt</w:t>
      </w:r>
      <w:r w:rsidR="00DC1CE4">
        <w:t>a</w:t>
      </w:r>
      <w:r>
        <w:t xml:space="preserve"> održan</w:t>
      </w:r>
      <w:r w:rsidR="00DC1CE4">
        <w:t>a dana 19</w:t>
      </w:r>
      <w:r>
        <w:t xml:space="preserve">. </w:t>
      </w:r>
      <w:r w:rsidR="007E4FCA">
        <w:t xml:space="preserve">svibnja 2016. godine i dana 12. rujna 2016. godine. </w:t>
      </w:r>
      <w:r>
        <w:t xml:space="preserve"> </w:t>
      </w:r>
    </w:p>
    <w:p w:rsidRDefault="009A3B60" w:rsidP="00F71779" w:rsidR="009A3B60">
      <w:pPr>
        <w:ind w:firstLine="708"/>
        <w:jc w:val="both"/>
      </w:pPr>
    </w:p>
    <w:p w:rsidRDefault="00F71779" w:rsidP="00F71779" w:rsidR="00AE38BC">
      <w:pPr>
        <w:ind w:firstLine="708"/>
        <w:jc w:val="both"/>
      </w:pPr>
      <w:r>
        <w:lastRenderedPageBreak/>
        <w:t xml:space="preserve">Zakonski zastupnik dužnika </w:t>
      </w:r>
      <w:r w:rsidR="00421FBF">
        <w:t xml:space="preserve">Dario </w:t>
      </w:r>
      <w:proofErr w:type="spellStart"/>
      <w:r w:rsidR="00421FBF">
        <w:t>M</w:t>
      </w:r>
      <w:r w:rsidR="007E4FCA">
        <w:t>aretić</w:t>
      </w:r>
      <w:proofErr w:type="spellEnd"/>
      <w:r>
        <w:t xml:space="preserve"> nije osporio postojanje </w:t>
      </w:r>
      <w:r w:rsidR="00BC4EE2">
        <w:t>stečajnog razloga – nesposobnosti za plaćanje</w:t>
      </w:r>
      <w:r w:rsidR="00A11CD5">
        <w:t xml:space="preserve">. </w:t>
      </w:r>
      <w:r w:rsidR="000F6C81">
        <w:t xml:space="preserve">Iz </w:t>
      </w:r>
      <w:r>
        <w:t>popis</w:t>
      </w:r>
      <w:r w:rsidR="00661084">
        <w:t>a</w:t>
      </w:r>
      <w:r>
        <w:t xml:space="preserve"> imovine i obveza dužnika, izjave dužnika, kao i iz </w:t>
      </w:r>
      <w:r w:rsidR="000F6C81">
        <w:t>poda</w:t>
      </w:r>
      <w:r>
        <w:t xml:space="preserve">taka </w:t>
      </w:r>
      <w:r w:rsidR="000F6C81">
        <w:t>kojima sud raspolaže (potvrda Općinskog suda u Puli, Zemljišno</w:t>
      </w:r>
      <w:r w:rsidR="00A11CD5">
        <w:t xml:space="preserve">knjižnog odjela </w:t>
      </w:r>
      <w:r w:rsidR="00DA032F">
        <w:t>Pazin na listu 10</w:t>
      </w:r>
      <w:r w:rsidR="000F6C81">
        <w:t xml:space="preserve"> spisa, te uvjerenja Ministarstva unutarnjih poslova na listu </w:t>
      </w:r>
      <w:r w:rsidR="00DA032F">
        <w:t>15</w:t>
      </w:r>
      <w:r w:rsidR="000F6C81">
        <w:t xml:space="preserve"> spisa) utvrđeno je da dužnik nema imovine. </w:t>
      </w:r>
      <w:r>
        <w:t>Iz izjave zakonskog zastupnika dužnika proizlazi da dužnik ima određena nenaplaćena potraživanja prema trećim osobama no to samo po sebi nije dovoljan razlog za utvrđivanje postojanja imovine dužnika.</w:t>
      </w:r>
    </w:p>
    <w:p w:rsidRDefault="000F6C81" w:rsidP="000F6C81" w:rsidR="000F6C81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</w:t>
      </w:r>
      <w:r w:rsidR="00522F3F">
        <w:t xml:space="preserve">imovinu, temeljem čl. 132. SZ-a, </w:t>
      </w:r>
      <w:r w:rsidR="00020463">
        <w:t xml:space="preserve">rješenjem </w:t>
      </w:r>
      <w:proofErr w:type="spellStart"/>
      <w:r w:rsidR="00020463">
        <w:t>p</w:t>
      </w:r>
      <w:r w:rsidR="00020463" w:rsidRPr="00020463">
        <w:t>osl</w:t>
      </w:r>
      <w:proofErr w:type="spellEnd"/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8773CE">
        <w:t>594/2016-19</w:t>
      </w:r>
      <w:r w:rsidR="00A14F4B">
        <w:t xml:space="preserve"> od </w:t>
      </w:r>
      <w:r w:rsidR="008773CE">
        <w:t>13</w:t>
      </w:r>
      <w:r w:rsidR="00A14F4B">
        <w:t xml:space="preserve">. </w:t>
      </w:r>
      <w:r w:rsidR="008773CE">
        <w:t xml:space="preserve">rujna </w:t>
      </w:r>
      <w:r w:rsidR="000F6C81">
        <w:t>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8773CE">
        <w:t>13</w:t>
      </w:r>
      <w:r w:rsidR="00F71779">
        <w:t>.</w:t>
      </w:r>
      <w:r w:rsidR="00A14F4B">
        <w:t xml:space="preserve"> </w:t>
      </w:r>
      <w:r w:rsidR="008773CE">
        <w:t>rujna</w:t>
      </w:r>
      <w:r>
        <w:t xml:space="preserve"> 2016. godine, a skinuto je sa oglasne </w:t>
      </w:r>
      <w:r w:rsidR="008773CE">
        <w:t>21</w:t>
      </w:r>
      <w:r w:rsidR="00A14F4B">
        <w:t xml:space="preserve">. </w:t>
      </w:r>
      <w:r w:rsidR="008773CE">
        <w:t>rujna</w:t>
      </w:r>
      <w:r w:rsidR="0089087E">
        <w:t xml:space="preserve"> 2016. godine. U roku od 15 dana, koji rok je istekao </w:t>
      </w:r>
      <w:r w:rsidR="00421FBF">
        <w:t>5</w:t>
      </w:r>
      <w:r w:rsidR="00A14F4B">
        <w:t xml:space="preserve">. </w:t>
      </w:r>
      <w:r w:rsidR="00421FBF">
        <w:t>listopada</w:t>
      </w:r>
      <w:r w:rsidR="000F6C81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9A3B60">
        <w:t>24</w:t>
      </w:r>
      <w:r w:rsidR="00A14F4B">
        <w:t xml:space="preserve">. </w:t>
      </w:r>
      <w:r w:rsidR="009A3B60">
        <w:t>siječnja</w:t>
      </w:r>
      <w:r w:rsidR="009C71BB" w:rsidRPr="001B1D09">
        <w:t xml:space="preserve"> 201</w:t>
      </w:r>
      <w:r w:rsidR="009A3B60">
        <w:t>7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1332FB">
        <w:t>, v. r.</w:t>
      </w:r>
    </w:p>
    <w:p w:rsidRDefault="00CC5545" w:rsidP="00CC5545" w:rsidR="00CC5545" w:rsidRPr="001B1D09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</w:t>
      </w:r>
      <w:proofErr w:type="spellStart"/>
      <w:r w:rsidRPr="001B1D09">
        <w:t>otpravka</w:t>
      </w:r>
      <w:proofErr w:type="spellEnd"/>
      <w:r w:rsidRPr="001B1D09">
        <w:t xml:space="preserve">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421FBF">
        <w:t>Pazin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</w:t>
      </w:r>
      <w:proofErr w:type="spellStart"/>
      <w:r>
        <w:t>zz</w:t>
      </w:r>
      <w:proofErr w:type="spellEnd"/>
      <w:r>
        <w:t xml:space="preserve"> dužnika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541" w:rsidR="00D13541">
      <w:r>
        <w:separator/>
      </w:r>
    </w:p>
  </w:endnote>
  <w:endnote w:id="0" w:type="continuationSeparator">
    <w:p w:rsidRDefault="00D13541" w:rsidR="00D13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541" w:rsidR="00D13541">
      <w:r>
        <w:separator/>
      </w:r>
    </w:p>
  </w:footnote>
  <w:footnote w:id="0" w:type="continuationSeparator">
    <w:p w:rsidRDefault="00D13541" w:rsidR="00D135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626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780C27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1388F">
      <w:rPr>
        <w:sz w:val="23"/>
        <w:szCs w:val="23"/>
      </w:rPr>
      <w:t>Poslovni broj: 4 St-594/2016-20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B1388F">
      <w:rPr>
        <w:sz w:val="23"/>
        <w:szCs w:val="23"/>
      </w:rPr>
      <w:t>594/2016-20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D0C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0F6C81"/>
    <w:rsid w:val="00126BB4"/>
    <w:rsid w:val="001332FB"/>
    <w:rsid w:val="001462F8"/>
    <w:rsid w:val="001A0D4C"/>
    <w:rsid w:val="001A6A9D"/>
    <w:rsid w:val="001B1D09"/>
    <w:rsid w:val="001D3769"/>
    <w:rsid w:val="001D689E"/>
    <w:rsid w:val="001E32C9"/>
    <w:rsid w:val="001E38C0"/>
    <w:rsid w:val="001E57BF"/>
    <w:rsid w:val="001F0414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8490C"/>
    <w:rsid w:val="003D6264"/>
    <w:rsid w:val="00421FBF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4014A"/>
    <w:rsid w:val="00581490"/>
    <w:rsid w:val="005D20E4"/>
    <w:rsid w:val="005E3D31"/>
    <w:rsid w:val="005F3D39"/>
    <w:rsid w:val="00647B00"/>
    <w:rsid w:val="00661084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4D3E"/>
    <w:rsid w:val="00785665"/>
    <w:rsid w:val="007912DA"/>
    <w:rsid w:val="00791772"/>
    <w:rsid w:val="007A1B68"/>
    <w:rsid w:val="007A6702"/>
    <w:rsid w:val="007B554B"/>
    <w:rsid w:val="007D234D"/>
    <w:rsid w:val="007E32F9"/>
    <w:rsid w:val="007E4FCA"/>
    <w:rsid w:val="007F5D49"/>
    <w:rsid w:val="00823D1F"/>
    <w:rsid w:val="00826C81"/>
    <w:rsid w:val="008300A1"/>
    <w:rsid w:val="008522E2"/>
    <w:rsid w:val="008773CE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75122"/>
    <w:rsid w:val="0099228E"/>
    <w:rsid w:val="009A07A4"/>
    <w:rsid w:val="009A3B60"/>
    <w:rsid w:val="009C6CD7"/>
    <w:rsid w:val="009C71BB"/>
    <w:rsid w:val="009E70D0"/>
    <w:rsid w:val="00A06218"/>
    <w:rsid w:val="00A11CD5"/>
    <w:rsid w:val="00A14F4B"/>
    <w:rsid w:val="00A36732"/>
    <w:rsid w:val="00A41F82"/>
    <w:rsid w:val="00A551C4"/>
    <w:rsid w:val="00A568DC"/>
    <w:rsid w:val="00AA1311"/>
    <w:rsid w:val="00AA3161"/>
    <w:rsid w:val="00AB2162"/>
    <w:rsid w:val="00AB4E57"/>
    <w:rsid w:val="00AC7D23"/>
    <w:rsid w:val="00AE38BC"/>
    <w:rsid w:val="00AE7233"/>
    <w:rsid w:val="00B1388F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B14E1"/>
    <w:rsid w:val="00CC5545"/>
    <w:rsid w:val="00CC6254"/>
    <w:rsid w:val="00D06BB1"/>
    <w:rsid w:val="00D07F21"/>
    <w:rsid w:val="00D13541"/>
    <w:rsid w:val="00D321A2"/>
    <w:rsid w:val="00D41786"/>
    <w:rsid w:val="00D44E79"/>
    <w:rsid w:val="00D60115"/>
    <w:rsid w:val="00D6059B"/>
    <w:rsid w:val="00DA032F"/>
    <w:rsid w:val="00DA1732"/>
    <w:rsid w:val="00DB14A7"/>
    <w:rsid w:val="00DC1CE4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1779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04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041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41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41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41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04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041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41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41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41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St-594/2016-20</izvorni_sadrzaj>
    <derivirana_varijabla naziv="DomainObject.Oznaka_1">St-594/2016-20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FASADA PRODUKT d.o.o. PAZIN</izvorni_sadrzaj>
    <derivirana_varijabla naziv="DomainObject.Predmet.ProtustrankaFormated_1">  FASADA PRODUKT d.o.o. PAZIN</derivirana_varijabla>
  </DomainObject.Predmet.ProtustrankaFormated>
  <DomainObject.Predmet.ProtustrankaFormatedOIB>
    <izvorni_sadrzaj>  FASADA PRODUKT d.o.o. PAZIN, OIB 65609718494</izvorni_sadrzaj>
    <derivirana_varijabla naziv="DomainObject.Predmet.ProtustrankaFormatedOIB_1">  FASADA PRODUKT d.o.o. PAZIN, OIB 65609718494</derivirana_varijabla>
  </DomainObject.Predmet.ProtustrankaFormatedOIB>
  <DomainObject.Predmet.ProtustrankaFormatedWithAdress>
    <izvorni_sadrzaj> FASADA PRODUKT d.o.o. PAZIN, Maretići 37/b, 52000 Pazin</izvorni_sadrzaj>
    <derivirana_varijabla naziv="DomainObject.Predmet.ProtustrankaFormatedWithAdress_1"> FASADA PRODUKT d.o.o. PAZIN, Maretići 37/b, 52000 Pazin</derivirana_varijabla>
  </DomainObject.Predmet.ProtustrankaFormatedWithAdress>
  <DomainObject.Predmet.ProtustrankaFormatedWithAdressOIB>
    <izvorni_sadrzaj> FASADA PRODUKT d.o.o. PAZIN, OIB 65609718494, Maretići 37/b, 52000 Pazin</izvorni_sadrzaj>
    <derivirana_varijabla naziv="DomainObject.Predmet.ProtustrankaFormatedWithAdressOIB_1"> FASADA PRODUKT d.o.o. PAZIN, OIB 65609718494, Maretići 37/b, 52000 Pazin</derivirana_varijabla>
  </DomainObject.Predmet.ProtustrankaFormatedWithAdressOIB>
  <DomainObject.Predmet.ProtustrankaWithAdress>
    <izvorni_sadrzaj>FASADA PRODUKT d.o.o. PAZIN Maretići 37/b, 52000 Pazin</izvorni_sadrzaj>
    <derivirana_varijabla naziv="DomainObject.Predmet.ProtustrankaWithAdress_1">FASADA PRODUKT d.o.o. PAZIN Maretići 37/b, 52000 Pazin</derivirana_varijabla>
  </DomainObject.Predmet.ProtustrankaWithAdress>
  <DomainObject.Predmet.ProtustrankaWithAdressOIB>
    <izvorni_sadrzaj>FASADA PRODUKT d.o.o. PAZIN, OIB 65609718494, Maretići 37/b, 52000 Pazin</izvorni_sadrzaj>
    <derivirana_varijabla naziv="DomainObject.Predmet.ProtustrankaWithAdressOIB_1">FASADA PRODUKT d.o.o. PAZIN, OIB 65609718494, Maretići 37/b, 52000 Pazin</derivirana_varijabla>
  </DomainObject.Predmet.ProtustrankaWithAdressOIB>
  <DomainObject.Predmet.ProtustrankaNazivFormated>
    <izvorni_sadrzaj>FASADA PRODUKT d.o.o. PAZIN</izvorni_sadrzaj>
    <derivirana_varijabla naziv="DomainObject.Predmet.ProtustrankaNazivFormated_1">FASADA PRODUKT d.o.o. PAZIN</derivirana_varijabla>
  </DomainObject.Predmet.ProtustrankaNazivFormated>
  <DomainObject.Predmet.ProtustrankaNazivFormatedOIB>
    <izvorni_sadrzaj>FASADA PRODUKT d.o.o. PAZIN, OIB 65609718494</izvorni_sadrzaj>
    <derivirana_varijabla naziv="DomainObject.Predmet.ProtustrankaNazivFormatedOIB_1">FASADA PRODUKT d.o.o. PAZIN, OIB 65609718494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33089.32</izvorni_sadrzaj>
    <derivirana_varijabla naziv="DomainObject.Predmet.TrenutnaVrijednost_1">33089.32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FASADA PRODUKT d.o.o. PAZIN</item>
    </izvorni_sadrzaj>
    <derivirana_varijabla naziv="DomainObject.Predmet.ProtuStrankaListFormated_1">
      <item>FASADA PRODUKT d.o.o. PAZIN</item>
    </derivirana_varijabla>
  </DomainObject.Predmet.ProtuStrankaListFormated>
  <DomainObject.Predmet.ProtuStrankaListFormatedOIB>
    <izvorni_sadrzaj>
      <item>FASADA PRODUKT d.o.o. PAZIN, OIB 65609718494</item>
    </izvorni_sadrzaj>
    <derivirana_varijabla naziv="DomainObject.Predmet.ProtuStrankaListFormatedOIB_1">
      <item>FASADA PRODUKT d.o.o. PAZIN, OIB 65609718494</item>
    </derivirana_varijabla>
  </DomainObject.Predmet.ProtuStrankaListFormatedOIB>
  <DomainObject.Predmet.ProtuStrankaListFormatedWithAdress>
    <izvorni_sadrzaj>
      <item>FASADA PRODUKT d.o.o. PAZIN, Maretići 37/b, 52000 Pazin</item>
    </izvorni_sadrzaj>
    <derivirana_varijabla naziv="DomainObject.Predmet.ProtuStrankaListFormatedWithAdress_1">
      <item>FASADA PRODUKT d.o.o. PAZIN, Maretići 37/b, 52000 Pazin</item>
    </derivirana_varijabla>
  </DomainObject.Predmet.ProtuStrankaListFormatedWithAdress>
  <DomainObject.Predmet.ProtuStrankaListFormatedWithAdressOIB>
    <izvorni_sadrzaj>
      <item>FASADA PRODUKT d.o.o. PAZIN, OIB 65609718494, Maretići 37/b, 52000 Pazin</item>
    </izvorni_sadrzaj>
    <derivirana_varijabla naziv="DomainObject.Predmet.ProtuStrankaListFormatedWithAdressOIB_1">
      <item>FASADA PRODUKT d.o.o. PAZIN, OIB 65609718494, Maretići 37/b, 52000 Pazin</item>
    </derivirana_varijabla>
  </DomainObject.Predmet.ProtuStrankaListFormatedWithAdressOIB>
  <DomainObject.Predmet.ProtuStrankaListNazivFormated>
    <izvorni_sadrzaj>
      <item>FASADA PRODUKT d.o.o. PAZIN</item>
    </izvorni_sadrzaj>
    <derivirana_varijabla naziv="DomainObject.Predmet.ProtuStrankaListNazivFormated_1">
      <item>FASADA PRODUKT d.o.o. PAZIN</item>
    </derivirana_varijabla>
  </DomainObject.Predmet.ProtuStrankaListNazivFormated>
  <DomainObject.Predmet.ProtuStrankaListNazivFormatedOIB>
    <izvorni_sadrzaj>
      <item>FASADA PRODUKT d.o.o. PAZIN, OIB 65609718494</item>
    </izvorni_sadrzaj>
    <derivirana_varijabla naziv="DomainObject.Predmet.ProtuStrankaListNazivFormatedOIB_1">
      <item>FASADA PRODUKT d.o.o. PAZIN, OIB 65609718494</item>
    </derivirana_varijabla>
  </DomainObject.Predmet.ProtuStrankaListNazivFormatedOIB>
  <DomainObject.Predmet.OstaliListFormated>
    <izvorni_sadrzaj>
      <item>Lino Maretić</item>
      <item>Dario Maretić</item>
    </izvorni_sadrzaj>
    <derivirana_varijabla naziv="DomainObject.Predmet.OstaliListFormated_1">
      <item>Lino Maretić</item>
      <item>Dario Maretić</item>
    </derivirana_varijabla>
  </DomainObject.Predmet.OstaliListFormated>
  <DomainObject.Predmet.OstaliListFormatedOIB>
    <izvorni_sadrzaj>
      <item>Lino Maretić, OIB 85754580981</item>
      <item>Dario Maretić, OIB 60186784482</item>
    </izvorni_sadrzaj>
    <derivirana_varijabla naziv="DomainObject.Predmet.OstaliListFormatedOIB_1">
      <item>Lino Maretić, OIB 85754580981</item>
      <item>Dario Maretić, OIB 60186784482</item>
    </derivirana_varijabla>
  </DomainObject.Predmet.OstaliListFormatedOIB>
  <DomainObject.Predmet.OstaliListFormatedWithAdress>
    <izvorni_sadrzaj>
      <item>Lino Maretić, Maretići 37b, 52000 Zabrežani</item>
      <item>Dario Maretić, Maretići 37a, 52000 Zabrežani</item>
    </izvorni_sadrzaj>
    <derivirana_varijabla naziv="DomainObject.Predmet.OstaliListFormatedWithAdress_1">
      <item>Lino Maretić, Maretići 37b, 52000 Zabrežani</item>
      <item>Dario Maretić, Maretići 37a, 52000 Zabrežani</item>
    </derivirana_varijabla>
  </DomainObject.Predmet.OstaliListFormatedWithAdress>
  <DomainObject.Predmet.OstaliListFormatedWithAdressOIB>
    <izvorni_sadrzaj>
      <item>Lino Maretić, OIB 85754580981, Maretići 37b, 52000 Zabrežani</item>
      <item>Dario Maretić, OIB 60186784482, Maretići 37a, 52000 Zabrežani</item>
    </izvorni_sadrzaj>
    <derivirana_varijabla naziv="DomainObject.Predmet.OstaliListFormatedWithAdressOIB_1">
      <item>Lino Maretić, OIB 85754580981, Maretići 37b, 52000 Zabrežani</item>
      <item>Dario Maretić, OIB 60186784482, Maretići 37a, 52000 Zabrežani</item>
    </derivirana_varijabla>
  </DomainObject.Predmet.OstaliListFormatedWithAdressOIB>
  <DomainObject.Predmet.OstaliListNazivFormated>
    <izvorni_sadrzaj>
      <item>Lino Maretić</item>
      <item>Dario Maretić</item>
    </izvorni_sadrzaj>
    <derivirana_varijabla naziv="DomainObject.Predmet.OstaliListNazivFormated_1">
      <item>Lino Maretić</item>
      <item>Dario Maretić</item>
    </derivirana_varijabla>
  </DomainObject.Predmet.OstaliListNazivFormated>
  <DomainObject.Predmet.OstaliListNazivFormatedOIB>
    <izvorni_sadrzaj>
      <item>Lino Maretić, OIB 85754580981</item>
      <item>Dario Maretić, OIB 60186784482</item>
    </izvorni_sadrzaj>
    <derivirana_varijabla naziv="DomainObject.Predmet.OstaliListNazivFormatedOIB_1">
      <item>Lino Maretić, OIB 85754580981</item>
      <item>Dario Maretić, OIB 60186784482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St-594/2016-20</izvorni_sadrzaj>
    <derivirana_varijabla naziv="DomainObject.PoslovniBrojDokumenta_1">St-594/2016-20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FASADA PRODUKT d.o.o. PAZIN</izvorni_sadrzaj>
    <derivirana_varijabla naziv="DomainObject.Predmet.ProtustrankaIDrugi_1">FASADA PRODUKT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FASADA PRODUKT d.o.o. PAZIN, OIB 65609718494, Maretići 37/b, 52000 Pazin</izvorni_sadrzaj>
    <derivirana_varijabla naziv="DomainObject.Predmet.ProtustrankaIDrugiAdressOIB_1">FASADA PRODUKT d.o.o. PAZIN, OIB 65609718494, Maretići 37/b,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2017.</izvorni_sadrzaj>
    <derivirana_varijabla naziv="DomainObject.Predmet.OdlukaRjesenje.DatumDonosenjaOdluke_1">24.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St-594/2016-20</izvorni_sadrzaj>
    <derivirana_varijabla naziv="DomainObject.Predmet.OdlukaRjesenje.Oznaka_1">St-594/2016-20</derivirana_varijabla>
  </DomainObject.Predmet.OdlukaRjesenje.Oznaka>
  <DomainObject.Predmet.SudioniciListNaziv>
    <izvorni_sadrzaj>
      <item>FINANCIJSKA AGENCIJA, RC RIJEKA, PODRUŽNICA PULA, PULA</item>
      <item>FASADA PRODUKT d.o.o. PAZIN</item>
      <item>Lino Maretić</item>
      <item>Dario Maretić</item>
    </izvorni_sadrzaj>
    <derivirana_varijabla naziv="DomainObject.Predmet.SudioniciListNaziv_1">
      <item>FINANCIJSKA AGENCIJA, RC RIJEKA, PODRUŽNICA PULA, PULA</item>
      <item>FASADA PRODUKT d.o.o. PAZIN</item>
      <item>Lino Maretić</item>
      <item>Dario Maretić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FASADA PRODUKT d.o.o. PAZIN, OIB 65609718494, Maretići 37/b,52000 Pazin</item>
      <item>Lino Maretić, OIB 85754580981, Maretići 37b,52000 Zabrežani</item>
      <item>Dario Maretić, OIB 60186784482, Maretići 37a,52000 Zabrežani</item>
    </izvorni_sadrzaj>
    <derivirana_varijabla naziv="DomainObject.Predmet.SudioniciListAdressOIB_1">
      <item>FINANCIJSKA AGENCIJA, RC RIJEKA, PODRUŽNICA PULA, PULA, OIB 85821130368, Giardini 5,52100 Pula</item>
      <item>FASADA PRODUKT d.o.o. PAZIN, OIB 65609718494, Maretići 37/b,52000 Pazin</item>
      <item>Lino Maretić, OIB 85754580981, Maretići 37b,52000 Zabrežani</item>
      <item>Dario Maretić, OIB 60186784482, Maretići 37a,52000 Zabrežani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65609718494</item>
      <item>, OIB 85754580981</item>
      <item>, OIB 60186784482</item>
    </izvorni_sadrzaj>
    <derivirana_varijabla naziv="DomainObject.Predmet.SudioniciListNazivOIB_1">
      <item>, OIB 85821130368</item>
      <item>, OIB 65609718494</item>
      <item>, OIB 85754580981</item>
      <item>, OIB 60186784482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667</properties:Words>
  <properties:Characters>3621</properties:Characters>
  <properties:Lines>96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2017-01-20T11:58:00Z</dcterms:created>
  <dc:creator>msimicic</dc:creator>
  <cp:lastModifiedBy>Sanja Prodan</cp:lastModifiedBy>
  <cp:lastPrinted>2017-01-25T07:37:00Z</cp:lastPrinted>
  <dcterms:modified xmlns:xsi="http://www.w3.org/2001/XMLSchema-instance" xsi:type="dcterms:W3CDTF">2017-01-25T07:37:00Z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St-594/2016-20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