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5e85" w14:paraId="7ec5e85" w:rsidRDefault="006764AA" w:rsidP="006764AA" w:rsidR="006764AA" w:rsidRPr="000C4CA0">
      <w:pPr>
        <w:jc w:val="right"/>
        <w15:collapsed w:val="false"/>
        <w:rPr>
          <w:b/>
        </w:rPr>
      </w:pPr>
      <w:bookmarkStart w:name="_GoBack" w:id="0"/>
      <w:bookmarkEnd w:id="0"/>
      <w:r w:rsidRPr="000C4CA0">
        <w:rPr>
          <w:b/>
        </w:rPr>
        <w:t xml:space="preserve">   </w:t>
      </w:r>
      <w:r w:rsidR="00265638" w:rsidRPr="000C4CA0">
        <w:rPr>
          <w:b/>
        </w:rPr>
        <w:t>Posl. br. 18 St-</w:t>
      </w:r>
      <w:r w:rsidR="00061220">
        <w:rPr>
          <w:b/>
        </w:rPr>
        <w:t>270</w:t>
      </w:r>
      <w:r w:rsidR="00265638" w:rsidRPr="000C4CA0">
        <w:rPr>
          <w:b/>
        </w:rPr>
        <w:t>/201</w:t>
      </w:r>
      <w:r w:rsidR="00BF1ECF">
        <w:rPr>
          <w:b/>
        </w:rPr>
        <w:t>9</w:t>
      </w:r>
    </w:p>
    <w:p w:rsidRDefault="00D57A11" w:rsidP="00D57A11" w:rsidR="00D57A11" w:rsidRPr="000C4CA0"/>
    <w:p w:rsidRDefault="00CC2466" w:rsidP="00D57A11" w:rsidR="00CC2466" w:rsidRPr="000C4CA0">
      <w:pPr>
        <w:rPr>
          <w:b/>
        </w:rPr>
      </w:pPr>
    </w:p>
    <w:p w:rsidRDefault="006C7F48" w:rsidP="00D57A11" w:rsidR="00DB1319" w:rsidRPr="000C4CA0">
      <w:pPr>
        <w:rPr>
          <w:b/>
        </w:rPr>
      </w:pPr>
      <w:r w:rsidRPr="000C4CA0">
        <w:rPr>
          <w:b/>
        </w:rPr>
        <w:t xml:space="preserve">             </w:t>
      </w:r>
      <w:r w:rsidR="00D816A4" w:rsidRPr="000C4CA0">
        <w:rPr>
          <w:b/>
          <w:noProof/>
        </w:rPr>
        <w:drawing>
          <wp:inline distR="0" distL="0" distB="0" distT="0">
            <wp:extent cy="731520" cx="67299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630" cx="673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>REPUBLIKA HRVATSKA</w:t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 xml:space="preserve">TRGOVAČKI SUD U </w:t>
      </w:r>
      <w:r w:rsidR="00BF1ECF">
        <w:rPr>
          <w:b/>
        </w:rPr>
        <w:t>DUBROVNIKU</w:t>
      </w:r>
    </w:p>
    <w:p w:rsidRDefault="00BF1ECF" w:rsidP="0001703D" w:rsidR="006C7F48" w:rsidRPr="000C4CA0">
      <w:r>
        <w:rPr>
          <w:b/>
        </w:rPr>
        <w:t>Dubrovnik, Dr. Ante Starčevića 23</w:t>
      </w:r>
    </w:p>
    <w:p w:rsidRDefault="0001703D" w:rsidP="006C7F48" w:rsidR="0001703D" w:rsidRPr="000C4CA0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0C4CA0">
        <w:rPr>
          <w:b/>
        </w:rPr>
        <w:t>REPUBLIKA HRVATSKA</w:t>
      </w:r>
    </w:p>
    <w:p w:rsidRDefault="00061220" w:rsidP="006C7F48" w:rsidR="00061220" w:rsidRPr="000C4CA0">
      <w:pPr>
        <w:jc w:val="center"/>
        <w:rPr>
          <w:b/>
        </w:rPr>
      </w:pPr>
    </w:p>
    <w:p w:rsidRDefault="00D57A11" w:rsidP="00426755" w:rsidR="00CC2466" w:rsidRPr="000C4CA0">
      <w:pPr>
        <w:jc w:val="center"/>
        <w:rPr>
          <w:b/>
        </w:rPr>
      </w:pPr>
      <w:r w:rsidRPr="000C4CA0">
        <w:rPr>
          <w:b/>
        </w:rPr>
        <w:t>R J E Š E N J E</w:t>
      </w:r>
    </w:p>
    <w:p w:rsidRDefault="00112B21" w:rsidP="00D57A11" w:rsidR="00112B21" w:rsidRPr="000C4CA0"/>
    <w:p w:rsidRDefault="00AA7FCA" w:rsidP="00A3113D" w:rsidR="00DB1319" w:rsidRPr="000C4CA0">
      <w:pPr>
        <w:ind w:firstLine="708"/>
        <w:jc w:val="both"/>
      </w:pPr>
      <w:r w:rsidRPr="000C4CA0">
        <w:t xml:space="preserve">Trgovački sud u </w:t>
      </w:r>
      <w:r w:rsidR="00BF1ECF">
        <w:t>Dubrovniku</w:t>
      </w:r>
      <w:r w:rsidRPr="000C4CA0">
        <w:t>,</w:t>
      </w:r>
      <w:r w:rsidR="0001703D" w:rsidRPr="000C4CA0">
        <w:t xml:space="preserve"> </w:t>
      </w:r>
      <w:r w:rsidRPr="000C4CA0">
        <w:t xml:space="preserve">u ime Republike Hrvatske, po sucu tog suda Katarini Franković, kao sucu pojedincu, u stečajnom </w:t>
      </w:r>
      <w:r w:rsidR="00123A40">
        <w:t xml:space="preserve">postupku nad stečajnim dužnikom </w:t>
      </w:r>
      <w:r w:rsidR="00061220" w:rsidRPr="00061220">
        <w:t xml:space="preserve">ALDEBARAN d.o.o. </w:t>
      </w:r>
      <w:r w:rsidR="00061220">
        <w:t>u stečaju</w:t>
      </w:r>
      <w:r w:rsidR="00061220" w:rsidRPr="00061220">
        <w:t>, Kaštel Gomilica (Grad Kaštela), Dr. Franje Tuđmana 213, MBS: 080550252, OIB: 69199972302</w:t>
      </w:r>
      <w:r w:rsidR="00202744">
        <w:t xml:space="preserve"> </w:t>
      </w:r>
      <w:r w:rsidR="00BF1ECF" w:rsidRPr="00BF1ECF">
        <w:t xml:space="preserve">zastupan po stečajnom upravitelju </w:t>
      </w:r>
      <w:r w:rsidR="00061220" w:rsidRPr="00061220">
        <w:t>Marko Lonac</w:t>
      </w:r>
      <w:r w:rsidRPr="000C4CA0">
        <w:t xml:space="preserve">, nakon održanog </w:t>
      </w:r>
      <w:r w:rsidR="005153ED" w:rsidRPr="000C4CA0">
        <w:t>ispitnog ročišta</w:t>
      </w:r>
      <w:r w:rsidRPr="000C4CA0">
        <w:t xml:space="preserve"> u prisutnosti stečajnog upravitelja</w:t>
      </w:r>
      <w:r w:rsidR="0065031A" w:rsidRPr="000C4CA0">
        <w:t xml:space="preserve"> </w:t>
      </w:r>
      <w:r w:rsidR="000C4CA0" w:rsidRPr="000C4CA0">
        <w:t xml:space="preserve">i vjerovnika Republika Hrvatska, Ministarstvo financija zastupano po </w:t>
      </w:r>
      <w:r w:rsidR="00E34B57">
        <w:t xml:space="preserve">punomoćniku zastupnika po zakonu, </w:t>
      </w:r>
      <w:r w:rsidR="00061220">
        <w:t>višoj državno odvjetničkoj savjetnici</w:t>
      </w:r>
      <w:r w:rsidR="000C4CA0" w:rsidRPr="000C4CA0">
        <w:t xml:space="preserve"> u Župa</w:t>
      </w:r>
      <w:r w:rsidR="00E34B57">
        <w:t>nijskom državnom odvjetništvu u Split</w:t>
      </w:r>
      <w:r w:rsidR="00BF1ECF">
        <w:t>u</w:t>
      </w:r>
      <w:r w:rsidR="000C4CA0" w:rsidRPr="000C4CA0">
        <w:t xml:space="preserve"> </w:t>
      </w:r>
      <w:r w:rsidR="00061220">
        <w:t>Snježani Juroš</w:t>
      </w:r>
      <w:r w:rsidR="000C4CA0" w:rsidRPr="000C4CA0">
        <w:t xml:space="preserve">, </w:t>
      </w:r>
      <w:r w:rsidR="00E96046" w:rsidRPr="000C4CA0">
        <w:t xml:space="preserve">dana </w:t>
      </w:r>
      <w:r w:rsidR="00061220">
        <w:t>14</w:t>
      </w:r>
      <w:r w:rsidR="004521A5" w:rsidRPr="000C4CA0">
        <w:t xml:space="preserve">. </w:t>
      </w:r>
      <w:r w:rsidR="00202744">
        <w:t>ožujka</w:t>
      </w:r>
      <w:r w:rsidR="005153ED" w:rsidRPr="000C4CA0">
        <w:t xml:space="preserve"> 201</w:t>
      </w:r>
      <w:r w:rsidR="00BF1ECF">
        <w:t>9</w:t>
      </w:r>
      <w:r w:rsidRPr="000C4CA0">
        <w:t>. godine,</w:t>
      </w:r>
    </w:p>
    <w:p w:rsidRDefault="00CC2466" w:rsidP="00D57A11" w:rsidR="00CC2466" w:rsidRPr="000C4CA0"/>
    <w:p w:rsidRDefault="00ED78EC" w:rsidP="004C7975" w:rsidR="00ED78EC" w:rsidRPr="000C4CA0">
      <w:pPr>
        <w:jc w:val="center"/>
        <w:rPr>
          <w:b/>
        </w:rPr>
      </w:pPr>
    </w:p>
    <w:p w:rsidRDefault="004C7975" w:rsidP="004C7975" w:rsidR="004C7975" w:rsidRPr="000C4CA0">
      <w:pPr>
        <w:jc w:val="center"/>
      </w:pPr>
      <w:r w:rsidRPr="000C4CA0">
        <w:rPr>
          <w:b/>
        </w:rPr>
        <w:t>r i j e š i o      j e</w:t>
      </w:r>
    </w:p>
    <w:p w:rsidRDefault="00ED78EC" w:rsidP="00915398" w:rsidR="00ED78EC" w:rsidRPr="000C4CA0">
      <w:pPr>
        <w:jc w:val="both"/>
      </w:pPr>
    </w:p>
    <w:p w:rsidRDefault="00E34B57" w:rsidP="00E34B57" w:rsidR="00E34B57" w:rsidRPr="000C4CA0">
      <w:pPr>
        <w:pStyle w:val="Odlomakpopisa"/>
        <w:ind w:left="1413"/>
        <w:jc w:val="both"/>
      </w:pPr>
    </w:p>
    <w:p w:rsidRDefault="00061220" w:rsidP="004521A5" w:rsidR="004521A5" w:rsidRPr="000C4CA0">
      <w:pPr>
        <w:pStyle w:val="Odlomakpopisa"/>
        <w:numPr>
          <w:ilvl w:val="0"/>
          <w:numId w:val="12"/>
        </w:numPr>
        <w:jc w:val="both"/>
      </w:pPr>
      <w:r>
        <w:t>Utvrđuje se osnovano</w:t>
      </w:r>
      <w:r w:rsidR="00202744">
        <w:t>m</w:t>
      </w:r>
      <w:r>
        <w:t xml:space="preserve"> tražbina</w:t>
      </w:r>
      <w:r w:rsidR="004521A5" w:rsidRPr="000C4CA0">
        <w:t xml:space="preserve"> vjerovnika kao II (drugog) višeg isplatnog reda:</w:t>
      </w:r>
    </w:p>
    <w:p w:rsidRDefault="00061220" w:rsidP="00061220" w:rsidR="001D3C07" w:rsidRPr="000C4CA0">
      <w:pPr>
        <w:ind w:hanging="705" w:left="1413"/>
        <w:jc w:val="both"/>
        <w:rPr>
          <w:lang w:val="fr-FR"/>
        </w:rPr>
      </w:pPr>
      <w:r w:rsidRPr="00061220">
        <w:t xml:space="preserve">REPUBLIKA HRVATSKA, OIB: 18683136487, </w:t>
      </w:r>
      <w:r>
        <w:t>u iznosu od 592.966,12 kuna</w:t>
      </w:r>
      <w:r w:rsidR="00202744">
        <w:t>.</w:t>
      </w:r>
    </w:p>
    <w:p w:rsidRDefault="00ED78EC" w:rsidP="00D57A11" w:rsidR="00ED78EC" w:rsidRPr="000C4CA0">
      <w:pPr>
        <w:jc w:val="center"/>
        <w:rPr>
          <w:b/>
        </w:rPr>
      </w:pPr>
    </w:p>
    <w:p w:rsidRDefault="00D57A11" w:rsidP="00D57A11" w:rsidR="00D57A11" w:rsidRPr="000C4CA0">
      <w:pPr>
        <w:jc w:val="center"/>
        <w:rPr>
          <w:b/>
        </w:rPr>
      </w:pPr>
      <w:r w:rsidRPr="000C4CA0">
        <w:rPr>
          <w:b/>
        </w:rPr>
        <w:t>Obrazloženje</w:t>
      </w:r>
    </w:p>
    <w:p w:rsidRDefault="009543D0" w:rsidP="009543D0" w:rsidR="009543D0" w:rsidRPr="000C4CA0"/>
    <w:p w:rsidRDefault="00202744" w:rsidP="00112B21" w:rsidR="00112B21">
      <w:pPr>
        <w:ind w:firstLine="708"/>
        <w:jc w:val="both"/>
      </w:pPr>
      <w:r>
        <w:t>Rješenjem St-</w:t>
      </w:r>
      <w:r w:rsidR="00061220">
        <w:t>1097</w:t>
      </w:r>
      <w:r>
        <w:t xml:space="preserve">/2017 od 28. rujna 2018.g. otvoren je stečajni postupak nad dužnikom </w:t>
      </w:r>
      <w:r w:rsidR="00061220" w:rsidRPr="00061220">
        <w:t>ALDEBARAN d.o.o. u stečaju, Kaštel Gomilica (Grad Kaštela), Dr. Franje Tuđmana 213, MBS: 080550252, OIB: 69199972302</w:t>
      </w:r>
      <w:r w:rsidR="00123A40">
        <w:t>, te određeno ispitno i izvještajno ročište.</w:t>
      </w:r>
    </w:p>
    <w:p w:rsidRDefault="00123A40" w:rsidP="00112B21" w:rsidR="00123A40" w:rsidRPr="000C4CA0">
      <w:pPr>
        <w:ind w:firstLine="708"/>
        <w:jc w:val="both"/>
      </w:pPr>
    </w:p>
    <w:p w:rsidRDefault="009543D0" w:rsidP="00C10B5F" w:rsidR="009543D0" w:rsidRPr="000C4CA0">
      <w:pPr>
        <w:jc w:val="both"/>
      </w:pPr>
      <w:r w:rsidRPr="000C4CA0">
        <w:tab/>
        <w:t xml:space="preserve"> Na ispitnom ročištu stečajni upravitelj se određeno izjasnio o svakoj prijavljenoj tražbini predanoj i pristigloj u roku određenom za prijavu tražbina prema </w:t>
      </w:r>
      <w:r w:rsidR="0065345B" w:rsidRPr="000C4CA0">
        <w:t>rješenju</w:t>
      </w:r>
      <w:r w:rsidRPr="000C4CA0">
        <w:t xml:space="preserve"> </w:t>
      </w:r>
      <w:r w:rsidR="00426755" w:rsidRPr="000C4CA0">
        <w:t xml:space="preserve">od </w:t>
      </w:r>
      <w:r w:rsidR="00123A40" w:rsidRPr="00123A40">
        <w:t xml:space="preserve">28. rujna 2018.g. </w:t>
      </w:r>
      <w:r w:rsidRPr="000C4CA0">
        <w:t xml:space="preserve">objavljenom na </w:t>
      </w:r>
      <w:r w:rsidR="0065345B" w:rsidRPr="000C4CA0">
        <w:t>mrežnoj stranici e-oglasna ploča</w:t>
      </w:r>
      <w:r w:rsidRPr="000C4CA0">
        <w:t xml:space="preserve"> suda</w:t>
      </w:r>
      <w:r w:rsidR="0065345B" w:rsidRPr="000C4CA0">
        <w:t>.</w:t>
      </w:r>
      <w:r w:rsidRPr="000C4CA0">
        <w:t xml:space="preserve"> Tablice sa prijavama bile su izložene kod ovog suda na</w:t>
      </w:r>
      <w:r w:rsidR="00532867" w:rsidRPr="000C4CA0">
        <w:t xml:space="preserve"> uvid svim sudionicima postupka</w:t>
      </w:r>
      <w:r w:rsidR="00C10B5F" w:rsidRPr="000C4CA0">
        <w:t>, te su tablice prijavljenih tražbi</w:t>
      </w:r>
      <w:r w:rsidR="00881055" w:rsidRPr="000C4CA0">
        <w:t xml:space="preserve">na, </w:t>
      </w:r>
      <w:r w:rsidR="00532867" w:rsidRPr="000C4CA0">
        <w:t>popis imovine, popis predmeta stečajne mase</w:t>
      </w:r>
      <w:r w:rsidR="00881055" w:rsidRPr="000C4CA0">
        <w:t xml:space="preserve"> </w:t>
      </w:r>
      <w:r w:rsidR="00C10B5F" w:rsidRPr="000C4CA0">
        <w:t>i izvješće stečajnog upravitelja objavljeni i na mrežnoj stranici e-oglasna ploča suda.</w:t>
      </w:r>
    </w:p>
    <w:p w:rsidRDefault="00532867" w:rsidP="00C10B5F" w:rsidR="00532867" w:rsidRPr="000C4CA0">
      <w:pPr>
        <w:jc w:val="both"/>
      </w:pPr>
    </w:p>
    <w:p w:rsidRDefault="006C7F48" w:rsidP="00532867" w:rsidR="001C5292" w:rsidRPr="000C4CA0">
      <w:pPr>
        <w:ind w:firstLine="708"/>
        <w:jc w:val="both"/>
      </w:pPr>
      <w:r w:rsidRPr="000C4CA0">
        <w:t>Prema čl. 263. Stečajnog zakona (Narodne novine 71/15,</w:t>
      </w:r>
      <w:r w:rsidR="00967885" w:rsidRPr="000C4CA0">
        <w:t xml:space="preserve"> 104/2017</w:t>
      </w:r>
      <w:r w:rsidRPr="000C4CA0">
        <w:t xml:space="preserve"> dalje u tekstu SZ) tražbina se smatra utvrđenom ako je na ispitnom ročištu prizna stečajni upravitelj i ne ospori stečajni vjerovnik, odnosno ako izjavljeno osporavanje bude otklonjeno</w:t>
      </w:r>
      <w:r w:rsidR="001B552C" w:rsidRPr="000C4CA0">
        <w:t>.</w:t>
      </w:r>
      <w:r w:rsidRPr="000C4CA0">
        <w:t xml:space="preserve"> </w:t>
      </w:r>
      <w:r w:rsidR="009543D0" w:rsidRPr="000C4CA0">
        <w:t>Stečajni upravitelj je</w:t>
      </w:r>
      <w:r w:rsidRPr="000C4CA0">
        <w:t xml:space="preserve"> prijavljen</w:t>
      </w:r>
      <w:r w:rsidR="00061220">
        <w:t>u navedenu tražbinu priznao kao tražbinu</w:t>
      </w:r>
      <w:r w:rsidR="009543D0" w:rsidRPr="000C4CA0">
        <w:t xml:space="preserve"> II (drugog)</w:t>
      </w:r>
      <w:r w:rsidR="00061220">
        <w:t xml:space="preserve"> višeg isplatnog reda u iznosu</w:t>
      </w:r>
      <w:r w:rsidR="009543D0" w:rsidRPr="000C4CA0">
        <w:t xml:space="preserve"> kako je to navedeno u</w:t>
      </w:r>
      <w:r w:rsidR="005B7205" w:rsidRPr="000C4CA0">
        <w:t xml:space="preserve"> toč. I</w:t>
      </w:r>
      <w:r w:rsidR="00967885" w:rsidRPr="000C4CA0">
        <w:t xml:space="preserve"> </w:t>
      </w:r>
      <w:r w:rsidR="009543D0" w:rsidRPr="000C4CA0">
        <w:t>izre</w:t>
      </w:r>
      <w:r w:rsidR="005B7205" w:rsidRPr="000C4CA0">
        <w:t>ke</w:t>
      </w:r>
      <w:r w:rsidR="009543D0" w:rsidRPr="000C4CA0">
        <w:t xml:space="preserve"> ovog rješenja. </w:t>
      </w:r>
    </w:p>
    <w:p w:rsidRDefault="00532867" w:rsidP="00881055" w:rsidR="00532867" w:rsidRPr="000C4CA0">
      <w:pPr>
        <w:jc w:val="both"/>
      </w:pPr>
    </w:p>
    <w:p w:rsidRDefault="006C7F48" w:rsidP="00B456A2" w:rsidR="001C5292">
      <w:pPr>
        <w:ind w:firstLine="708"/>
        <w:jc w:val="both"/>
      </w:pPr>
      <w:r w:rsidRPr="000C4CA0">
        <w:t xml:space="preserve">Sukladno čl. 264. i 265. SZ-a odlučeno je kao u </w:t>
      </w:r>
      <w:r w:rsidR="00ED78EC" w:rsidRPr="000C4CA0">
        <w:t>izreci</w:t>
      </w:r>
      <w:r w:rsidR="00D13116" w:rsidRPr="000C4CA0">
        <w:t>.</w:t>
      </w:r>
    </w:p>
    <w:p w:rsidRDefault="006978EA" w:rsidP="00D8083E" w:rsidR="006978EA">
      <w:pPr>
        <w:jc w:val="both"/>
      </w:pPr>
    </w:p>
    <w:p w:rsidRDefault="00D151FA" w:rsidP="00D151FA" w:rsidR="00D13116" w:rsidRPr="000C4CA0">
      <w:pPr>
        <w:ind w:firstLine="708"/>
        <w:jc w:val="both"/>
      </w:pPr>
      <w:r w:rsidRPr="000C4CA0">
        <w:lastRenderedPageBreak/>
        <w:t>Ovo</w:t>
      </w:r>
      <w:r w:rsidR="006C7F48" w:rsidRPr="000C4CA0">
        <w:t xml:space="preserve">  rješenje se objavljuje se na mrežnoj stranici e-Oglasna ploča sudova</w:t>
      </w:r>
      <w:r w:rsidRPr="000C4CA0">
        <w:t xml:space="preserve"> prema čl. 265</w:t>
      </w:r>
      <w:r w:rsidR="00284657" w:rsidRPr="000C4CA0">
        <w:t>.</w:t>
      </w:r>
      <w:r w:rsidRPr="000C4CA0">
        <w:t xml:space="preserve"> SZ-a</w:t>
      </w:r>
      <w:r w:rsidR="006C7F48" w:rsidRPr="000C4CA0">
        <w:t>.</w:t>
      </w:r>
    </w:p>
    <w:p w:rsidRDefault="00D13116" w:rsidP="006C7F48" w:rsidR="00D13116" w:rsidRPr="000C4CA0">
      <w:pPr>
        <w:ind w:firstLine="708"/>
        <w:jc w:val="both"/>
      </w:pPr>
    </w:p>
    <w:p w:rsidRDefault="006C7F48" w:rsidP="00D151FA" w:rsidR="009543D0" w:rsidRPr="000C4CA0">
      <w:pPr>
        <w:jc w:val="both"/>
      </w:pPr>
      <w:r w:rsidRPr="000C4CA0">
        <w:t xml:space="preserve"> </w:t>
      </w:r>
      <w:r w:rsidR="00D151FA" w:rsidRPr="000C4CA0">
        <w:tab/>
      </w:r>
      <w:r w:rsidR="009543D0" w:rsidRPr="000C4CA0">
        <w:t>Zbog navedenog, na temelju spomenutih propisa, odlučeno je kao u izreci.</w:t>
      </w:r>
    </w:p>
    <w:p w:rsidRDefault="009543D0" w:rsidP="009543D0" w:rsidR="008B5CAB" w:rsidRPr="000C4CA0">
      <w:pPr>
        <w:jc w:val="both"/>
      </w:pPr>
      <w:r w:rsidRPr="000C4CA0">
        <w:t xml:space="preserve"> </w:t>
      </w:r>
    </w:p>
    <w:p w:rsidRDefault="004C004B" w:rsidP="001D7B31" w:rsidR="001D7B31" w:rsidRPr="000C4CA0">
      <w:pPr>
        <w:jc w:val="center"/>
        <w:rPr>
          <w:b/>
        </w:rPr>
      </w:pPr>
      <w:r w:rsidRPr="000C4CA0">
        <w:rPr>
          <w:b/>
        </w:rPr>
        <w:t xml:space="preserve">U </w:t>
      </w:r>
      <w:r w:rsidR="00B456A2">
        <w:rPr>
          <w:b/>
        </w:rPr>
        <w:t>Dubrovnik</w:t>
      </w:r>
      <w:r w:rsidRPr="000C4CA0">
        <w:rPr>
          <w:b/>
        </w:rPr>
        <w:t>u</w:t>
      </w:r>
      <w:r w:rsidR="001D7B31" w:rsidRPr="000C4CA0">
        <w:rPr>
          <w:b/>
        </w:rPr>
        <w:t xml:space="preserve">, </w:t>
      </w:r>
      <w:r w:rsidR="00061220">
        <w:rPr>
          <w:b/>
        </w:rPr>
        <w:t>14</w:t>
      </w:r>
      <w:r w:rsidR="00123A40">
        <w:rPr>
          <w:b/>
        </w:rPr>
        <w:t>. ožujka</w:t>
      </w:r>
      <w:r w:rsidR="001D7B31" w:rsidRPr="000C4CA0">
        <w:rPr>
          <w:b/>
        </w:rPr>
        <w:t xml:space="preserve"> 201</w:t>
      </w:r>
      <w:r w:rsidR="00B456A2">
        <w:rPr>
          <w:b/>
        </w:rPr>
        <w:t>9</w:t>
      </w:r>
      <w:r w:rsidR="001D7B31" w:rsidRPr="000C4CA0">
        <w:rPr>
          <w:b/>
        </w:rPr>
        <w:t>. godine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="006C7F48" w:rsidRPr="000C4CA0">
        <w:rPr>
          <w:b/>
        </w:rPr>
        <w:t>Sudac</w:t>
      </w:r>
      <w:r w:rsidRPr="000C4CA0">
        <w:rPr>
          <w:b/>
        </w:rPr>
        <w:t>:</w:t>
      </w:r>
    </w:p>
    <w:p w:rsidRDefault="001D7B31" w:rsidP="001D7B31" w:rsidR="001D7B31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  <w:t>Katarina Franković</w:t>
      </w:r>
    </w:p>
    <w:p w:rsidRDefault="00426755" w:rsidP="001D7B31" w:rsidR="00426755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POUKA O PRAVNOM LIJEKU</w:t>
      </w:r>
    </w:p>
    <w:p w:rsidRDefault="001D7B31" w:rsidP="00C43101" w:rsidR="001D7B31" w:rsidRPr="00C43101">
      <w:pPr>
        <w:pStyle w:val="Tijeloteksta"/>
        <w:jc w:val="both"/>
      </w:pPr>
      <w:r w:rsidRPr="000C4CA0">
        <w:t xml:space="preserve">Protiv ovog rješenja dopušteno je izjaviti žalbu. Žalba se izjavljuje Visokom trgovačkom sudu Republike Hrvatske u Zagrebu </w:t>
      </w:r>
      <w:r w:rsidR="00112B21" w:rsidRPr="000C4CA0">
        <w:t xml:space="preserve">u roku od 8 dana nakon isteka osam dana od njegove objave na e-oglasnoj ploči suda </w:t>
      </w:r>
      <w:r w:rsidRPr="000C4CA0">
        <w:t>putem ovoga suda u 3 istovjetna primjerka pozivom na gornji poslovni broj.</w:t>
      </w:r>
      <w:r w:rsidR="00112B21" w:rsidRPr="000C4CA0">
        <w:t xml:space="preserve"> </w:t>
      </w:r>
    </w:p>
    <w:p w:rsidRDefault="00123A40" w:rsidP="001D7B31" w:rsidR="00123A4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DN-a:</w:t>
      </w:r>
    </w:p>
    <w:p w:rsidRDefault="001D7B31" w:rsidP="00B70DC7" w:rsidR="00C43101">
      <w:r w:rsidRPr="000C4CA0">
        <w:t xml:space="preserve">- </w:t>
      </w:r>
      <w:r w:rsidR="006C7F48" w:rsidRPr="000C4CA0">
        <w:t xml:space="preserve">mrežna stranica </w:t>
      </w:r>
      <w:r w:rsidR="00ED78EC" w:rsidRPr="000C4CA0">
        <w:t>e-</w:t>
      </w:r>
      <w:r w:rsidR="00C43101">
        <w:t xml:space="preserve">oglasna ploča suda </w:t>
      </w:r>
    </w:p>
    <w:p w:rsidRDefault="00B70DC7" w:rsidP="00B70DC7" w:rsidR="00B70DC7" w:rsidRPr="000C4CA0"/>
    <w:sectPr w:rsidSect="00F203A3" w:rsidR="00B70DC7" w:rsidRPr="000C4CA0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C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</w:t>
    </w:r>
    <w:r w:rsidR="00202744">
      <w:rPr>
        <w:rFonts w:hAnsi="Book Antiqua" w:ascii="Book Antiqua"/>
        <w:b/>
        <w:sz w:val="20"/>
        <w:szCs w:val="20"/>
      </w:rPr>
      <w:t>2</w:t>
    </w:r>
    <w:r w:rsidR="00061220">
      <w:rPr>
        <w:rFonts w:hAnsi="Book Antiqua" w:ascii="Book Antiqua"/>
        <w:b/>
        <w:sz w:val="20"/>
        <w:szCs w:val="20"/>
      </w:rPr>
      <w:t>70</w:t>
    </w:r>
    <w:r w:rsidR="00B456A2">
      <w:rPr>
        <w:rFonts w:hAnsi="Book Antiqua" w:ascii="Book Antiqua"/>
        <w:b/>
        <w:sz w:val="20"/>
        <w:szCs w:val="20"/>
      </w:rPr>
      <w:t>/2019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2696DD8"/>
    <w:multiLevelType w:val="hybridMultilevel"/>
    <w:tmpl w:val="787811E2"/>
    <w:lvl w:tplc="DA104DC2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1E1E0A2E"/>
    <w:multiLevelType w:val="hybridMultilevel"/>
    <w:tmpl w:val="40FA3A84"/>
    <w:lvl w:tplc="5D34F56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2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3"/>
  </w:num>
  <w:num w:numId="5">
    <w:abstractNumId w:val="8"/>
  </w:num>
  <w:num w:numId="6">
    <w:abstractNumId w:val="16"/>
  </w:num>
  <w:num w:numId="7">
    <w:abstractNumId w:val="6"/>
  </w:num>
  <w:num w:numId="8">
    <w:abstractNumId w:val="14"/>
  </w:num>
  <w:num w:numId="9">
    <w:abstractNumId w:val="9"/>
  </w:num>
  <w:num w:numId="10">
    <w:abstractNumId w:val="21"/>
  </w:num>
  <w:num w:numId="11">
    <w:abstractNumId w:val="22"/>
  </w:num>
  <w:num w:numId="12">
    <w:abstractNumId w:val="25"/>
  </w:num>
  <w:num w:numId="13">
    <w:abstractNumId w:val="24"/>
  </w:num>
  <w:num w:numId="14">
    <w:abstractNumId w:val="19"/>
  </w:num>
  <w:num w:numId="15">
    <w:abstractNumId w:val="15"/>
  </w:num>
  <w:num w:numId="16">
    <w:abstractNumId w:val="18"/>
  </w:num>
  <w:num w:numId="17">
    <w:abstractNumId w:val="20"/>
  </w:num>
  <w:num w:numId="18">
    <w:abstractNumId w:val="12"/>
  </w:num>
  <w:num w:numId="19">
    <w:abstractNumId w:val="10"/>
  </w:num>
  <w:num w:numId="20">
    <w:abstractNumId w:val="17"/>
  </w:num>
  <w:num w:numId="21">
    <w:abstractNumId w:val="5"/>
  </w:num>
  <w:num w:numId="22">
    <w:abstractNumId w:val="4"/>
  </w:num>
  <w:num w:numId="23">
    <w:abstractNumId w:val="23"/>
  </w:num>
  <w:num w:numId="24">
    <w:abstractNumId w:val="2"/>
  </w:num>
  <w:num w:numId="25">
    <w:abstractNumId w:val="11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4DA1"/>
    <w:rsid w:val="00006B9B"/>
    <w:rsid w:val="0001703D"/>
    <w:rsid w:val="0002360C"/>
    <w:rsid w:val="00050A6E"/>
    <w:rsid w:val="000531F5"/>
    <w:rsid w:val="00061220"/>
    <w:rsid w:val="00062A4B"/>
    <w:rsid w:val="00066300"/>
    <w:rsid w:val="000750F1"/>
    <w:rsid w:val="000C4CA0"/>
    <w:rsid w:val="000D330B"/>
    <w:rsid w:val="000E67BB"/>
    <w:rsid w:val="000F1661"/>
    <w:rsid w:val="00103907"/>
    <w:rsid w:val="00112B21"/>
    <w:rsid w:val="00123A40"/>
    <w:rsid w:val="00126C37"/>
    <w:rsid w:val="00144C3D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02744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722E5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4B27"/>
    <w:rsid w:val="004C506E"/>
    <w:rsid w:val="004C7975"/>
    <w:rsid w:val="004E288C"/>
    <w:rsid w:val="004E3D75"/>
    <w:rsid w:val="005153ED"/>
    <w:rsid w:val="00520501"/>
    <w:rsid w:val="00532867"/>
    <w:rsid w:val="00542073"/>
    <w:rsid w:val="00564F48"/>
    <w:rsid w:val="0057554A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978EA"/>
    <w:rsid w:val="006A321A"/>
    <w:rsid w:val="006A433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A4FCD"/>
    <w:rsid w:val="007B1D36"/>
    <w:rsid w:val="007D4648"/>
    <w:rsid w:val="007E41DD"/>
    <w:rsid w:val="00803971"/>
    <w:rsid w:val="0082142D"/>
    <w:rsid w:val="008258EF"/>
    <w:rsid w:val="00833B2F"/>
    <w:rsid w:val="0084398F"/>
    <w:rsid w:val="00853375"/>
    <w:rsid w:val="00855A31"/>
    <w:rsid w:val="00881055"/>
    <w:rsid w:val="008B5CAB"/>
    <w:rsid w:val="008B5E0F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D6352"/>
    <w:rsid w:val="009E6267"/>
    <w:rsid w:val="009F2C60"/>
    <w:rsid w:val="009F4F30"/>
    <w:rsid w:val="00A040A9"/>
    <w:rsid w:val="00A21486"/>
    <w:rsid w:val="00A248BD"/>
    <w:rsid w:val="00A3113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456A2"/>
    <w:rsid w:val="00B57772"/>
    <w:rsid w:val="00B62B43"/>
    <w:rsid w:val="00B70DC7"/>
    <w:rsid w:val="00B842DF"/>
    <w:rsid w:val="00BB0F9E"/>
    <w:rsid w:val="00BC3074"/>
    <w:rsid w:val="00BD625B"/>
    <w:rsid w:val="00BF0A0B"/>
    <w:rsid w:val="00BF1ECF"/>
    <w:rsid w:val="00BF31AD"/>
    <w:rsid w:val="00C10B5F"/>
    <w:rsid w:val="00C33B5C"/>
    <w:rsid w:val="00C43101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397E"/>
    <w:rsid w:val="00D151FA"/>
    <w:rsid w:val="00D567F9"/>
    <w:rsid w:val="00D57A11"/>
    <w:rsid w:val="00D8083E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34B57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C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C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C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C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C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C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C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C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8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St-270/2019</izvorni_sadrzaj>
    <derivirana_varijabla naziv="DomainObject.Predmet.OznakaBroj_1">St-270/2019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ALDEBARAN d.o.o. za usluge u nautičkom turizmu i trgovinu</izvorni_sadrzaj>
    <derivirana_varijabla naziv="DomainObject.Predmet.ProtustrankaFormated_1">  ALDEBARAN d.o.o. za usluge u nautičkom turizmu i trgovinu</derivirana_varijabla>
  </DomainObject.Predmet.ProtustrankaFormated>
  <DomainObject.Predmet.ProtustrankaFormatedOIB>
    <izvorni_sadrzaj>  ALDEBARAN d.o.o. za usluge u nautičkom turizmu i trgovinu, OIB 69199972302</izvorni_sadrzaj>
    <derivirana_varijabla naziv="DomainObject.Predmet.ProtustrankaFormatedOIB_1">  ALDEBARAN d.o.o. za usluge u nautičkom turizmu i trgovinu, OIB 69199972302</derivirana_varijabla>
  </DomainObject.Predmet.ProtustrankaFormatedOIB>
  <DomainObject.Predmet.ProtustrankaFormatedWithAdress>
    <izvorni_sadrzaj> ALDEBARAN d.o.o. za usluge u nautičkom turizmu i trgovinu, Dr. Franje Tuđmana 213, 21214 Kaštel Gomilica</izvorni_sadrzaj>
    <derivirana_varijabla naziv="DomainObject.Predmet.ProtustrankaFormatedWithAdress_1"> ALDEBARAN d.o.o. za usluge u nautičkom turizmu i trgovinu, Dr. Franje Tuđmana 213, 21214 Kaštel Gomilica</derivirana_varijabla>
  </DomainObject.Predmet.ProtustrankaFormatedWithAdress>
  <DomainObject.Predmet.ProtustrankaFormatedWithAdressOIB>
    <izvorni_sadrzaj> ALDEBARAN d.o.o. za usluge u nautičkom turizmu i trgovinu, OIB 69199972302, Dr. Franje Tuđmana 213, 21214 Kaštel Gomilica</izvorni_sadrzaj>
    <derivirana_varijabla naziv="DomainObject.Predmet.ProtustrankaFormatedWithAdressOIB_1"> ALDEBARAN d.o.o. za usluge u nautičkom turizmu i trgovinu, OIB 69199972302, Dr. Franje Tuđmana 213, 21214 Kaštel Gomilica</derivirana_varijabla>
  </DomainObject.Predmet.ProtustrankaFormatedWithAdressOIB>
  <DomainObject.Predmet.ProtustrankaWithAdress>
    <izvorni_sadrzaj>ALDEBARAN d.o.o. za usluge u nautičkom turizmu i trgovinu Dr. Franje Tuđmana 213, 21214 Kaštel Gomilica</izvorni_sadrzaj>
    <derivirana_varijabla naziv="DomainObject.Predmet.ProtustrankaWithAdress_1">ALDEBARAN d.o.o. za usluge u nautičkom turizmu i trgovinu Dr. Franje Tuđmana 213, 21214 Kaštel Gomilica</derivirana_varijabla>
  </DomainObject.Predmet.ProtustrankaWithAdress>
  <DomainObject.Predmet.ProtustrankaWithAdressOIB>
    <izvorni_sadrzaj>ALDEBARAN d.o.o. za usluge u nautičkom turizmu i trgovinu, OIB 69199972302, Dr. Franje Tuđmana 213, 21214 Kaštel Gomilica</izvorni_sadrzaj>
    <derivirana_varijabla naziv="DomainObject.Predmet.ProtustrankaWithAdressOIB_1">ALDEBARAN d.o.o. za usluge u nautičkom turizmu i trgovinu, OIB 69199972302, Dr. Franje Tuđmana 213, 21214 Kaštel Gomilica</derivirana_varijabla>
  </DomainObject.Predmet.ProtustrankaWithAdressOIB>
  <DomainObject.Predmet.ProtustrankaNazivFormated>
    <izvorni_sadrzaj>ALDEBARAN d.o.o. za usluge u nautičkom turizmu i trgovinu</izvorni_sadrzaj>
    <derivirana_varijabla naziv="DomainObject.Predmet.ProtustrankaNazivFormated_1">ALDEBARAN d.o.o. za usluge u nautičkom turizmu i trgovinu</derivirana_varijabla>
  </DomainObject.Predmet.ProtustrankaNazivFormated>
  <DomainObject.Predmet.ProtustrankaNazivFormatedOIB>
    <izvorni_sadrzaj>ALDEBARAN d.o.o. za usluge u nautičkom turizmu i trgovinu, OIB 69199972302</izvorni_sadrzaj>
    <derivirana_varijabla naziv="DomainObject.Predmet.ProtustrankaNazivFormatedOIB_1">ALDEBARAN d.o.o. za usluge u nautičkom turizmu i trgovinu, OIB 69199972302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ALDEBARAN d.o.o. za usluge u nautičkom turizmu i trgovinu</item>
    </izvorni_sadrzaj>
    <derivirana_varijabla naziv="DomainObject.Predmet.ProtuStrankaListFormated_1">
      <item>ALDEBARAN d.o.o. za usluge u nautičkom turizmu i trgovinu</item>
    </derivirana_varijabla>
  </DomainObject.Predmet.ProtuStrankaListFormated>
  <DomainObject.Predmet.ProtuStrankaListFormatedOIB>
    <izvorni_sadrzaj>
      <item>ALDEBARAN d.o.o. za usluge u nautičkom turizmu i trgovinu, OIB 69199972302</item>
    </izvorni_sadrzaj>
    <derivirana_varijabla naziv="DomainObject.Predmet.ProtuStrankaListFormatedOIB_1">
      <item>ALDEBARAN d.o.o. za usluge u nautičkom turizmu i trgovinu, OIB 69199972302</item>
    </derivirana_varijabla>
  </DomainObject.Predmet.ProtuStrankaListFormatedOIB>
  <DomainObject.Predmet.ProtuStrankaListFormatedWithAdress>
    <izvorni_sadrzaj>
      <item>ALDEBARAN d.o.o. za usluge u nautičkom turizmu i trgovinu, Dr. Franje Tuđmana 213, 21214 Kaštel Gomilica</item>
    </izvorni_sadrzaj>
    <derivirana_varijabla naziv="DomainObject.Predmet.ProtuStrankaListFormatedWithAdress_1">
      <item>ALDEBARAN d.o.o. za usluge u nautičkom turizmu i trgovinu, Dr. Franje Tuđmana 213, 21214 Kaštel Gomilica</item>
    </derivirana_varijabla>
  </DomainObject.Predmet.ProtuStrankaListFormatedWithAdress>
  <DomainObject.Predmet.ProtuStrankaListFormatedWithAdressOIB>
    <izvorni_sadrzaj>
      <item>ALDEBARAN d.o.o. za usluge u nautičkom turizmu i trgovinu, OIB 69199972302, Dr. Franje Tuđmana 213, 21214 Kaštel Gomilica</item>
    </izvorni_sadrzaj>
    <derivirana_varijabla naziv="DomainObject.Predmet.ProtuStrankaListFormatedWithAdressOIB_1">
      <item>ALDEBARAN d.o.o. za usluge u nautičkom turizmu i trgovinu, OIB 69199972302, Dr. Franje Tuđmana 213, 21214 Kaštel Gomilica</item>
    </derivirana_varijabla>
  </DomainObject.Predmet.ProtuStrankaListFormatedWithAdressOIB>
  <DomainObject.Predmet.ProtuStrankaListNazivFormated>
    <izvorni_sadrzaj>
      <item>ALDEBARAN d.o.o. za usluge u nautičkom turizmu i trgovinu</item>
    </izvorni_sadrzaj>
    <derivirana_varijabla naziv="DomainObject.Predmet.ProtuStrankaListNazivFormated_1">
      <item>ALDEBARAN d.o.o. za usluge u nautičkom turizmu i trgovinu</item>
    </derivirana_varijabla>
  </DomainObject.Predmet.ProtuStrankaListNazivFormated>
  <DomainObject.Predmet.ProtuStrankaListNazivFormatedOIB>
    <izvorni_sadrzaj>
      <item>ALDEBARAN d.o.o. za usluge u nautičkom turizmu i trgovinu, OIB 69199972302</item>
    </izvorni_sadrzaj>
    <derivirana_varijabla naziv="DomainObject.Predmet.ProtuStrankaListNazivFormatedOIB_1">
      <item>ALDEBARAN d.o.o. za usluge u nautičkom turizmu i trgovinu, OIB 69199972302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ALDEBARAN d.o.o. za usluge u nautičkom turizmu i trgovinu</izvorni_sadrzaj>
    <derivirana_varijabla naziv="DomainObject.Predmet.ProtustrankaIDrugi_1">ALDEBARAN d.o.o. za usluge u nautičkom turizmu i trgovinu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ALDEBARAN d.o.o. za usluge u nautičkom turizmu i trgovinu, OIB 69199972302, Dr. Franje Tuđmana 213, 21214 Kaštel Gomilica</izvorni_sadrzaj>
    <derivirana_varijabla naziv="DomainObject.Predmet.ProtustrankaIDrugiAdressOIB_1">ALDEBARAN d.o.o. za usluge u nautičkom turizmu i trgovinu, OIB 69199972302, Dr. Franje Tuđmana 213,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ALDEBARAN d.o.o. za usluge u nautičkom turizmu i trgovinu</item>
      <item>REPUBLIKA HRVATSKA</item>
      <item>ŽUPANIJSKO DRŽAVNO ODVJETNIŠTVO U SPLITU</item>
    </izvorni_sadrzaj>
    <derivirana_varijabla naziv="DomainObject.Predmet.SudioniciListNaziv_1">
      <item>ALDEBARAN d.o.o. za usluge u nautičkom turizmu i trgovinu</item>
      <item>REPUBLIKA HRVATSKA</item>
      <item>ŽUPANIJSKO DRŽAVNO ODVJETNIŠTVO U SPLITU</item>
    </derivirana_varijabla>
  </DomainObject.Predmet.SudioniciListNaziv>
  <DomainObject.Predmet.SudioniciListAdressOIB>
    <izvorni_sadrzaj>
      <item>ALDEBARAN d.o.o. za usluge u nautičkom turizmu i trgovinu, OIB 69199972302, Dr. Franje Tuđmana 213,21214 Kaštel Gomilica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ALDEBARAN d.o.o. za usluge u nautičkom turizmu i trgovinu, OIB 69199972302, Dr. Franje Tuđmana 213,21214 Kaštel Gomilica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69199972302</item>
      <item>, OIB 18683136487</item>
      <item>, OIB 70793241859</item>
    </izvorni_sadrzaj>
    <derivirana_varijabla naziv="DomainObject.Predmet.SudioniciListNazivOIB_1">
      <item>, OIB 69199972302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8D430-AAFF-439F-912A-41D0DE375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2330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2019-03-14T10:26:00Z</dcterms:created>
  <dc:creator>stanka grcic</dc:creator>
  <cp:lastModifiedBy>Katarina Franković</cp:lastModifiedBy>
  <cp:lastPrinted>2019-02-15T12:38:00Z</cp:lastPrinted>
  <dcterms:modified xmlns:xsi="http://www.w3.org/2001/XMLSchema-instance" xsi:type="dcterms:W3CDTF">2019-03-14T10:26:00Z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(rješenje - utvrđene i osporene tražbine 270 - 2019.docx)</vt:lpwstr>
  </prop:property>
  <prop:property name="CC_coloring" pid="5" fmtid="{D5CDD505-2E9C-101B-9397-08002B2CF9AE}">
    <vt:bool>false</vt:bool>
  </prop:property>
</prop:Properties>
</file>