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0339" w14:paraId="4c10339" w:rsidRDefault="00AE649C" w:rsidP="00FA5B5E" w:rsidR="00AE649C" w:rsidRPr="00B76F3C">
      <w:pPr>
        <w:pStyle w:val="Naslov3"/>
        <w15:collapsed w:val="false"/>
      </w:pPr>
    </w:p>
    <w:p w:rsidRDefault="001F4B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4B65" w:rsidP="001F4B65" w:rsidR="001F4B65">
      <w:pPr>
        <w:jc w:val="right"/>
        <w:rPr>
          <w:b/>
        </w:rPr>
      </w:pPr>
      <w:r>
        <w:rPr>
          <w:b/>
        </w:rPr>
        <w:t>3 St-299/2015-3</w:t>
      </w:r>
    </w:p>
    <w:p w:rsidRDefault="001F4B65" w:rsidP="001F4B65" w:rsidR="001F4B6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F4B65" w:rsidP="001F4B65" w:rsidR="001F4B65" w:rsidRPr="001F4B65">
      <w:pPr>
        <w:jc w:val="center"/>
        <w:rPr>
          <w:b/>
        </w:rPr>
      </w:pPr>
      <w:r>
        <w:rPr>
          <w:b/>
        </w:rPr>
        <w:t>R J E Š E N J E</w:t>
      </w:r>
    </w:p>
    <w:p w:rsidRDefault="001F4B65" w:rsidP="001F4B65" w:rsidR="001F4B65" w:rsidRPr="001F4B65">
      <w:pPr>
        <w:ind w:firstLine="708"/>
        <w:jc w:val="both"/>
      </w:pPr>
      <w:r>
        <w:t xml:space="preserve">TRGOVAČKI SUD U BJELOVARU, OIB 07942269267, po stečajnom sucu Sanjani Zorinc, po prijedlogu predlagatelja Darka </w:t>
      </w:r>
      <w:proofErr w:type="spellStart"/>
      <w:r>
        <w:t>Škripića</w:t>
      </w:r>
      <w:proofErr w:type="spellEnd"/>
      <w:r>
        <w:t xml:space="preserve"> iz Grubišnog Polja, </w:t>
      </w:r>
      <w:proofErr w:type="spellStart"/>
      <w:r>
        <w:t>Dapčevački</w:t>
      </w:r>
      <w:proofErr w:type="spellEnd"/>
      <w:r>
        <w:t xml:space="preserve"> Brđani 61, radi otvaranja stečajnog postupka nad dužnikom ZANA j.d.o.o. Virovitica, Matije Gupca 125,OIB 47709549091, dana 4. siječnja 2016. godine </w:t>
      </w:r>
    </w:p>
    <w:p w:rsidRDefault="001F4B65" w:rsidP="001F4B65" w:rsidR="001F4B65">
      <w:pPr>
        <w:jc w:val="center"/>
        <w:rPr>
          <w:b/>
        </w:rPr>
      </w:pPr>
      <w:r>
        <w:rPr>
          <w:b/>
        </w:rPr>
        <w:t>r i j e š i o  j e</w:t>
      </w:r>
    </w:p>
    <w:p w:rsidRDefault="001F4B65" w:rsidP="001F4B65" w:rsidR="001F4B65">
      <w:pPr>
        <w:ind w:firstLine="708"/>
        <w:jc w:val="both"/>
      </w:pPr>
      <w:r>
        <w:t>Odbacuje se prijedlog za otvaranje stečajnog postupka od 4. studenog 2015. godine.</w:t>
      </w:r>
    </w:p>
    <w:p w:rsidRDefault="001F4B65" w:rsidP="001F4B65" w:rsidR="001F4B65">
      <w:pPr>
        <w:jc w:val="center"/>
      </w:pPr>
      <w:r>
        <w:rPr>
          <w:b/>
        </w:rPr>
        <w:t>Obrazloženje</w:t>
      </w:r>
    </w:p>
    <w:p w:rsidRDefault="001F4B65" w:rsidP="001F4B65" w:rsidR="001F4B65">
      <w:pPr>
        <w:ind w:firstLine="708"/>
        <w:jc w:val="both"/>
      </w:pPr>
      <w:r>
        <w:t xml:space="preserve">Zaključkom ovoga suda 3 St-299/2015-2 od 18. studenog 2015. godine naloženo je predlagatelju Darku </w:t>
      </w:r>
      <w:proofErr w:type="spellStart"/>
      <w:r>
        <w:t>Škripiću</w:t>
      </w:r>
      <w:proofErr w:type="spellEnd"/>
      <w:r>
        <w:t xml:space="preserve"> da u roku 8 dana u skladu sa čl. 6. st. 5. Stečajnog zakona ("Narodne novine" br. 71/15) uz obračun neisplaćene plaće dostavi potvrdu Ministarstva financija – Porezne uprave kojom se potvrđuje da je dostavljen obračun o neisplati plaće sastavljen u skladu s propisima.</w:t>
      </w:r>
    </w:p>
    <w:p w:rsidRDefault="001F4B65" w:rsidP="001F4B65" w:rsidR="001F4B65">
      <w:pPr>
        <w:ind w:firstLine="708"/>
        <w:jc w:val="both"/>
      </w:pPr>
      <w:r>
        <w:t xml:space="preserve">Budući da predlagatelj nije dostavio traženu potvrdu u roku 8 dana, sud je odbacio prijedlog za otvaranje stečajnog postupka u skladu sa čl. 109. st. 1. i 4. Zakona o parničnom postupku ("Narodne novine" br. 53/91, 91/92, 112/99, 117/03, 84/08, 123/08, 57/11 i 25/13) u svezi sa čl. 10. Stečajnog zakona. </w:t>
      </w:r>
    </w:p>
    <w:p w:rsidRDefault="001F4B65" w:rsidP="001F4B65" w:rsidR="001F4B65">
      <w:pPr>
        <w:jc w:val="center"/>
      </w:pPr>
      <w:r>
        <w:t>U Bjelovaru, 4. siječnja 2016. godine</w:t>
      </w:r>
    </w:p>
    <w:p w:rsidRDefault="001F4B65" w:rsidP="001F4B65" w:rsidR="001F4B65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STEČAJNI SUDAC</w:t>
      </w:r>
    </w:p>
    <w:p w:rsidRDefault="001F4B65" w:rsidP="001F4B65" w:rsidR="001F4B65" w:rsidRPr="001F4B65">
      <w:pPr>
        <w:jc w:val="both"/>
      </w:pPr>
      <w:r>
        <w:t xml:space="preserve">                                                                                                            SANJANA ZORINC </w:t>
      </w:r>
    </w:p>
    <w:p w:rsidRDefault="001F4B65" w:rsidP="001F4B65" w:rsidR="001F4B65">
      <w:pPr>
        <w:jc w:val="both"/>
      </w:pPr>
      <w:r>
        <w:rPr>
          <w:b/>
        </w:rPr>
        <w:t>POUKA O PRAVNOM LIJEKU</w:t>
      </w:r>
      <w:r>
        <w:t xml:space="preserve">: Protiv ovog rješenja može se podnijeti žalba u roku od 8 dana od primitka, na Visoki trgovački sud Republike Hrvatske, a putem ovoga suda u četiri primjerka. </w:t>
      </w:r>
    </w:p>
    <w:p w:rsidRDefault="001F4B65" w:rsidP="001F4B65" w:rsidR="001F4B65">
      <w:proofErr w:type="spellStart"/>
      <w:r>
        <w:t>Rj</w:t>
      </w:r>
      <w:proofErr w:type="spellEnd"/>
      <w:r>
        <w:t>.</w:t>
      </w:r>
    </w:p>
    <w:p w:rsidRDefault="001F4B65" w:rsidP="001F4B65" w:rsidR="001F4B65">
      <w:r>
        <w:t xml:space="preserve">Dna: predlagatelju </w:t>
      </w:r>
    </w:p>
    <w:p w:rsidRDefault="001F4B65" w:rsidP="001F4B65" w:rsidR="001F4B65">
      <w:r>
        <w:t>Sc. pravomoćnost</w:t>
      </w:r>
    </w:p>
    <w:p w:rsidRDefault="001F4B65" w:rsidP="001F4B65" w:rsidR="00DA0242">
      <w:proofErr w:type="spellStart"/>
      <w:r>
        <w:t>Bj</w:t>
      </w:r>
      <w:proofErr w:type="spellEnd"/>
      <w:r>
        <w:t xml:space="preserve">. 4.1.2016. 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B65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2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St-299/2015-3</izvorni_sadrzaj>
    <derivirana_varijabla naziv="DomainObject.Oznaka_1">St-299/2015-3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 jednostavno društvo s ograničenom odgovornošću za proizvodnju, trgovinu i usluge, Virovitica</izvorni_sadrzaj>
    <derivirana_varijabla naziv="DomainObject.Predmet.ProtustrankaFormated_1">  ZANA jednostavno društvo s ograničenom odgovornošću za proizvodnju, trgovinu i usluge, Virovitica</derivirana_varijabla>
  </DomainObject.Predmet.ProtustrankaFormated>
  <DomainObject.Predmet.ProtustrankaFormatedOIB>
    <izvorni_sadrzaj>  ZANA jednostavno društvo s ograničenom odgovornošću za proizvodnju, trgovinu i usluge, Virovitica, OIB 47709549091</izvorni_sadrzaj>
    <derivirana_varijabla naziv="DomainObject.Predmet.ProtustrankaFormatedOIB_1">  ZANA jednostavno društvo s ograničenom odgovornošću za proizvodnju, trgovinu i usluge, Virovitica, OIB 47709549091</derivirana_varijabla>
  </DomainObject.Predmet.ProtustrankaFormatedOIB>
  <DomainObject.Predmet.ProtustrankaFormatedWithAdress>
    <izvorni_sadrzaj> ZANA jednostavno društvo s ograničenom odgovornošću za proizvodnju, trgovinu i usluge, Virovitica, Matije Gupca 125, 33000 Virovitica</izvorni_sadrzaj>
    <derivirana_varijabla naziv="DomainObject.Predmet.ProtustrankaFormatedWithAdress_1"> ZANA jednostavno društvo s ograničenom odgovornošću za proizvodnju, trgovinu i usluge, Virovitica, Matije Gupca 125, 33000 Virovitica</derivirana_varijabla>
  </DomainObject.Predmet.ProtustrankaFormatedWithAdress>
  <DomainObject.Predmet.ProtustrankaFormatedWithAdressOIB>
    <izvorni_sadrzaj> ZANA jednostavno društvo s ograničenom odgovornošću za proizvodnju, trgovinu i usluge, Virovitica, OIB 47709549091, Matije Gupca 125, 33000 Virovitica</izvorni_sadrzaj>
    <derivirana_varijabla naziv="DomainObject.Predmet.ProtustrankaFormatedWithAdressOIB_1"> ZANA jednostavno društvo s ograničenom odgovornošću za proizvodnju, trgovinu i usluge, Virovitica, OIB 47709549091, Matije Gupca 125, 33000 Virovitica</derivirana_varijabla>
  </DomainObject.Predmet.ProtustrankaFormatedWithAdressOIB>
  <DomainObject.Predmet.ProtustrankaWithAdress>
    <izvorni_sadrzaj>ZANA jednostavno društvo s ograničenom odgovornošću za proizvodnju, trgovinu i usluge, Virovitica Matije Gupca 125, 33000 Virovitica</izvorni_sadrzaj>
    <derivirana_varijabla naziv="DomainObject.Predmet.ProtustrankaWithAdress_1">ZANA jednostavno društvo s ograničenom odgovornošću za proizvodnju, trgovinu i usluge, Virovitica Matije Gupca 125, 33000 Virovitica</derivirana_varijabla>
  </DomainObject.Predmet.ProtustrankaWithAdress>
  <DomainObject.Predmet.ProtustrankaWithAdressOIB>
    <izvorni_sadrzaj>ZANA jednostavno društvo s ograničenom odgovornošću za proizvodnju, trgovinu i usluge, Virovitica, OIB 47709549091, Matije Gupca 125, 33000 Virovitica</izvorni_sadrzaj>
    <derivirana_varijabla naziv="DomainObject.Predmet.ProtustrankaWithAdressOIB_1">ZANA jednostavno društvo s ograničenom odgovornošću za proizvodnju, trgovinu i usluge, Virovitica, OIB 47709549091, Matije Gupca 125, 33000 Virovitica</derivirana_varijabla>
  </DomainObject.Predmet.ProtustrankaWithAdressOIB>
  <DomainObject.Predmet.ProtustrankaNazivFormated>
    <izvorni_sadrzaj>ZANA jednostavno društvo s ograničenom odgovornošću za proizvodnju, trgovinu i usluge, Virovitica</izvorni_sadrzaj>
    <derivirana_varijabla naziv="DomainObject.Predmet.ProtustrankaNazivFormated_1">ZANA jednostavno društvo s ograničenom odgovornošću za proizvodnju, trgovinu i usluge, Virovitica</derivirana_varijabla>
  </DomainObject.Predmet.ProtustrankaNazivFormated>
  <DomainObject.Predmet.ProtustrankaNazivFormatedOIB>
    <izvorni_sadrzaj>ZANA jednostavno društvo s ograničenom odgovornošću za proizvodnju, trgovinu i usluge, Virovitica, OIB 47709549091</izvorni_sadrzaj>
    <derivirana_varijabla naziv="DomainObject.Predmet.ProtustrankaNazivFormatedOIB_1">ZANA jednostavno društvo s ograničenom odgovornošću za proizvodnju, trgovinu i usluge, Virovitica, OIB 47709549091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ŠKRIPIĆ, Dapčevski Brđani</izvorni_sadrzaj>
    <derivirana_varijabla naziv="DomainObject.Predmet.StrankaFormated_1">  DARKO ŠKRIPIĆ, Dapčevski Brđani</derivirana_varijabla>
  </DomainObject.Predmet.StrankaFormated>
  <DomainObject.Predmet.StrankaFormatedOIB>
    <izvorni_sadrzaj>  DARKO ŠKRIPIĆ, Dapčevski Brđani, OIB 25814860769</izvorni_sadrzaj>
    <derivirana_varijabla naziv="DomainObject.Predmet.StrankaFormatedOIB_1">  DARKO ŠKRIPIĆ, Dapčevski Brđani, OIB 25814860769</derivirana_varijabla>
  </DomainObject.Predmet.StrankaFormatedOIB>
  <DomainObject.Predmet.StrankaFormatedWithAdress>
    <izvorni_sadrzaj> DARKO ŠKRIPIĆ, Dapčevski Brđani, Dapčevski Brđani 61, 43290 Grubišno Polje</izvorni_sadrzaj>
    <derivirana_varijabla naziv="DomainObject.Predmet.StrankaFormatedWithAdress_1"> DARKO ŠKRIPIĆ, Dapčevski Brđani, Dapčevski Brđani 61, 43290 Grubišno Polje</derivirana_varijabla>
  </DomainObject.Predmet.StrankaFormatedWithAdress>
  <DomainObject.Predmet.StrankaFormatedWithAdressOIB>
    <izvorni_sadrzaj> DARKO ŠKRIPIĆ, Dapčevski Brđani, OIB 25814860769, Dapčevski Brđani 61, 43290 Grubišno Polje</izvorni_sadrzaj>
    <derivirana_varijabla naziv="DomainObject.Predmet.StrankaFormatedWithAdressOIB_1"> DARKO ŠKRIPIĆ, Dapčevski Brđani, OIB 25814860769, Dapčevski Brđani 61, 43290 Grubišno Polje</derivirana_varijabla>
  </DomainObject.Predmet.StrankaFormatedWithAdressOIB>
  <DomainObject.Predmet.StrankaWithAdress>
    <izvorni_sadrzaj>DARKO ŠKRIPIĆ, Dapčevski Brđani Dapčevski Brđani 61,43290 Grubišno Polje</izvorni_sadrzaj>
    <derivirana_varijabla naziv="DomainObject.Predmet.StrankaWithAdress_1">DARKO ŠKRIPIĆ, Dapčevski Brđani Dapčevski Brđani 61,43290 Grubišno Polje</derivirana_varijabla>
  </DomainObject.Predmet.StrankaWithAdress>
  <DomainObject.Predmet.StrankaWithAdressOIB>
    <izvorni_sadrzaj>DARKO ŠKRIPIĆ, Dapčevski Brđani, OIB 25814860769, Dapčevski Brđani 61,43290 Grubišno Polje</izvorni_sadrzaj>
    <derivirana_varijabla naziv="DomainObject.Predmet.StrankaWithAdressOIB_1">DARKO ŠKRIPIĆ, Dapčevski Brđani, OIB 25814860769, Dapčevski Brđani 61,43290 Grubišno Polje</derivirana_varijabla>
  </DomainObject.Predmet.StrankaWithAdressOIB>
  <DomainObject.Predmet.StrankaNazivFormated>
    <izvorni_sadrzaj>DARKO ŠKRIPIĆ, Dapčevski Brđani</izvorni_sadrzaj>
    <derivirana_varijabla naziv="DomainObject.Predmet.StrankaNazivFormated_1">DARKO ŠKRIPIĆ, Dapčevski Brđani</derivirana_varijabla>
  </DomainObject.Predmet.StrankaNazivFormated>
  <DomainObject.Predmet.StrankaNazivFormatedOIB>
    <izvorni_sadrzaj>DARKO ŠKRIPIĆ, Dapčevski Brđani, OIB 25814860769</izvorni_sadrzaj>
    <derivirana_varijabla naziv="DomainObject.Predmet.StrankaNazivFormatedOIB_1">DARKO ŠKRIPIĆ, Dapčevski Brđani, OIB 25814860769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DARKO ŠKRIPIĆ, Dapčevski Brđani</item>
    </izvorni_sadrzaj>
    <derivirana_varijabla naziv="DomainObject.Predmet.StrankaListFormated_1">
      <item>DARKO ŠKRIPIĆ, Dapčevski Brđani</item>
    </derivirana_varijabla>
  </DomainObject.Predmet.StrankaListFormated>
  <DomainObject.Predmet.StrankaListFormatedOIB>
    <izvorni_sadrzaj>
      <item>DARKO ŠKRIPIĆ, Dapčevski Brđani, OIB 25814860769</item>
    </izvorni_sadrzaj>
    <derivirana_varijabla naziv="DomainObject.Predmet.StrankaListFormatedOIB_1">
      <item>DARKO ŠKRIPIĆ, Dapčevski Brđani, OIB 25814860769</item>
    </derivirana_varijabla>
  </DomainObject.Predmet.StrankaListFormatedOIB>
  <DomainObject.Predmet.StrankaListFormatedWithAdress>
    <izvorni_sadrzaj>
      <item>DARKO ŠKRIPIĆ, Dapčevski Brđani, Dapčevski Brđani 61, 43290 Grubišno Polje</item>
    </izvorni_sadrzaj>
    <derivirana_varijabla naziv="DomainObject.Predmet.StrankaListFormatedWithAdress_1">
      <item>DARKO ŠKRIPIĆ, Dapčevski Brđani, Dapčevski Brđani 61, 43290 Grubišno Polje</item>
    </derivirana_varijabla>
  </DomainObject.Predmet.StrankaListFormatedWithAdress>
  <DomainObject.Predmet.StrankaListFormatedWithAdressOIB>
    <izvorni_sadrzaj>
      <item>DARKO ŠKRIPIĆ, Dapčevski Brđani, OIB 25814860769, Dapčevski Brđani 61, 43290 Grubišno Polje</item>
    </izvorni_sadrzaj>
    <derivirana_varijabla naziv="DomainObject.Predmet.StrankaListFormatedWithAdressOIB_1">
      <item>DARKO ŠKRIPIĆ, Dapčevski Brđani, OIB 25814860769, Dapčevski Brđani 61, 43290 Grubišno Polje</item>
    </derivirana_varijabla>
  </DomainObject.Predmet.StrankaListFormatedWithAdressOIB>
  <DomainObject.Predmet.StrankaListNazivFormated>
    <izvorni_sadrzaj>
      <item>DARKO ŠKRIPIĆ, Dapčevski Brđani</item>
    </izvorni_sadrzaj>
    <derivirana_varijabla naziv="DomainObject.Predmet.StrankaListNazivFormated_1">
      <item>DARKO ŠKRIPIĆ, Dapčevski Brđani</item>
    </derivirana_varijabla>
  </DomainObject.Predmet.StrankaListNazivFormated>
  <DomainObject.Predmet.StrankaListNazivFormatedOIB>
    <izvorni_sadrzaj>
      <item>DARKO ŠKRIPIĆ, Dapčevski Brđani, OIB 25814860769</item>
    </izvorni_sadrzaj>
    <derivirana_varijabla naziv="DomainObject.Predmet.StrankaListNazivFormatedOIB_1">
      <item>DARKO ŠKRIPIĆ, Dapčevski Brđani, OIB 25814860769</item>
    </derivirana_varijabla>
  </DomainObject.Predmet.StrankaListNazivFormatedOIB>
  <DomainObject.Predmet.ProtuStrankaListFormated>
    <izvorni_sadrzaj>
      <item>ZANA jednostavno društvo s ograničenom odgovornošću za proizvodnju, trgovinu i usluge, Virovitica</item>
    </izvorni_sadrzaj>
    <derivirana_varijabla naziv="DomainObject.Predmet.ProtuStrankaListFormated_1">
      <item>ZANA jednostavno društvo s ograničenom odgovornošću za proizvodnju, trgovinu i usluge, Virovitica</item>
    </derivirana_varijabla>
  </DomainObject.Predmet.ProtuStrankaListFormated>
  <DomainObject.Predmet.ProtuStrankaListFormatedOIB>
    <izvorni_sadrzaj>
      <item>ZANA jednostavno društvo s ograničenom odgovornošću za proizvodnju, trgovinu i usluge, Virovitica, OIB 47709549091</item>
    </izvorni_sadrzaj>
    <derivirana_varijabla naziv="DomainObject.Predmet.ProtuStrankaListFormatedOIB_1">
      <item>ZANA jednostavno društvo s ograničenom odgovornošću za proizvodnju, trgovinu i usluge, Virovitica, OIB 47709549091</item>
    </derivirana_varijabla>
  </DomainObject.Predmet.ProtuStrankaListFormatedOIB>
  <DomainObject.Predmet.ProtuStrankaListFormatedWithAdress>
    <izvorni_sadrzaj>
      <item>ZANA jednostavno društvo s ograničenom odgovornošću za proizvodnju, trgovinu i usluge, Virovitica, Matije Gupca 125, 33000 Virovitica</item>
    </izvorni_sadrzaj>
    <derivirana_varijabla naziv="DomainObject.Predmet.ProtuStrankaListFormatedWithAdress_1">
      <item>ZANA jednostavno društvo s ograničenom odgovornošću za proizvodnju, trgovinu i usluge, Virovitica, Matije Gupca 125, 33000 Virovitica</item>
    </derivirana_varijabla>
  </DomainObject.Predmet.ProtuStrankaListFormatedWithAdress>
  <DomainObject.Predmet.ProtuStrankaListFormatedWithAdressOIB>
    <izvorni_sadrzaj>
      <item>ZANA jednostavno društvo s ograničenom odgovornošću za proizvodnju, trgovinu i usluge, Virovitica, OIB 47709549091, Matije Gupca 125, 33000 Virovitica</item>
    </izvorni_sadrzaj>
    <derivirana_varijabla naziv="DomainObject.Predmet.ProtuStrankaListFormatedWithAdressOIB_1">
      <item>ZANA jednostavno društvo s ograničenom odgovornošću za proizvodnju, trgovinu i usluge, Virovitica, OIB 47709549091, Matije Gupca 125, 33000 Virovitica</item>
    </derivirana_varijabla>
  </DomainObject.Predmet.ProtuStrankaListFormatedWithAdressOIB>
  <DomainObject.Predmet.ProtuStrankaListNazivFormated>
    <izvorni_sadrzaj>
      <item>ZANA jednostavno društvo s ograničenom odgovornošću za proizvodnju, trgovinu i usluge, Virovitica</item>
    </izvorni_sadrzaj>
    <derivirana_varijabla naziv="DomainObject.Predmet.ProtuStrankaListNazivFormated_1">
      <item>ZANA jednostavno društvo s ograničenom odgovornošću za proizvodnju, trgovinu i usluge, Virovitica</item>
    </derivirana_varijabla>
  </DomainObject.Predmet.ProtuStrankaListNazivFormated>
  <DomainObject.Predmet.ProtuStrankaListNazivFormatedOIB>
    <izvorni_sadrzaj>
      <item>ZANA jednostavno društvo s ograničenom odgovornošću za proizvodnju, trgovinu i usluge, Virovitica, OIB 47709549091</item>
    </izvorni_sadrzaj>
    <derivirana_varijabla naziv="DomainObject.Predmet.ProtuStrankaListNazivFormatedOIB_1">
      <item>ZANA jednostavno društvo s ograničenom odgovornošću za proizvodnju, trgovinu i usluge, Virovitica, OIB 47709549091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St-299/2015-3</izvorni_sadrzaj>
    <derivirana_varijabla naziv="DomainObject.PoslovniBrojDokumenta_1">St-299/2015-3</derivirana_varijabla>
  </DomainObject.PoslovniBrojDokumenta>
  <DomainObject.Predmet.StrankaIDrugi>
    <izvorni_sadrzaj>DARKO ŠKRIPIĆ, Dapčevski Brđani</izvorni_sadrzaj>
    <derivirana_varijabla naziv="DomainObject.Predmet.StrankaIDrugi_1">DARKO ŠKRIPIĆ, Dapčevski Brđani</derivirana_varijabla>
  </DomainObject.Predmet.StrankaIDrugi>
  <DomainObject.Predmet.ProtustrankaIDrugi>
    <izvorni_sadrzaj>ZANA jednostavno društvo s ograničenom odgovornošću za proizvodnju, trgovinu i usluge, Virovitica</izvorni_sadrzaj>
    <derivirana_varijabla naziv="DomainObject.Predmet.ProtustrankaIDrugi_1">ZANA jednostavno društvo s ograničenom odgovornošću za proizvodnju, trgovinu i usluge, Virovitica</derivirana_varijabla>
  </DomainObject.Predmet.ProtustrankaIDrugi>
  <DomainObject.Predmet.StrankaIDrugiAdressOIB>
    <izvorni_sadrzaj>DARKO ŠKRIPIĆ, Dapčevski Brđani, OIB 25814860769, Dapčevski Brđani 61, 43290 Grubišno Polje</izvorni_sadrzaj>
    <derivirana_varijabla naziv="DomainObject.Predmet.StrankaIDrugiAdressOIB_1">DARKO ŠKRIPIĆ, Dapčevski Brđani, OIB 25814860769, Dapčevski Brđani 61, 43290 Grubišno Polje</derivirana_varijabla>
  </DomainObject.Predmet.StrankaIDrugiAdressOIB>
  <DomainObject.Predmet.ProtustrankaIDrugiAdressOIB>
    <izvorni_sadrzaj>ZANA jednostavno društvo s ograničenom odgovornošću za proizvodnju, trgovinu i usluge, Virovitica, OIB 47709549091, Matije Gupca 125, 33000 Virovitica</izvorni_sadrzaj>
    <derivirana_varijabla naziv="DomainObject.Predmet.ProtustrankaIDrugiAdressOIB_1">ZANA jednostavno društvo s ograničenom odgovornošću za proizvodnju, trgovinu i usluge, Virovitica, OIB 47709549091, Matije Gupca 125,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ŠKRIPIĆ, Dapčevski Brđani</item>
      <item>ZANA jednostavno društvo s ograničenom odgovornošću za proizvodnju, trgovinu i usluge, Virovitica</item>
    </izvorni_sadrzaj>
    <derivirana_varijabla naziv="DomainObject.Predmet.SudioniciListNaziv_1">
      <item>DARKO ŠKRIPIĆ, Dapčevski Brđani</item>
      <item>ZANA jednostavno društvo s ograničenom odgovornošću za proizvodnju, trgovinu i usluge, Virovitica</item>
    </derivirana_varijabla>
  </DomainObject.Predmet.SudioniciListNaziv>
  <DomainObject.Predmet.SudioniciListAdressOIB>
    <izvorni_sadrzaj>
      <item>DARKO ŠKRIPIĆ, Dapčevski Brđani, OIB 25814860769, Dapčevski Brđani 61,43290 Grubišno Polje</item>
      <item>ZANA jednostavno društvo s ograničenom odgovornošću za proizvodnju, trgovinu i usluge, Virovitica, OIB 47709549091, Matije Gupca 125,33000 Virovitica</item>
    </izvorni_sadrzaj>
    <derivirana_varijabla naziv="DomainObject.Predmet.SudioniciListAdressOIB_1">
      <item>DARKO ŠKRIPIĆ, Dapčevski Brđani, OIB 25814860769, Dapčevski Brđani 61,43290 Grubišno Polje</item>
      <item>ZANA jednostavno društvo s ograničenom odgovornošću za proizvodnju, trgovinu i usluge, Virovitica, OIB 47709549091, Matije Gupca 125,33000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1C9DC-B40F-4F9D-A284-FA12C9417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1222</properties:Characters>
  <properties:Lines>32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2016-01-04T06:27:00Z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