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1fda" w14:paraId="db01fda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47279">
        <w:rPr>
          <w:rFonts w:hAnsi="Times New Roman" w:ascii="Times New Roman"/>
        </w:rPr>
        <w:t>3</w:t>
      </w:r>
      <w:r w:rsidR="00315970">
        <w:rPr>
          <w:rFonts w:hAnsi="Times New Roman" w:ascii="Times New Roman"/>
        </w:rPr>
        <w:t>314</w:t>
      </w:r>
      <w:r w:rsidR="00B26DB7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315970" w:rsidR="003159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PLEMENITI STANKOVIĆ d.o.o.</w:t>
      </w:r>
    </w:p>
    <w:p w:rsidRDefault="00315970" w:rsidR="00D47279">
      <w:pPr>
        <w:jc w:val="right"/>
        <w:rPr>
          <w:rFonts w:hAnsi="Times New Roman" w:ascii="Times New Roman"/>
        </w:rPr>
      </w:pPr>
      <w:r w:rsidRPr="00EA3EFB">
        <w:rPr>
          <w:rFonts w:hAnsi="Times New Roman" w:ascii="Times New Roman"/>
        </w:rPr>
        <w:t xml:space="preserve"> Klanjec, Police 61</w:t>
      </w:r>
    </w:p>
    <w:p w:rsidRDefault="00315970" w:rsidR="00315970">
      <w:pPr>
        <w:jc w:val="right"/>
        <w:rPr>
          <w:rFonts w:hAnsi="Times New Roman" w:ascii="Times New Roman"/>
        </w:rPr>
      </w:pP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315970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DEAN STANKOVIĆ</w:t>
      </w:r>
    </w:p>
    <w:p w:rsidRDefault="00315970" w:rsidP="001E1767" w:rsidR="00B26DB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Police, Police 61</w:t>
      </w:r>
    </w:p>
    <w:p w:rsidRDefault="001E1767" w:rsidP="001E1767" w:rsidR="001E1767">
      <w:pPr>
        <w:jc w:val="right"/>
        <w:rPr>
          <w:rFonts w:hAnsi="Times New Roman" w:ascii="Times New Roman"/>
        </w:rPr>
      </w:pP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D4727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315970" w:rsidRPr="00EA3EFB">
        <w:rPr>
          <w:rFonts w:hAnsi="Times New Roman" w:ascii="Times New Roman"/>
        </w:rPr>
        <w:t>PLEMENITI STANKOVIĆ d.o.o.,  Klanjec, Police 61, OIB 66294031438</w:t>
      </w:r>
    </w:p>
    <w:p w:rsidRDefault="00D47279" w:rsidP="00B46B2C" w:rsidR="00D47279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315970">
        <w:rPr>
          <w:rFonts w:hAnsi="Times New Roman" w:ascii="Times New Roman"/>
          <w:b/>
        </w:rPr>
        <w:t>19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47279">
        <w:rPr>
          <w:rFonts w:hAnsi="Times New Roman" w:ascii="Times New Roman"/>
          <w:b/>
        </w:rPr>
        <w:t>12,</w:t>
      </w:r>
      <w:r w:rsidR="00315970">
        <w:rPr>
          <w:rFonts w:hAnsi="Times New Roman" w:ascii="Times New Roman"/>
          <w:b/>
        </w:rPr>
        <w:t>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1E1767">
        <w:rPr>
          <w:rFonts w:hAnsi="Times New Roman" w:ascii="Times New Roman"/>
        </w:rPr>
        <w:t>1</w:t>
      </w:r>
      <w:r w:rsidR="00D47279">
        <w:rPr>
          <w:rFonts w:hAnsi="Times New Roman" w:ascii="Times New Roman"/>
        </w:rPr>
        <w:t>9</w:t>
      </w:r>
      <w:r w:rsidR="00D75483">
        <w:rPr>
          <w:rFonts w:hAnsi="Times New Roman" w:ascii="Times New Roman"/>
        </w:rPr>
        <w:t>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315970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47279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ED507E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5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0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5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0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3314</izvorni_sadrzaj>
    <derivirana_varijabla naziv="DomainObject.Predmet.Broj_1">3314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St-3314/2016</izvorni_sadrzaj>
    <derivirana_varijabla naziv="DomainObject.Predmet.OznakaBroj_1">St-3314/2016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PLEMENITI STANKOVIĆ d.o.o. zastupanog po punomoćniku Dean Stanković</izvorni_sadrzaj>
    <derivirana_varijabla naziv="DomainObject.Predmet.ProtustrankaFormated_1">  PLEMENITI STANKOVIĆ d.o.o. zastupanog po punomoćniku Dean Stanković</derivirana_varijabla>
  </DomainObject.Predmet.ProtustrankaFormated>
  <DomainObject.Predmet.ProtustrankaFormatedOIB>
    <izvorni_sadrzaj>  PLEMENITI STANKOVIĆ d.o.o., OIB 66294031438 zastupanog po punomoćniku Dean Stanković</izvorni_sadrzaj>
    <derivirana_varijabla naziv="DomainObject.Predmet.ProtustrankaFormatedOIB_1">  PLEMENITI STANKOVIĆ d.o.o., OIB 66294031438 zastupanog po punomoćniku Dean Stanković</derivirana_varijabla>
  </DomainObject.Predmet.ProtustrankaFormatedOIB>
  <DomainObject.Predmet.ProtustrankaFormatedWithAdress>
    <izvorni_sadrzaj> PLEMENITI STANKOVIĆ d.o.o., Police 61, 49290 Klanjec zastupanog po punomoćniku Dean Stanković</izvorni_sadrzaj>
    <derivirana_varijabla naziv="DomainObject.Predmet.ProtustrankaFormatedWithAdress_1"> PLEMENITI STANKOVIĆ d.o.o., Police 61, 49290 Klanjec zastupanog po punomoćniku Dean Stanković</derivirana_varijabla>
  </DomainObject.Predmet.ProtustrankaFormatedWithAdress>
  <DomainObject.Predmet.ProtustrankaFormatedWithAdressOIB>
    <izvorni_sadrzaj> PLEMENITI STANKOVIĆ d.o.o., OIB 66294031438, Police 61, 49290 Klanjec zastupanog po punomoćniku Dean Stanković</izvorni_sadrzaj>
    <derivirana_varijabla naziv="DomainObject.Predmet.ProtustrankaFormatedWithAdressOIB_1"> PLEMENITI STANKOVIĆ d.o.o., OIB 66294031438, Police 61, 49290 Klanjec zastupanog po punomoćniku Dean Stanković</derivirana_varijabla>
  </DomainObject.Predmet.ProtustrankaFormatedWithAdressOIB>
  <DomainObject.Predmet.ProtustrankaWithAdress>
    <izvorni_sadrzaj>PLEMENITI STANKOVIĆ d.o.o. Police 61, 49290 Klanjec</izvorni_sadrzaj>
    <derivirana_varijabla naziv="DomainObject.Predmet.ProtustrankaWithAdress_1">PLEMENITI STANKOVIĆ d.o.o. Police 61, 49290 Klanjec</derivirana_varijabla>
  </DomainObject.Predmet.ProtustrankaWithAdress>
  <DomainObject.Predmet.ProtustrankaWithAdressOIB>
    <izvorni_sadrzaj>PLEMENITI STANKOVIĆ d.o.o., OIB 66294031438, Police 61, 49290 Klanjec</izvorni_sadrzaj>
    <derivirana_varijabla naziv="DomainObject.Predmet.ProtustrankaWithAdressOIB_1">PLEMENITI STANKOVIĆ d.o.o., OIB 66294031438, Police 61, 49290 Klanjec</derivirana_varijabla>
  </DomainObject.Predmet.ProtustrankaWithAdressOIB>
  <DomainObject.Predmet.ProtustrankaNazivFormated>
    <izvorni_sadrzaj>PLEMENITI STANKOVIĆ d.o.o.</izvorni_sadrzaj>
    <derivirana_varijabla naziv="DomainObject.Predmet.ProtustrankaNazivFormated_1">PLEMENITI STANKOVIĆ d.o.o.</derivirana_varijabla>
  </DomainObject.Predmet.ProtustrankaNazivFormated>
  <DomainObject.Predmet.ProtustrankaNazivFormatedOIB>
    <izvorni_sadrzaj>PLEMENITI STANKOVIĆ d.o.o., OIB 66294031438</izvorni_sadrzaj>
    <derivirana_varijabla naziv="DomainObject.Predmet.ProtustrankaNazivFormatedOIB_1">PLEMENITI STANKOVIĆ d.o.o., OIB 66294031438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PLEMENITI STANKOVIĆ d.o.o. zastupanog po punomoćniku Dean Stanković</item>
    </izvorni_sadrzaj>
    <derivirana_varijabla naziv="DomainObject.Predmet.ProtuStrankaListFormated_1">
      <item>PLEMENITI STANKOVIĆ d.o.o. zastupanog po punomoćniku Dean Stanković</item>
    </derivirana_varijabla>
  </DomainObject.Predmet.ProtuStrankaListFormated>
  <DomainObject.Predmet.ProtuStrankaListFormatedOIB>
    <izvorni_sadrzaj>
      <item>PLEMENITI STANKOVIĆ d.o.o., OIB 66294031438 zastupanog po punomoćniku Dean Stanković</item>
    </izvorni_sadrzaj>
    <derivirana_varijabla naziv="DomainObject.Predmet.ProtuStrankaListFormatedOIB_1">
      <item>PLEMENITI STANKOVIĆ d.o.o., OIB 66294031438 zastupanog po punomoćniku Dean Stanković</item>
    </derivirana_varijabla>
  </DomainObject.Predmet.ProtuStrankaListFormatedOIB>
  <DomainObject.Predmet.ProtuStrankaListFormatedWithAdress>
    <izvorni_sadrzaj>
      <item>PLEMENITI STANKOVIĆ d.o.o., Police 61, 49290 Klanjec zastupanog po punomoćniku Dean Stanković</item>
    </izvorni_sadrzaj>
    <derivirana_varijabla naziv="DomainObject.Predmet.ProtuStrankaListFormatedWithAdress_1">
      <item>PLEMENITI STANKOVIĆ d.o.o., Police 61, 49290 Klanjec zastupanog po punomoćniku Dean Stanković</item>
    </derivirana_varijabla>
  </DomainObject.Predmet.ProtuStrankaListFormatedWithAdress>
  <DomainObject.Predmet.ProtuStrankaListFormatedWithAdressOIB>
    <izvorni_sadrzaj>
      <item>PLEMENITI STANKOVIĆ d.o.o., OIB 66294031438, Police 61, 49290 Klanjec zastupanog po punomoćniku Dean Stanković</item>
    </izvorni_sadrzaj>
    <derivirana_varijabla naziv="DomainObject.Predmet.ProtuStrankaListFormatedWithAdressOIB_1">
      <item>PLEMENITI STANKOVIĆ d.o.o., OIB 66294031438, Police 61, 49290 Klanjec zastupanog po punomoćniku Dean Stanković</item>
    </derivirana_varijabla>
  </DomainObject.Predmet.ProtuStrankaListFormatedWithAdressOIB>
  <DomainObject.Predmet.ProtuStrankaListNazivFormated>
    <izvorni_sadrzaj>
      <item>PLEMENITI STANKOVIĆ d.o.o.</item>
    </izvorni_sadrzaj>
    <derivirana_varijabla naziv="DomainObject.Predmet.ProtuStrankaListNazivFormated_1">
      <item>PLEMENITI STANKOVIĆ d.o.o.</item>
    </derivirana_varijabla>
  </DomainObject.Predmet.ProtuStrankaListNazivFormated>
  <DomainObject.Predmet.ProtuStrankaListNazivFormatedOIB>
    <izvorni_sadrzaj>
      <item>PLEMENITI STANKOVIĆ d.o.o., OIB 66294031438</item>
    </izvorni_sadrzaj>
    <derivirana_varijabla naziv="DomainObject.Predmet.ProtuStrankaListNazivFormatedOIB_1">
      <item>PLEMENITI STANKOVIĆ d.o.o., OIB 66294031438</item>
    </derivirana_varijabla>
  </DomainObject.Predmet.ProtuStrankaListNazivFormatedOIB>
  <DomainObject.Predmet.OstaliListFormated>
    <izvorni_sadrzaj>
      <item>Dean Stanković punomoćnik sudionika u postupku PLEMENITI STANKOVIĆ d.o.o.</item>
    </izvorni_sadrzaj>
    <derivirana_varijabla naziv="DomainObject.Predmet.OstaliListFormated_1">
      <item>Dean Stanković punomoćnik sudionika u postupku PLEMENITI STANKOVIĆ d.o.o.</item>
    </derivirana_varijabla>
  </DomainObject.Predmet.OstaliListFormated>
  <DomainObject.Predmet.OstaliListFormatedOIB>
    <izvorni_sadrzaj>
      <item>Dean Stanković, OIB 33787526336 punomoćnik sudionika u postupku PLEMENITI STANKOVIĆ d.o.o.</item>
    </izvorni_sadrzaj>
    <derivirana_varijabla naziv="DomainObject.Predmet.OstaliListFormatedOIB_1">
      <item>Dean Stanković, OIB 33787526336 punomoćnik sudionika u postupku PLEMENITI STANKOVIĆ d.o.o.</item>
    </derivirana_varijabla>
  </DomainObject.Predmet.OstaliListFormatedOIB>
  <DomainObject.Predmet.OstaliListFormatedWithAdress>
    <izvorni_sadrzaj>
      <item>Dean Stanković, Police 61, 49290 Police punomoćnik sudionika u postupku PLEMENITI STANKOVIĆ d.o.o.</item>
    </izvorni_sadrzaj>
    <derivirana_varijabla naziv="DomainObject.Predmet.OstaliListFormatedWithAdress_1">
      <item>Dean Stanković, Police 61, 49290 Police punomoćnik sudionika u postupku PLEMENITI STANKOVIĆ d.o.o.</item>
    </derivirana_varijabla>
  </DomainObject.Predmet.OstaliListFormatedWithAdress>
  <DomainObject.Predmet.OstaliListFormatedWithAdressOIB>
    <izvorni_sadrzaj>
      <item>Dean Stanković, OIB 33787526336, Police 61, 49290 Police punomoćnik sudionika u postupku PLEMENITI STANKOVIĆ d.o.o.</item>
    </izvorni_sadrzaj>
    <derivirana_varijabla naziv="DomainObject.Predmet.OstaliListFormatedWithAdressOIB_1">
      <item>Dean Stanković, OIB 33787526336, Police 61, 49290 Police punomoćnik sudionika u postupku PLEMENITI STANKOVIĆ d.o.o.</item>
    </derivirana_varijabla>
  </DomainObject.Predmet.OstaliListFormatedWithAdressOIB>
  <DomainObject.Predmet.OstaliListNazivFormated>
    <izvorni_sadrzaj>
      <item>Dean Stanković</item>
    </izvorni_sadrzaj>
    <derivirana_varijabla naziv="DomainObject.Predmet.OstaliListNazivFormated_1">
      <item>Dean Stanković</item>
    </derivirana_varijabla>
  </DomainObject.Predmet.OstaliListNazivFormated>
  <DomainObject.Predmet.OstaliListNazivFormatedOIB>
    <izvorni_sadrzaj>
      <item>Dean Stanković, OIB 33787526336</item>
    </izvorni_sadrzaj>
    <derivirana_varijabla naziv="DomainObject.Predmet.OstaliListNazivFormatedOIB_1">
      <item>Dean Stanković, OIB 33787526336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PLEMENITI STANKOVIĆ d.o.o.</izvorni_sadrzaj>
    <derivirana_varijabla naziv="DomainObject.Predmet.ProtustrankaIDrugi_1">PLEMENITI STANKOVIĆ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PLEMENITI STANKOVIĆ d.o.o., OIB 66294031438, Police 61, 49290 Klanjec</izvorni_sadrzaj>
    <derivirana_varijabla naziv="DomainObject.Predmet.ProtustrankaIDrugiAdressOIB_1">PLEMENITI STANKOVIĆ d.o.o., OIB 66294031438, Police 61,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PLEMENITI STANKOVIĆ d.o.o.</item>
      <item>Dean Stanković</item>
    </izvorni_sadrzaj>
    <derivirana_varijabla naziv="DomainObject.Predmet.SudioniciListNaziv_1">
      <item>FINA Regionalni centar Zagreb</item>
      <item>PLEMENITI STANKOVIĆ d.o.o.</item>
      <item>Dean Stanković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PLEMENITI STANKOVIĆ d.o.o., OIB 66294031438, Police 61,49290 Klanjec</item>
      <item>Dean Stanković, OIB 33787526336, Police 61,49290 Police</item>
    </izvorni_sadrzaj>
    <derivirana_varijabla naziv="DomainObject.Predmet.SudioniciListAdressOIB_1">
      <item>FINA Regionalni centar Zagreb, OIB 85821130368, Trg svibanjskih žrtava 1995. br. 1,10000 Zagreb</item>
      <item>PLEMENITI STANKOVIĆ d.o.o., OIB 66294031438, Police 61,49290 Klanjec</item>
      <item>Dean Stanković, OIB 33787526336, Police 61,49290 Police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66294031438</item>
      <item>, OIB 33787526336</item>
    </izvorni_sadrzaj>
    <derivirana_varijabla naziv="DomainObject.Predmet.SudioniciListNazivOIB_1">
      <item>, OIB 85821130368</item>
      <item>, OIB 66294031438</item>
      <item>, OIB 33787526336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2189A-9278-497F-8157-5E3C689B7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94</properties:Words>
  <properties:Characters>555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2017-04-19T12:09:00Z</dcterms:created>
  <dc:creator>stecaj</dc:creator>
  <cp:lastModifiedBy>Gordana Grčić</cp:lastModifiedBy>
  <cp:lastPrinted>2017-04-19T12:09:00Z</cp:lastPrinted>
  <dcterms:modified xmlns:xsi="http://www.w3.org/2001/XMLSchema-instance" xsi:type="dcterms:W3CDTF">2017-04-19T12:09:00Z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