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6eb5" w14:paraId="5c36eb5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BC055D">
        <w:t>804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BC055D">
        <w:t>02</w:t>
      </w:r>
      <w:r w:rsidR="0095312E">
        <w:t>. 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BC055D">
        <w:t>SPORTSKA PRIPREMA</w:t>
      </w:r>
      <w:r w:rsidR="00D62A52">
        <w:t xml:space="preserve"> </w:t>
      </w:r>
      <w:r w:rsidR="00742C32">
        <w:t>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9836EC">
        <w:t>Zadru (Grad Zadar</w:t>
      </w:r>
      <w:r w:rsidR="00822A09">
        <w:t xml:space="preserve">), </w:t>
      </w:r>
      <w:r w:rsidR="00BC055D">
        <w:t>Put Petrića 43/E</w:t>
      </w:r>
      <w:r w:rsidR="00912002">
        <w:t>,</w:t>
      </w:r>
      <w:r w:rsidR="00A01095">
        <w:t xml:space="preserve"> OIB: </w:t>
      </w:r>
      <w:r w:rsidR="00BC055D">
        <w:t>54725018226</w:t>
      </w:r>
      <w:r>
        <w:t xml:space="preserve">, </w:t>
      </w:r>
      <w:r w:rsidR="001B4D5D">
        <w:t>3.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C055D">
        <w:t xml:space="preserve">SPORTSKA PRIPREMA d.o.o. sa sjedištem u Zadru (Grad Zadar), Put Petrića 43/E, OIB: 54725018226 </w:t>
      </w:r>
      <w:r>
        <w:t xml:space="preserve">s danom </w:t>
      </w:r>
      <w:r w:rsidR="001B4D5D">
        <w:t>3. svibnja</w:t>
      </w:r>
      <w:r>
        <w:t xml:space="preserve"> 2016. u </w:t>
      </w:r>
      <w:r w:rsidR="001B4D5D">
        <w:t>14</w:t>
      </w:r>
      <w:r>
        <w:t>,</w:t>
      </w:r>
      <w:r w:rsidR="001B4D5D">
        <w:t>50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1B4D5D" w:rsidR="00E41244" w:rsidRPr="001B4D5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1B4D5D">
        <w:t>II</w:t>
      </w:r>
      <w:r w:rsidR="00386298" w:rsidRPr="001B4D5D">
        <w:t xml:space="preserve">. </w:t>
      </w:r>
      <w:r w:rsidR="00193657" w:rsidRPr="001B4D5D">
        <w:t>Stečajnim upraviteljem</w:t>
      </w:r>
      <w:r w:rsidRPr="001B4D5D">
        <w:t xml:space="preserve"> dužnika </w:t>
      </w:r>
      <w:r w:rsidR="00193657" w:rsidRPr="001B4D5D">
        <w:t xml:space="preserve">imenuje se </w:t>
      </w:r>
      <w:r w:rsidR="001B4D5D" w:rsidRPr="001B4D5D">
        <w:t>KRALJIČKOVIĆ HRVOJE iz</w:t>
      </w:r>
      <w:r w:rsidR="001B4D5D" w:rsidRPr="008E37E9">
        <w:t xml:space="preserve"> Zagreba, Trg hrvatskih velikana 4, OIB: 63875916042</w:t>
      </w:r>
      <w:r w:rsidR="001B4D5D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BC055D">
        <w:t>SPORTSKA PRIPREMA d.o.o. sa sjedištem u Zadru (Grad Zadar), Put Petrića 43/E, OIB: 54725018226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BC055D">
        <w:t>02</w:t>
      </w:r>
      <w:r w:rsidR="0095312E">
        <w:t>. 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BC055D">
        <w:t>988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BC055D">
        <w:t>87.057,11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809D8">
        <w:t>i</w:t>
      </w:r>
      <w:r w:rsidR="007E65A6">
        <w:t>ma</w:t>
      </w:r>
      <w:r w:rsidR="001E74F1" w:rsidRPr="00CF7AC9">
        <w:t xml:space="preserve"> otvoren račun</w:t>
      </w:r>
      <w:r w:rsidR="00E809D8">
        <w:t xml:space="preserve"> kod </w:t>
      </w:r>
      <w:r w:rsidR="009836EC">
        <w:t>OTP banka Hrvatska</w:t>
      </w:r>
      <w:r w:rsidR="00D62A52">
        <w:t xml:space="preserve"> d.d.,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</w:t>
      </w:r>
      <w:r w:rsidR="00BC055D">
        <w:t>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B4D5D">
        <w:t>3.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4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BC055D">
      <w:t>804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B4D5D"/>
    <w:rsid w:val="001C2BC7"/>
    <w:rsid w:val="001C53DB"/>
    <w:rsid w:val="001E5DED"/>
    <w:rsid w:val="001E74F1"/>
    <w:rsid w:val="00200A63"/>
    <w:rsid w:val="00214FDB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5905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055D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B6412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4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4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St-804/2015</izvorni_sadrzaj>
    <derivirana_varijabla naziv="DomainObject.Predmet.OznakaBroj_1">St-804/2015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PRIPREMA društvo s ograničenom odgovornošću za poslovne usluge</izvorni_sadrzaj>
    <derivirana_varijabla naziv="DomainObject.Predmet.ProtustrankaFormated_1">  SPORTSKA PRIPREMA društvo s ograničenom odgovornošću za poslovne usluge</derivirana_varijabla>
  </DomainObject.Predmet.ProtustrankaFormated>
  <DomainObject.Predmet.ProtustrankaFormatedOIB>
    <izvorni_sadrzaj>  SPORTSKA PRIPREMA društvo s ograničenom odgovornošću za poslovne usluge, OIB 54725018226</izvorni_sadrzaj>
    <derivirana_varijabla naziv="DomainObject.Predmet.ProtustrankaFormatedOIB_1">  SPORTSKA PRIPREMA društvo s ograničenom odgovornošću za poslovne usluge, OIB 54725018226</derivirana_varijabla>
  </DomainObject.Predmet.ProtustrankaFormatedOIB>
  <DomainObject.Predmet.ProtustrankaFormatedWithAdress>
    <izvorni_sadrzaj> SPORTSKA PRIPREMA društvo s ograničenom odgovornošću za poslovne usluge, Put Petrića 43E, 23000 Zadar</izvorni_sadrzaj>
    <derivirana_varijabla naziv="DomainObject.Predmet.ProtustrankaFormatedWithAdress_1"> SPORTSKA PRIPREMA društvo s ograničenom odgovornošću za poslovne usluge, Put Petrića 43E, 23000 Zadar</derivirana_varijabla>
  </DomainObject.Predmet.ProtustrankaFormatedWithAdress>
  <DomainObject.Predmet.ProtustrankaFormatedWithAdressOIB>
    <izvorni_sadrzaj> SPORTSKA PRIPREMA društvo s ograničenom odgovornošću za poslovne usluge, OIB 54725018226, Put Petrića 43E, 23000 Zadar</izvorni_sadrzaj>
    <derivirana_varijabla naziv="DomainObject.Predmet.ProtustrankaFormatedWithAdressOIB_1"> SPORTSKA PRIPREMA društvo s ograničenom odgovornošću za poslovne usluge, OIB 54725018226, Put Petrića 43E, 23000 Zadar</derivirana_varijabla>
  </DomainObject.Predmet.ProtustrankaFormatedWithAdressOIB>
  <DomainObject.Predmet.ProtustrankaWithAdress>
    <izvorni_sadrzaj>SPORTSKA PRIPREMA društvo s ograničenom odgovornošću za poslovne usluge Put Petrića 43E, 23000 Zadar</izvorni_sadrzaj>
    <derivirana_varijabla naziv="DomainObject.Predmet.ProtustrankaWithAdress_1">SPORTSKA PRIPREMA društvo s ograničenom odgovornošću za poslovne usluge Put Petrića 43E, 23000 Zadar</derivirana_varijabla>
  </DomainObject.Predmet.ProtustrankaWithAdress>
  <DomainObject.Predmet.ProtustrankaWithAdressOIB>
    <izvorni_sadrzaj>SPORTSKA PRIPREMA društvo s ograničenom odgovornošću za poslovne usluge, OIB 54725018226, Put Petrića 43E, 23000 Zadar</izvorni_sadrzaj>
    <derivirana_varijabla naziv="DomainObject.Predmet.ProtustrankaWithAdressOIB_1">SPORTSKA PRIPREMA društvo s ograničenom odgovornošću za poslovne usluge, OIB 54725018226, Put Petrića 43E, 23000 Zadar</derivirana_varijabla>
  </DomainObject.Predmet.ProtustrankaWithAdressOIB>
  <DomainObject.Predmet.ProtustrankaNazivFormated>
    <izvorni_sadrzaj>SPORTSKA PRIPREMA društvo s ograničenom odgovornošću za poslovne usluge</izvorni_sadrzaj>
    <derivirana_varijabla naziv="DomainObject.Predmet.ProtustrankaNazivFormated_1">SPORTSKA PRIPREMA društvo s ograničenom odgovornošću za poslovne usluge</derivirana_varijabla>
  </DomainObject.Predmet.ProtustrankaNazivFormated>
  <DomainObject.Predmet.ProtustrankaNazivFormatedOIB>
    <izvorni_sadrzaj>SPORTSKA PRIPREMA društvo s ograničenom odgovornošću za poslovne usluge, OIB 54725018226</izvorni_sadrzaj>
    <derivirana_varijabla naziv="DomainObject.Predmet.ProtustrankaNazivFormatedOIB_1">SPORTSKA PRIPREMA društvo s ograničenom odgovornošću za poslovne usluge, OIB 54725018226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87057.11</izvorni_sadrzaj>
    <derivirana_varijabla naziv="DomainObject.Predmet.TrenutnaVrijednost_1">87057.11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SPORTSKA PRIPREMA društvo s ograničenom odgovornošću za poslovne usluge</item>
    </izvorni_sadrzaj>
    <derivirana_varijabla naziv="DomainObject.Predmet.ProtuStrankaListFormated_1">
      <item>SPORTSKA PRIPREMA društvo s ograničenom odgovornošću za poslovne usluge</item>
    </derivirana_varijabla>
  </DomainObject.Predmet.ProtuStrankaListFormated>
  <DomainObject.Predmet.ProtuStrankaListFormatedOIB>
    <izvorni_sadrzaj>
      <item>SPORTSKA PRIPREMA društvo s ograničenom odgovornošću za poslovne usluge, OIB 54725018226</item>
    </izvorni_sadrzaj>
    <derivirana_varijabla naziv="DomainObject.Predmet.ProtuStrankaListFormatedOIB_1">
      <item>SPORTSKA PRIPREMA društvo s ograničenom odgovornošću za poslovne usluge, OIB 54725018226</item>
    </derivirana_varijabla>
  </DomainObject.Predmet.ProtuStrankaListFormatedOIB>
  <DomainObject.Predmet.ProtuStrankaListFormatedWithAdress>
    <izvorni_sadrzaj>
      <item>SPORTSKA PRIPREMA društvo s ograničenom odgovornošću za poslovne usluge, Put Petrića 43E, 23000 Zadar</item>
    </izvorni_sadrzaj>
    <derivirana_varijabla naziv="DomainObject.Predmet.ProtuStrankaListFormatedWithAdress_1">
      <item>SPORTSKA PRIPREMA društvo s ograničenom odgovornošću za poslovne usluge, Put Petrića 43E, 23000 Zadar</item>
    </derivirana_varijabla>
  </DomainObject.Predmet.ProtuStrankaListFormatedWithAdress>
  <DomainObject.Predmet.ProtuStrankaListFormatedWithAdressOIB>
    <izvorni_sadrzaj>
      <item>SPORTSKA PRIPREMA društvo s ograničenom odgovornošću za poslovne usluge, OIB 54725018226, Put Petrića 43E, 23000 Zadar</item>
    </izvorni_sadrzaj>
    <derivirana_varijabla naziv="DomainObject.Predmet.ProtuStrankaListFormatedWithAdressOIB_1">
      <item>SPORTSKA PRIPREMA društvo s ograničenom odgovornošću za poslovne usluge, OIB 54725018226, Put Petrića 43E, 23000 Zadar</item>
    </derivirana_varijabla>
  </DomainObject.Predmet.ProtuStrankaListFormatedWithAdressOIB>
  <DomainObject.Predmet.ProtuStrankaListNazivFormated>
    <izvorni_sadrzaj>
      <item>SPORTSKA PRIPREMA društvo s ograničenom odgovornošću za poslovne usluge</item>
    </izvorni_sadrzaj>
    <derivirana_varijabla naziv="DomainObject.Predmet.ProtuStrankaListNazivFormated_1">
      <item>SPORTSKA PRIPREMA društvo s ograničenom odgovornošću za poslovne usluge</item>
    </derivirana_varijabla>
  </DomainObject.Predmet.ProtuStrankaListNazivFormated>
  <DomainObject.Predmet.ProtuStrankaListNazivFormatedOIB>
    <izvorni_sadrzaj>
      <item>SPORTSKA PRIPREMA društvo s ograničenom odgovornošću za poslovne usluge, OIB 54725018226</item>
    </izvorni_sadrzaj>
    <derivirana_varijabla naziv="DomainObject.Predmet.ProtuStrankaListNazivFormatedOIB_1">
      <item>SPORTSKA PRIPREMA društvo s ograničenom odgovornošću za poslovne usluge, OIB 54725018226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SPORTSKA PRIPREMA društvo s ograničenom odgovornošću za poslovne usluge</izvorni_sadrzaj>
    <derivirana_varijabla naziv="DomainObject.Predmet.ProtustrankaIDrugi_1">SPORTSKA PRIPREMA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SPORTSKA PRIPREMA društvo s ograničenom odgovornošću za poslovne usluge, OIB 54725018226, Put Petrića 43E, 23000 Zadar</izvorni_sadrzaj>
    <derivirana_varijabla naziv="DomainObject.Predmet.ProtustrankaIDrugiAdressOIB_1">SPORTSKA PRIPREMA društvo s ograničenom odgovornošću za poslovne usluge, OIB 54725018226, Put Petrića 43E,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SPORTSKA PRIPREMA društvo s ograničenom odgovornošću za poslovne usluge</item>
    </izvorni_sadrzaj>
    <derivirana_varijabla naziv="DomainObject.Predmet.SudioniciListNaziv_1">
      <item>FINA</item>
      <item>SPORTSKA PRIPREMA društvo s ograničenom odgovornošću za poslovne usluge</item>
    </derivirana_varijabla>
  </DomainObject.Predmet.SudioniciListNaziv>
  <DomainObject.Predmet.SudioniciListAdressOIB>
    <izvorni_sadrzaj>
      <item>FINA, OIB 85821130368</item>
      <item>SPORTSKA PRIPREMA društvo s ograničenom odgovornošću za poslovne usluge, OIB 54725018226, Put Petrića 43E,23000 Zadar</item>
    </izvorni_sadrzaj>
    <derivirana_varijabla naziv="DomainObject.Predmet.SudioniciListAdressOIB_1">
      <item>FINA, OIB 85821130368</item>
      <item>SPORTSKA PRIPREMA društvo s ograničenom odgovornošću za poslovne usluge, OIB 54725018226, Put Petrića 43E,23000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54725018226</item>
    </izvorni_sadrzaj>
    <derivirana_varijabla naziv="DomainObject.Predmet.SudioniciListNazivOIB_1">
      <item>, OIB 85821130368</item>
      <item>, OIB 54725018226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4731</properties:Characters>
  <properties:Lines>121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2016-04-01T08:29:00Z</dcterms:created>
  <dc:creator>Administrator</dc:creator>
  <cp:lastModifiedBy>Martina Kalmeta</cp:lastModifiedBy>
  <cp:lastPrinted>2016-05-03T12:46:00Z</cp:lastPrinted>
  <dcterms:modified xmlns:xsi="http://www.w3.org/2001/XMLSchema-instance" xsi:type="dcterms:W3CDTF">2016-05-03T12:49:00Z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