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1c0a" w14:paraId="d611c0a" w:rsidRDefault="00896C02" w:rsidP="00896C02" w:rsidR="00896C02">
      <w:pPr>
        <w:spacing w:after="0"/>
        <w:jc w:val="both"/>
        <w15:collapsed w:val="false"/>
      </w:pPr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96C02" w:rsidP="00896C02" w:rsidR="00896C02">
      <w:pPr>
        <w:spacing w:after="0"/>
        <w:jc w:val="both"/>
      </w:pPr>
      <w:r>
        <w:t xml:space="preserve">       REPUBLIKA HRVATSKA</w:t>
      </w:r>
    </w:p>
    <w:p w:rsidRDefault="00896C02" w:rsidP="00896C02" w:rsidR="00896C0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96C02" w:rsidP="00896C02" w:rsidR="00896C02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</w:t>
      </w:r>
    </w:p>
    <w:p w:rsidRDefault="00896C02" w:rsidP="00896C02" w:rsidR="00896C02">
      <w:pPr>
        <w:spacing w:after="0"/>
      </w:pPr>
    </w:p>
    <w:p w:rsidRDefault="00896C02" w:rsidP="00896C02" w:rsidR="00896C02">
      <w:pPr>
        <w:spacing w:after="0"/>
        <w:rPr>
          <w:b/>
        </w:rPr>
      </w:pPr>
    </w:p>
    <w:p w:rsidRDefault="00896C02" w:rsidP="00896C02" w:rsidR="00896C02">
      <w:pPr>
        <w:spacing w:after="0"/>
        <w:jc w:val="center"/>
      </w:pPr>
      <w:r>
        <w:t>R E P U B L I K A   H R V A T S K A</w:t>
      </w:r>
    </w:p>
    <w:p w:rsidRDefault="00896C02" w:rsidP="00896C02" w:rsidR="00896C02">
      <w:pPr>
        <w:spacing w:after="0"/>
        <w:rPr>
          <w:b/>
        </w:rPr>
      </w:pPr>
    </w:p>
    <w:p w:rsidRDefault="00896C02" w:rsidP="00896C02" w:rsidR="00896C02">
      <w:pPr>
        <w:spacing w:after="0"/>
        <w:jc w:val="center"/>
      </w:pPr>
      <w:r>
        <w:t>R J E Š E N J E</w:t>
      </w:r>
    </w:p>
    <w:p w:rsidRDefault="00896C02" w:rsidP="00896C02" w:rsidR="00896C02">
      <w:pPr>
        <w:spacing w:after="0"/>
        <w:jc w:val="center"/>
      </w:pPr>
    </w:p>
    <w:p w:rsidRDefault="00896C02" w:rsidP="00896C02" w:rsidR="00896C02">
      <w:pPr>
        <w:spacing w:after="0"/>
        <w:jc w:val="both"/>
        <w:rPr>
          <w:b/>
        </w:rPr>
      </w:pPr>
    </w:p>
    <w:p w:rsidRDefault="00896C02" w:rsidP="00896C02" w:rsidR="00896C02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- dužnika ORAH društvo s ograničenom odgovornošću za usluge i proizvodnju, skraćena tvrtka ORAH d.o.o., </w:t>
      </w:r>
      <w:proofErr w:type="spellStart"/>
      <w:r>
        <w:t>Jalžabet</w:t>
      </w:r>
      <w:proofErr w:type="spellEnd"/>
      <w:r>
        <w:t xml:space="preserve">, Varaždinska 12, MBS: 070136863, OIB: 83638746870, radi otvaranja stečajnog postupka nad dužnikom, dana 31. svibnja 2017. godine,  </w:t>
      </w:r>
    </w:p>
    <w:p w:rsidRDefault="00896C02" w:rsidP="00896C02" w:rsidR="00896C02">
      <w:pPr>
        <w:spacing w:after="0"/>
        <w:jc w:val="both"/>
      </w:pPr>
    </w:p>
    <w:p w:rsidRDefault="00896C02" w:rsidP="00896C02" w:rsidR="00896C02">
      <w:pPr>
        <w:spacing w:after="0"/>
        <w:jc w:val="center"/>
      </w:pPr>
      <w:r>
        <w:t>r i j e š i o     j e</w:t>
      </w:r>
    </w:p>
    <w:p w:rsidRDefault="00896C02" w:rsidP="00896C02" w:rsidR="00896C02">
      <w:pPr>
        <w:spacing w:after="0"/>
        <w:jc w:val="center"/>
      </w:pPr>
    </w:p>
    <w:p w:rsidRDefault="00896C02" w:rsidP="00896C02" w:rsidR="00896C02">
      <w:pPr>
        <w:spacing w:after="0"/>
      </w:pPr>
    </w:p>
    <w:p w:rsidRDefault="00896C02" w:rsidP="00896C02" w:rsidR="00896C02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896C02" w:rsidP="00896C02" w:rsidR="00896C02">
      <w:pPr>
        <w:spacing w:after="0"/>
      </w:pPr>
    </w:p>
    <w:p w:rsidRDefault="00896C02" w:rsidP="00896C02" w:rsidR="00896C02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04. srpnja 2017. godine u 09,00 sati.</w:t>
      </w:r>
    </w:p>
    <w:p w:rsidRDefault="00896C02" w:rsidP="00896C02" w:rsidR="00896C02">
      <w:pPr>
        <w:spacing w:after="0"/>
        <w:rPr>
          <w:b/>
          <w:i/>
          <w:u w:val="single"/>
        </w:rPr>
      </w:pPr>
    </w:p>
    <w:p w:rsidRDefault="00896C02" w:rsidP="00896C02" w:rsidR="00896C02">
      <w:pPr>
        <w:spacing w:after="0"/>
      </w:pPr>
      <w:r>
        <w:tab/>
        <w:t>II/ Na ročište se pozivaju:</w:t>
      </w:r>
    </w:p>
    <w:p w:rsidRDefault="00896C02" w:rsidP="00896C02" w:rsidR="00896C02">
      <w:pPr>
        <w:spacing w:after="0"/>
      </w:pPr>
    </w:p>
    <w:p w:rsidRDefault="00896C02" w:rsidP="00896C02" w:rsidR="00896C02">
      <w:pPr>
        <w:numPr>
          <w:ilvl w:val="0"/>
          <w:numId w:val="47"/>
        </w:numPr>
        <w:spacing w:after="0"/>
        <w:jc w:val="both"/>
      </w:pPr>
      <w:r>
        <w:t xml:space="preserve">direktor dužnika Ivan </w:t>
      </w:r>
      <w:proofErr w:type="spellStart"/>
      <w:r>
        <w:t>Košćak</w:t>
      </w:r>
      <w:proofErr w:type="spellEnd"/>
      <w:r>
        <w:t xml:space="preserve">, Varaždinska 12, </w:t>
      </w:r>
      <w:proofErr w:type="spellStart"/>
      <w:r>
        <w:t>Jalžabet</w:t>
      </w:r>
      <w:proofErr w:type="spellEnd"/>
    </w:p>
    <w:p w:rsidRDefault="00BA6370" w:rsidP="00896C02" w:rsidR="00BA6370">
      <w:pPr>
        <w:numPr>
          <w:ilvl w:val="0"/>
          <w:numId w:val="47"/>
        </w:numPr>
        <w:spacing w:after="0"/>
        <w:jc w:val="both"/>
      </w:pPr>
      <w:r>
        <w:t xml:space="preserve">punomoćnica direktora dužnika Iva </w:t>
      </w:r>
      <w:proofErr w:type="spellStart"/>
      <w:r>
        <w:t>Ostrognaj</w:t>
      </w:r>
      <w:proofErr w:type="spellEnd"/>
      <w:r>
        <w:t xml:space="preserve">, odvjetnica iz OD Brlečić &amp; partneri, Varaždin, </w:t>
      </w:r>
      <w:proofErr w:type="spellStart"/>
      <w:r>
        <w:t>Optujska</w:t>
      </w:r>
      <w:proofErr w:type="spellEnd"/>
      <w:r>
        <w:t xml:space="preserve"> 25/I</w:t>
      </w:r>
    </w:p>
    <w:p w:rsidRDefault="00896C02" w:rsidP="00896C02" w:rsidR="00896C02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896C02" w:rsidP="00896C02" w:rsidR="00896C02">
      <w:pPr>
        <w:numPr>
          <w:ilvl w:val="0"/>
          <w:numId w:val="47"/>
        </w:numPr>
        <w:spacing w:after="0"/>
        <w:jc w:val="both"/>
      </w:pPr>
      <w:r>
        <w:t xml:space="preserve">privremeni stečajni upravitelj Zvonko </w:t>
      </w:r>
      <w:proofErr w:type="spellStart"/>
      <w:r>
        <w:t>Hrain</w:t>
      </w:r>
      <w:proofErr w:type="spellEnd"/>
      <w:r>
        <w:t>, Zagrebačka 51, Varaždin</w:t>
      </w:r>
    </w:p>
    <w:p w:rsidRDefault="00896C02" w:rsidP="00896C02" w:rsidR="00896C02">
      <w:pPr>
        <w:spacing w:after="0"/>
        <w:jc w:val="both"/>
      </w:pPr>
    </w:p>
    <w:p w:rsidRDefault="00896C02" w:rsidP="00896C02" w:rsidR="00896C02">
      <w:pPr>
        <w:spacing w:after="0"/>
        <w:jc w:val="both"/>
      </w:pPr>
    </w:p>
    <w:p w:rsidRDefault="00896C02" w:rsidP="00896C02" w:rsidR="00896C02">
      <w:pPr>
        <w:spacing w:after="0"/>
      </w:pPr>
    </w:p>
    <w:p w:rsidRDefault="00896C02" w:rsidP="00896C02" w:rsidR="00896C02">
      <w:pPr>
        <w:spacing w:after="0"/>
        <w:ind w:left="2832"/>
      </w:pPr>
      <w:r>
        <w:t>U  Varaždinu, 31. svibnja 2017.</w:t>
      </w:r>
    </w:p>
    <w:p w:rsidRDefault="00896C02" w:rsidP="00896C02" w:rsidR="00896C02">
      <w:pPr>
        <w:spacing w:after="0"/>
        <w:ind w:left="2832"/>
      </w:pPr>
    </w:p>
    <w:p w:rsidRDefault="00896C02" w:rsidP="00896C02" w:rsidR="00896C02">
      <w:pPr>
        <w:spacing w:after="0"/>
      </w:pPr>
    </w:p>
    <w:p w:rsidRDefault="00896C02" w:rsidP="00896C02" w:rsidR="00896C02">
      <w:pPr>
        <w:spacing w:after="0"/>
      </w:pPr>
    </w:p>
    <w:p w:rsidRDefault="00896C02" w:rsidP="00896C02" w:rsidR="00896C02">
      <w:pPr>
        <w:spacing w:after="0"/>
      </w:pPr>
    </w:p>
    <w:p w:rsidRDefault="00896C02" w:rsidP="00896C02" w:rsidR="00896C02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896C02" w:rsidP="00896C02" w:rsidR="00896C02">
      <w:pPr>
        <w:spacing w:after="0"/>
        <w:ind w:left="2832"/>
      </w:pPr>
    </w:p>
    <w:p w:rsidRDefault="00896C02" w:rsidP="00896C02" w:rsidR="00896C02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</w:t>
      </w:r>
      <w:r w:rsidR="00914861">
        <w:t xml:space="preserve">       </w:t>
      </w:r>
      <w:r w:rsidR="00BA6370">
        <w:t xml:space="preserve"> </w:t>
      </w:r>
      <w:r w:rsidR="007A32EE">
        <w:t xml:space="preserve"> </w:t>
      </w:r>
      <w:r>
        <w:t>Jasna Lekić</w:t>
      </w:r>
      <w:r w:rsidR="00914861">
        <w:t>, v.r.</w:t>
      </w:r>
    </w:p>
    <w:p w:rsidRDefault="00896C02" w:rsidP="00896C02" w:rsidR="00896C02">
      <w:pPr>
        <w:spacing w:after="0"/>
        <w:ind w:left="2832"/>
      </w:pPr>
    </w:p>
    <w:p w:rsidRDefault="006470EC" w:rsidP="00896C02" w:rsidR="006470EC">
      <w:pPr>
        <w:spacing w:after="0"/>
        <w:ind w:left="2832"/>
      </w:pPr>
      <w:r>
        <w:tab/>
      </w:r>
      <w:r>
        <w:tab/>
      </w:r>
      <w:r>
        <w:tab/>
        <w:t xml:space="preserve">   </w:t>
      </w:r>
      <w:bookmarkStart w:name="_GoBack" w:id="0"/>
      <w:bookmarkEnd w:id="0"/>
    </w:p>
    <w:p w:rsidRDefault="00896C02" w:rsidP="00896C02" w:rsidR="00896C02">
      <w:pPr>
        <w:spacing w:after="0"/>
        <w:ind w:left="2832"/>
      </w:pPr>
    </w:p>
    <w:p w:rsidRDefault="00896C02" w:rsidP="00896C02" w:rsidR="00896C02">
      <w:pPr>
        <w:spacing w:after="0"/>
        <w:ind w:left="2832"/>
      </w:pPr>
    </w:p>
    <w:p w:rsidRDefault="00896C02" w:rsidP="00896C02" w:rsidR="00896C02">
      <w:pPr>
        <w:spacing w:after="0"/>
        <w:ind w:left="2832"/>
      </w:pPr>
    </w:p>
    <w:p w:rsidRDefault="00896C02" w:rsidP="00896C02" w:rsidR="00896C02">
      <w:pPr>
        <w:spacing w:after="0"/>
        <w:ind w:left="2832"/>
      </w:pPr>
    </w:p>
    <w:p w:rsidRDefault="00896C02" w:rsidP="00896C02" w:rsidR="00896C02">
      <w:pPr>
        <w:spacing w:after="0"/>
      </w:pPr>
      <w:r>
        <w:tab/>
        <w:t>POUKA O PRAVNOM LIJEKU:</w:t>
      </w:r>
    </w:p>
    <w:p w:rsidRDefault="00896C02" w:rsidP="00896C02" w:rsidR="00896C02">
      <w:pPr>
        <w:spacing w:after="0"/>
        <w:rPr>
          <w:b/>
        </w:rPr>
      </w:pPr>
    </w:p>
    <w:p w:rsidRDefault="00896C02" w:rsidP="00896C02" w:rsidR="00896C02">
      <w:pPr>
        <w:spacing w:after="0"/>
      </w:pPr>
      <w:r>
        <w:tab/>
        <w:t>Protiv ovog rješenja žalba nije dopuštena.</w:t>
      </w:r>
    </w:p>
    <w:p w:rsidRDefault="00896C02" w:rsidP="00896C02" w:rsidR="00896C02">
      <w:pPr>
        <w:spacing w:after="0"/>
      </w:pPr>
    </w:p>
    <w:p w:rsidRDefault="00896C02" w:rsidP="00896C02" w:rsidR="00896C02">
      <w:pPr>
        <w:spacing w:after="0"/>
      </w:pPr>
    </w:p>
    <w:p w:rsidRDefault="00896C02" w:rsidP="00896C02" w:rsidR="00896C02">
      <w:pPr>
        <w:spacing w:after="0"/>
      </w:pPr>
    </w:p>
    <w:p w:rsidRDefault="00896C02" w:rsidP="00896C02" w:rsidR="00896C02">
      <w:pPr>
        <w:spacing w:after="0"/>
      </w:pPr>
    </w:p>
    <w:p w:rsidRDefault="00896C02" w:rsidP="00896C02" w:rsidR="00896C02">
      <w:pPr>
        <w:spacing w:after="0"/>
        <w:jc w:val="both"/>
      </w:pPr>
      <w:r>
        <w:t>DNA:</w:t>
      </w:r>
    </w:p>
    <w:p w:rsidRDefault="00896C02" w:rsidP="00BA6370" w:rsidR="00BA6370">
      <w:pPr>
        <w:spacing w:after="0"/>
        <w:jc w:val="both"/>
      </w:pPr>
      <w:r>
        <w:t xml:space="preserve">1. Direktoru dužnika Ivanu </w:t>
      </w:r>
      <w:proofErr w:type="spellStart"/>
      <w:r>
        <w:t>Košćaku</w:t>
      </w:r>
      <w:proofErr w:type="spellEnd"/>
      <w:r>
        <w:t xml:space="preserve">, Varaždinska 12, </w:t>
      </w:r>
      <w:proofErr w:type="spellStart"/>
      <w:r>
        <w:t>Jalžabet</w:t>
      </w:r>
      <w:proofErr w:type="spellEnd"/>
    </w:p>
    <w:p w:rsidRDefault="00BA6370" w:rsidP="00896C02" w:rsidR="00BA6370">
      <w:pPr>
        <w:spacing w:after="0"/>
        <w:jc w:val="both"/>
      </w:pPr>
      <w:r>
        <w:t xml:space="preserve">2. Punomoćnica direktora dužnika Iva </w:t>
      </w:r>
      <w:proofErr w:type="spellStart"/>
      <w:r>
        <w:t>Ostrognaj</w:t>
      </w:r>
      <w:proofErr w:type="spellEnd"/>
      <w:r>
        <w:t xml:space="preserve">, odvjetnica iz OD Brlečić &amp; partneri, Varaždin, </w:t>
      </w:r>
      <w:proofErr w:type="spellStart"/>
      <w:r>
        <w:t>Optujska</w:t>
      </w:r>
      <w:proofErr w:type="spellEnd"/>
      <w:r>
        <w:t xml:space="preserve"> 25/I</w:t>
      </w:r>
    </w:p>
    <w:p w:rsidRDefault="00BA6370" w:rsidP="00896C02" w:rsidR="00896C02">
      <w:pPr>
        <w:spacing w:after="0"/>
        <w:jc w:val="both"/>
      </w:pPr>
      <w:r>
        <w:t>3</w:t>
      </w:r>
      <w:r w:rsidR="00896C02">
        <w:t>. ŽDO Varaždin, građansko-upravni odjel</w:t>
      </w:r>
    </w:p>
    <w:p w:rsidRDefault="00BA6370" w:rsidP="00896C02" w:rsidR="00896C02">
      <w:pPr>
        <w:spacing w:after="0"/>
        <w:jc w:val="both"/>
      </w:pPr>
      <w:r>
        <w:t>4</w:t>
      </w:r>
      <w:r w:rsidR="00896C02">
        <w:t xml:space="preserve">. Privremenom stečajnom upravitelju Zvonku </w:t>
      </w:r>
      <w:proofErr w:type="spellStart"/>
      <w:r w:rsidR="00896C02">
        <w:t>Hrainu</w:t>
      </w:r>
      <w:proofErr w:type="spellEnd"/>
      <w:r w:rsidR="00896C02">
        <w:t>, Zagrebačka 51, Varaždin</w:t>
      </w:r>
    </w:p>
    <w:p w:rsidRDefault="00127038" w:rsidP="00896C02" w:rsidR="00127038">
      <w:pPr>
        <w:spacing w:after="0"/>
        <w:jc w:val="both"/>
      </w:pPr>
      <w:r>
        <w:t>5. E-oglasna ploča suda</w:t>
      </w:r>
    </w:p>
    <w:p w:rsidRDefault="00896C02" w:rsidP="00896C02" w:rsidR="00896C02">
      <w:pPr>
        <w:spacing w:after="0"/>
        <w:jc w:val="both"/>
      </w:pPr>
    </w:p>
    <w:p w:rsidRDefault="00896C02" w:rsidP="00896C02" w:rsidR="00896C02">
      <w:pPr>
        <w:spacing w:after="0"/>
        <w:jc w:val="both"/>
      </w:pPr>
    </w:p>
    <w:p w:rsidRDefault="00896C02" w:rsidP="00896C02" w:rsidR="00896C02">
      <w:pPr>
        <w:spacing w:after="0"/>
        <w:jc w:val="both"/>
      </w:pPr>
    </w:p>
    <w:p w:rsidRDefault="00896C02" w:rsidP="00896C02" w:rsidR="00896C02">
      <w:pPr>
        <w:spacing w:after="0"/>
        <w:jc w:val="both"/>
      </w:pPr>
    </w:p>
    <w:p w:rsidRDefault="00896C02" w:rsidP="00896C02" w:rsidR="00896C02">
      <w:pPr>
        <w:spacing w:after="0"/>
        <w:jc w:val="both"/>
      </w:pPr>
    </w:p>
    <w:p w:rsidRDefault="00896C02" w:rsidP="00896C02" w:rsidR="00896C02">
      <w:pPr>
        <w:spacing w:after="0"/>
        <w:jc w:val="both"/>
      </w:pPr>
      <w:r>
        <w:t xml:space="preserve">          </w:t>
      </w:r>
    </w:p>
    <w:p w:rsidRDefault="00896C02" w:rsidP="00896C02" w:rsidR="00AE649C" w:rsidRPr="00B76F3C">
      <w:pPr>
        <w:spacing w:after="0"/>
        <w:jc w:val="both"/>
      </w:pPr>
      <w:r>
        <w:t xml:space="preserve">    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96C0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025" w:rsidP="00537B78" w:rsidR="00AA5025">
      <w:r>
        <w:separator/>
      </w:r>
    </w:p>
  </w:endnote>
  <w:endnote w:id="0" w:type="continuationSeparator">
    <w:p w:rsidRDefault="00AA5025" w:rsidP="00537B78" w:rsidR="00AA5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025" w:rsidP="00537B78" w:rsidR="00AA5025">
      <w:r>
        <w:separator/>
      </w:r>
    </w:p>
  </w:footnote>
  <w:footnote w:id="0" w:type="continuationSeparator">
    <w:p w:rsidRDefault="00AA5025" w:rsidP="00537B78" w:rsidR="00AA5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C02" w:rsidR="008333A9">
    <w:pPr>
      <w:pStyle w:val="Zaglavlje"/>
    </w:pPr>
    <w:r>
      <w:rPr>
        <w:rStyle w:val="PozadinaSvijetloCrvena"/>
        <w:shd w:fill="auto" w:color="auto" w:val="clear"/>
      </w:rPr>
      <w:t>Poslovni broj: 3 St-1123/16-15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0C3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038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0EC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32EE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02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861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025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370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C70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19FC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326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St-1123/2016-15</izvorni_sadrzaj>
    <derivirana_varijabla naziv="DomainObject.Oznaka_1">St-1123/2016-15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st. dužnika za otvaranje st. postupka</izvorni_sadrzaj>
    <derivirana_varijabla naziv="DomainObject.Predmet.Opis_1">Prijedlog st. dužnika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ORAH društvo s ograničenom odgovornošću za usluge i proizvodnju</izvorni_sadrzaj>
    <derivirana_varijabla naziv="DomainObject.Predmet.ProtustrankaFormated_1">  ORAH društvo s ograničenom odgovornošću za usluge i proizvodnju</derivirana_varijabla>
  </DomainObject.Predmet.ProtustrankaFormated>
  <DomainObject.Predmet.ProtustrankaFormatedOIB>
    <izvorni_sadrzaj>  ORAH društvo s ograničenom odgovornošću za usluge i proizvodnju, OIB 83638746870</izvorni_sadrzaj>
    <derivirana_varijabla naziv="DomainObject.Predmet.ProtustrankaFormatedOIB_1">  ORAH društvo s ograničenom odgovornošću za usluge i proizvodnju, OIB 83638746870</derivirana_varijabla>
  </DomainObject.Predmet.ProtustrankaFormatedOIB>
  <DomainObject.Predmet.ProtustrankaFormatedWithAdress>
    <izvorni_sadrzaj> ORAH društvo s ograničenom odgovornošću za usluge i proizvodnju, Varaždinska 12, 42203 Jalžabet</izvorni_sadrzaj>
    <derivirana_varijabla naziv="DomainObject.Predmet.ProtustrankaFormatedWithAdress_1"> ORAH društvo s ograničenom odgovornošću za usluge i proizvodnju, Varaždinska 12, 42203 Jalžabet</derivirana_varijabla>
  </DomainObject.Predmet.ProtustrankaFormatedWithAdress>
  <DomainObject.Predmet.ProtustrankaFormatedWithAdressOIB>
    <izvorni_sadrzaj> ORAH društvo s ograničenom odgovornošću za usluge i proizvodnju, OIB 83638746870, Varaždinska 12, 42203 Jalžabet</izvorni_sadrzaj>
    <derivirana_varijabla naziv="DomainObject.Predmet.ProtustrankaFormatedWithAdressOIB_1"> ORAH društvo s ograničenom odgovornošću za usluge i proizvodnju, OIB 83638746870, Varaždinska 12, 42203 Jalžabet</derivirana_varijabla>
  </DomainObject.Predmet.ProtustrankaFormatedWithAdressOIB>
  <DomainObject.Predmet.ProtustrankaWithAdress>
    <izvorni_sadrzaj>ORAH društvo s ograničenom odgovornošću za usluge i proizvodnju Varaždinska 12, 42203 Jalžabet</izvorni_sadrzaj>
    <derivirana_varijabla naziv="DomainObject.Predmet.ProtustrankaWithAdress_1">ORAH društvo s ograničenom odgovornošću za usluge i proizvodnju Varaždinska 12, 42203 Jalžabet</derivirana_varijabla>
  </DomainObject.Predmet.ProtustrankaWithAdress>
  <DomainObject.Predmet.ProtustrankaWithAdressOIB>
    <izvorni_sadrzaj>ORAH društvo s ograničenom odgovornošću za usluge i proizvodnju, OIB 83638746870, Varaždinska 12, 42203 Jalžabet</izvorni_sadrzaj>
    <derivirana_varijabla naziv="DomainObject.Predmet.ProtustrankaWithAdressOIB_1">ORAH društvo s ograničenom odgovornošću za usluge i proizvodnju, OIB 83638746870, Varaždinska 12, 42203 Jalžabet</derivirana_varijabla>
  </DomainObject.Predmet.ProtustrankaWithAdressOIB>
  <DomainObject.Predmet.ProtustrankaNazivFormated>
    <izvorni_sadrzaj>ORAH društvo s ograničenom odgovornošću za usluge i proizvodnju</izvorni_sadrzaj>
    <derivirana_varijabla naziv="DomainObject.Predmet.ProtustrankaNazivFormated_1">ORAH društvo s ograničenom odgovornošću za usluge i proizvodnju</derivirana_varijabla>
  </DomainObject.Predmet.ProtustrankaNazivFormated>
  <DomainObject.Predmet.ProtustrankaNazivFormatedOIB>
    <izvorni_sadrzaj>ORAH društvo s ograničenom odgovornošću za usluge i proizvodnju, OIB 83638746870</izvorni_sadrzaj>
    <derivirana_varijabla naziv="DomainObject.Predmet.ProtustrankaNazivFormatedOIB_1">ORAH društvo s ograničenom odgovornošću za usluge i proizvodnju, OIB 83638746870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ORAH društvo s ograničenom odgovornošću za usluge i proizvodnju; Financijska agencija</izvorni_sadrzaj>
    <derivirana_varijabla naziv="DomainObject.Predmet.StrankaFormated_1">  ORAH društvo s ograničenom odgovornošću za usluge i proizvodnju; Financijska agencija</derivirana_varijabla>
  </DomainObject.Predmet.StrankaFormated>
  <DomainObject.Predmet.StrankaFormatedOIB>
    <izvorni_sadrzaj>  ORAH društvo s ograničenom odgovornošću za usluge i proizvodnju, OIB 83638746870; Financijska agencija, OIB 85821130368</izvorni_sadrzaj>
    <derivirana_varijabla naziv="DomainObject.Predmet.StrankaFormatedOIB_1">  ORAH društvo s ograničenom odgovornošću za usluge i proizvodnju, OIB 83638746870; Financijska agencija, OIB 85821130368</derivirana_varijabla>
  </DomainObject.Predmet.StrankaFormatedOIB>
  <DomainObject.Predmet.StrankaFormatedWithAdress>
    <izvorni_sadrzaj> ORAH društvo s ograničenom odgovornošću za usluge i proizvodnju, Varaždinska 12, 42203 Jalžabet; Financijska agencija, Ulica grada Vukovara 70, 10000 Zagreb</izvorni_sadrzaj>
    <derivirana_varijabla naziv="DomainObject.Predmet.StrankaFormatedWithAdress_1"> ORAH društvo s ograničenom odgovornošću za usluge i proizvodnju, Varaždinska 12, 42203 Jalžabet; Financijska agencija, Ulica grada Vukovara 70, 10000 Zagreb</derivirana_varijabla>
  </DomainObject.Predmet.StrankaFormatedWithAdress>
  <DomainObject.Predmet.StrankaFormatedWithAdressOIB>
    <izvorni_sadrzaj> ORAH društvo s ograničenom odgovornošću za usluge i proizvodnju, OIB 83638746870, Varaždinska 12, 42203 Jalžabet; Financijska agencija, OIB 85821130368, Ulica grada Vukovara 70, 10000 Zagreb</izvorni_sadrzaj>
    <derivirana_varijabla naziv="DomainObject.Predmet.StrankaFormatedWithAdressOIB_1"> ORAH društvo s ograničenom odgovornošću za usluge i proizvodnju, OIB 83638746870, Varaždinska 12, 42203 Jalžabet; Financijska agencija, OIB 85821130368, Ulica grada Vukovara 70, 10000 Zagreb</derivirana_varijabla>
  </DomainObject.Predmet.StrankaFormatedWithAdressOIB>
  <DomainObject.Predmet.StrankaWithAdress>
    <izvorni_sadrzaj>ORAH društvo s ograničenom odgovornošću za usluge i proizvodnju Varaždinska 12,42203 Jalžabet,Financijska agencija Ulica grada Vukovara 70,10000 Zagreb</izvorni_sadrzaj>
    <derivirana_varijabla naziv="DomainObject.Predmet.StrankaWithAdress_1">ORAH društvo s ograničenom odgovornošću za usluge i proizvodnju Varaždinska 12,42203 Jalžabet,Financijska agencija Ulica grada Vukovara 70,10000 Zagreb</derivirana_varijabla>
  </DomainObject.Predmet.StrankaWithAdress>
  <DomainObject.Predmet.StrankaWithAdressOIB>
    <izvorni_sadrzaj>ORAH društvo s ograničenom odgovornošću za usluge i proizvodnju, OIB 83638746870, Varaždinska 12,42203 Jalžabet,Financijska agencija, OIB 85821130368, Ulica grada Vukovara 70,10000 Zagreb</izvorni_sadrzaj>
    <derivirana_varijabla naziv="DomainObject.Predmet.StrankaWithAdressOIB_1">ORAH društvo s ograničenom odgovornošću za usluge i proizvodnju, OIB 83638746870, Varaždinska 12,42203 Jalžabet,Financijska agencija, OIB 85821130368, Ulica grada Vukovara 70,10000 Zagreb</derivirana_varijabla>
  </DomainObject.Predmet.StrankaWithAdressOIB>
  <DomainObject.Predmet.StrankaNazivFormated>
    <izvorni_sadrzaj>ORAH društvo s ograničenom odgovornošću za usluge i proizvodnju,Financijska agencija</izvorni_sadrzaj>
    <derivirana_varijabla naziv="DomainObject.Predmet.StrankaNazivFormated_1">ORAH društvo s ograničenom odgovornošću za usluge i proizvodnju,Financijska agencija</derivirana_varijabla>
  </DomainObject.Predmet.StrankaNazivFormated>
  <DomainObject.Predmet.StrankaNazivFormatedOIB>
    <izvorni_sadrzaj>ORAH društvo s ograničenom odgovornošću za usluge i proizvodnju, OIB 83638746870,Financijska agencija, OIB 85821130368</izvorni_sadrzaj>
    <derivirana_varijabla naziv="DomainObject.Predmet.StrankaNazivFormatedOIB_1">ORAH društvo s ograničenom odgovornošću za usluge i proizvodnju, OIB 83638746870,Financijska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17746616.37</izvorni_sadrzaj>
    <derivirana_varijabla naziv="DomainObject.Predmet.TrenutnaVrijednost_1">17746616.37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ORAH društvo s ograničenom odgovornošću za usluge i proizvodnju</item>
      <item>Financijska agencija</item>
    </izvorni_sadrzaj>
    <derivirana_varijabla naziv="DomainObject.Predmet.StrankaListFormated_1">
      <item>ORAH društvo s ograničenom odgovornošću za usluge i proizvodnju</item>
      <item>Financijska agencija</item>
    </derivirana_varijabla>
  </DomainObject.Predmet.StrankaListFormated>
  <DomainObject.Predmet.StrankaListFormatedOIB>
    <izvorni_sadrzaj>
      <item>ORAH društvo s ograničenom odgovornošću za usluge i proizvodnju, OIB 83638746870</item>
      <item>Financijska agencija, OIB 85821130368</item>
    </izvorni_sadrzaj>
    <derivirana_varijabla naziv="DomainObject.Predmet.StrankaListFormatedOIB_1">
      <item>ORAH društvo s ograničenom odgovornošću za usluge i proizvodnju, OIB 83638746870</item>
      <item>Financijska agencija, OIB 85821130368</item>
    </derivirana_varijabla>
  </DomainObject.Predmet.StrankaListFormatedOIB>
  <DomainObject.Predmet.StrankaListFormatedWithAdress>
    <izvorni_sadrzaj>
      <item>ORAH društvo s ograničenom odgovornošću za usluge i proizvodnju, Varaždinska 12, 42203 Jalžabet</item>
      <item>Financijska agencija, Ulica grada Vukovara 70, 10000 Zagreb</item>
    </izvorni_sadrzaj>
    <derivirana_varijabla naziv="DomainObject.Predmet.StrankaListFormatedWithAdress_1">
      <item>ORAH društvo s ograničenom odgovornošću za usluge i proizvodnju, Varaždinska 12, 42203 Jalžabet</item>
      <item>Financijska agencija, Ulica grada Vukovara 70, 10000 Zagreb</item>
    </derivirana_varijabla>
  </DomainObject.Predmet.StrankaListFormatedWithAdress>
  <DomainObject.Predmet.StrankaListFormatedWithAdressOIB>
    <izvorni_sadrzaj>
      <item>ORAH društvo s ograničenom odgovornošću za usluge i proizvodnju, OIB 83638746870, Varaždinska 12, 42203 Jalžabet</item>
      <item>Financijska agencija, OIB 85821130368, Ulica grada Vukovara 70, 10000 Zagreb</item>
    </izvorni_sadrzaj>
    <derivirana_varijabla naziv="DomainObject.Predmet.StrankaListFormatedWithAdressOIB_1">
      <item>ORAH društvo s ograničenom odgovornošću za usluge i proizvodnju, OIB 83638746870, Varaždinska 12, 42203 Jalžabet</item>
      <item>Financijska agencija, OIB 85821130368, Ulica grada Vukovara 70, 10000 Zagreb</item>
    </derivirana_varijabla>
  </DomainObject.Predmet.StrankaListFormatedWithAdressOIB>
  <DomainObject.Predmet.StrankaListNazivFormated>
    <izvorni_sadrzaj>
      <item>ORAH društvo s ograničenom odgovornošću za usluge i proizvodnju</item>
      <item>Financijska agencija</item>
    </izvorni_sadrzaj>
    <derivirana_varijabla naziv="DomainObject.Predmet.StrankaListNazivFormated_1">
      <item>ORAH društvo s ograničenom odgovornošću za usluge i proizvodnju</item>
      <item>Financijska agencija</item>
    </derivirana_varijabla>
  </DomainObject.Predmet.StrankaListNazivFormated>
  <DomainObject.Predmet.StrankaListNazivFormatedOIB>
    <izvorni_sadrzaj>
      <item>ORAH društvo s ograničenom odgovornošću za usluge i proizvodnju, OIB 83638746870</item>
      <item>Financijska agencija, OIB 85821130368</item>
    </izvorni_sadrzaj>
    <derivirana_varijabla naziv="DomainObject.Predmet.StrankaListNazivFormatedOIB_1">
      <item>ORAH društvo s ograničenom odgovornošću za usluge i proizvodnju, OIB 83638746870</item>
      <item>Financijska agencija, OIB 85821130368</item>
    </derivirana_varijabla>
  </DomainObject.Predmet.StrankaListNazivFormatedOIB>
  <DomainObject.Predmet.ProtuStrankaListFormated>
    <izvorni_sadrzaj>
      <item>ORAH društvo s ograničenom odgovornošću za usluge i proizvodnju</item>
    </izvorni_sadrzaj>
    <derivirana_varijabla naziv="DomainObject.Predmet.ProtuStrankaListFormated_1">
      <item>ORAH društvo s ograničenom odgovornošću za usluge i proizvodnju</item>
    </derivirana_varijabla>
  </DomainObject.Predmet.ProtuStrankaListFormated>
  <DomainObject.Predmet.ProtuStrankaListFormatedOIB>
    <izvorni_sadrzaj>
      <item>ORAH društvo s ograničenom odgovornošću za usluge i proizvodnju, OIB 83638746870</item>
    </izvorni_sadrzaj>
    <derivirana_varijabla naziv="DomainObject.Predmet.ProtuStrankaListFormatedOIB_1">
      <item>ORAH društvo s ograničenom odgovornošću za usluge i proizvodnju, OIB 83638746870</item>
    </derivirana_varijabla>
  </DomainObject.Predmet.ProtuStrankaListFormatedOIB>
  <DomainObject.Predmet.ProtuStrankaListFormatedWithAdress>
    <izvorni_sadrzaj>
      <item>ORAH društvo s ograničenom odgovornošću za usluge i proizvodnju, Varaždinska 12, 42203 Jalžabet</item>
    </izvorni_sadrzaj>
    <derivirana_varijabla naziv="DomainObject.Predmet.ProtuStrankaListFormatedWithAdress_1">
      <item>ORAH društvo s ograničenom odgovornošću za usluge i proizvodnju, Varaždinska 12, 42203 Jalžabet</item>
    </derivirana_varijabla>
  </DomainObject.Predmet.ProtuStrankaListFormatedWithAdress>
  <DomainObject.Predmet.ProtuStrankaListFormatedWithAdressOIB>
    <izvorni_sadrzaj>
      <item>ORAH društvo s ograničenom odgovornošću za usluge i proizvodnju, OIB 83638746870, Varaždinska 12, 42203 Jalžabet</item>
    </izvorni_sadrzaj>
    <derivirana_varijabla naziv="DomainObject.Predmet.ProtuStrankaListFormatedWithAdressOIB_1">
      <item>ORAH društvo s ograničenom odgovornošću za usluge i proizvodnju, OIB 83638746870, Varaždinska 12, 42203 Jalžabet</item>
    </derivirana_varijabla>
  </DomainObject.Predmet.ProtuStrankaListFormatedWithAdressOIB>
  <DomainObject.Predmet.ProtuStrankaListNazivFormated>
    <izvorni_sadrzaj>
      <item>ORAH društvo s ograničenom odgovornošću za usluge i proizvodnju</item>
    </izvorni_sadrzaj>
    <derivirana_varijabla naziv="DomainObject.Predmet.ProtuStrankaListNazivFormated_1">
      <item>ORAH društvo s ograničenom odgovornošću za usluge i proizvodnju</item>
    </derivirana_varijabla>
  </DomainObject.Predmet.ProtuStrankaListNazivFormated>
  <DomainObject.Predmet.ProtuStrankaListNazivFormatedOIB>
    <izvorni_sadrzaj>
      <item>ORAH društvo s ograničenom odgovornošću za usluge i proizvodnju, OIB 83638746870</item>
    </izvorni_sadrzaj>
    <derivirana_varijabla naziv="DomainObject.Predmet.ProtuStrankaListNazivFormatedOIB_1">
      <item>ORAH društvo s ograničenom odgovornošću za usluge i proizvodnju, OIB 83638746870</item>
    </derivirana_varijabla>
  </DomainObject.Predmet.ProtuStrankaListNazivFormatedOIB>
  <DomainObject.Predmet.OstaliListFormated>
    <izvorni_sadrzaj>
      <item>e-Oglasna ploča</item>
      <item>Sudski registar</item>
      <item>Ivan Košćak</item>
      <item>Financijska agencija</item>
      <item>Županijsko državno odvjetništvo u Varaždinu</item>
      <item>Ivan Košćak</item>
      <item>Sudski registar</item>
      <item>Iva Ostognaj</item>
    </izvorni_sadrzaj>
    <derivirana_varijabla naziv="DomainObject.Predmet.OstaliListFormated_1">
      <item>e-Oglasna ploča</item>
      <item>Sudski registar</item>
      <item>Ivan Košćak</item>
      <item>Financijska agencija</item>
      <item>Županijsko državno odvjetništvo u Varaždinu</item>
      <item>Ivan Košćak</item>
      <item>Sudski registar</item>
      <item>Iva Ostognaj</item>
    </derivirana_varijabla>
  </DomainObject.Predmet.OstaliListFormated>
  <DomainObject.Predmet.OstaliListFormatedOIB>
    <izvorni_sadrzaj>
      <item>e-Oglasna ploča</item>
      <item>Sudski registar</item>
      <item>Ivan Košćak, OIB 89196766728</item>
      <item>Financijska agencija, OIB 85821130368</item>
      <item>Županijsko državno odvjetništvo u Varaždinu</item>
      <item>Ivan Košćak, OIB 89196766728</item>
      <item>Sudski registar</item>
      <item>Iva Ostognaj</item>
    </izvorni_sadrzaj>
    <derivirana_varijabla naziv="DomainObject.Predmet.OstaliListFormatedOIB_1">
      <item>e-Oglasna ploča</item>
      <item>Sudski registar</item>
      <item>Ivan Košćak, OIB 89196766728</item>
      <item>Financijska agencija, OIB 85821130368</item>
      <item>Županijsko državno odvjetništvo u Varaždinu</item>
      <item>Ivan Košćak, OIB 89196766728</item>
      <item>Sudski registar</item>
      <item>Iva Ostognaj</item>
    </derivirana_varijabla>
  </DomainObject.Predmet.OstaliListFormatedOIB>
  <DomainObject.Predmet.OstaliListFormatedWithAdress>
    <izvorni_sadrzaj>
      <item>e-Oglasna ploča</item>
      <item>Sudski registar</item>
      <item>Ivan Košćak, Varaždinska 12, 42203 Jalžabet</item>
      <item>Financijska agencija</item>
      <item>Županijsko državno odvjetništvo u Varaždinu</item>
      <item>Ivan Košćak, Varaždinska 12, 42203 Jalžabet</item>
      <item>Sudski registar</item>
      <item>Iva Ostognaj, Optujska 25/I, 42000 Varaždin</item>
    </izvorni_sadrzaj>
    <derivirana_varijabla naziv="DomainObject.Predmet.OstaliListFormatedWithAdress_1">
      <item>e-Oglasna ploča</item>
      <item>Sudski registar</item>
      <item>Ivan Košćak, Varaždinska 12, 42203 Jalžabet</item>
      <item>Financijska agencija</item>
      <item>Županijsko državno odvjetništvo u Varaždinu</item>
      <item>Ivan Košćak, Varaždinska 12, 42203 Jalžabet</item>
      <item>Sudski registar</item>
      <item>Iva Ostognaj, Optujska 25/I, 42000 Varaždin</item>
    </derivirana_varijabla>
  </DomainObject.Predmet.OstaliListFormatedWithAdress>
  <DomainObject.Predmet.OstaliListFormatedWithAdressOIB>
    <izvorni_sadrzaj>
      <item>e-Oglasna ploča</item>
      <item>Sudski registar</item>
      <item>Ivan Košćak, OIB 89196766728, Varaždinska 12, 42203 Jalžabet</item>
      <item>Financijska agencija, OIB 85821130368</item>
      <item>Županijsko državno odvjetništvo u Varaždinu</item>
      <item>Ivan Košćak, OIB 89196766728, Varaždinska 12, 42203 Jalžabet</item>
      <item>Sudski registar</item>
      <item>Iva Ostognaj, Optujska 25/I, 42000 Varaždin</item>
    </izvorni_sadrzaj>
    <derivirana_varijabla naziv="DomainObject.Predmet.OstaliListFormatedWithAdressOIB_1">
      <item>e-Oglasna ploča</item>
      <item>Sudski registar</item>
      <item>Ivan Košćak, OIB 89196766728, Varaždinska 12, 42203 Jalžabet</item>
      <item>Financijska agencija, OIB 85821130368</item>
      <item>Županijsko državno odvjetništvo u Varaždinu</item>
      <item>Ivan Košćak, OIB 89196766728, Varaždinska 12, 42203 Jalžabet</item>
      <item>Sudski registar</item>
      <item>Iva Ostognaj, Optujska 25/I, 42000 Varaždin</item>
    </derivirana_varijabla>
  </DomainObject.Predmet.OstaliListFormatedWithAdressOIB>
  <DomainObject.Predmet.OstaliListNazivFormated>
    <izvorni_sadrzaj>
      <item>e-Oglasna ploča</item>
      <item>Sudski registar</item>
      <item>Ivan Košćak</item>
      <item>Financijska agencija</item>
      <item>Županijsko državno odvjetništvo u Varaždinu</item>
      <item>Ivan Košćak</item>
      <item>Sudski registar</item>
      <item>Iva Ostognaj</item>
    </izvorni_sadrzaj>
    <derivirana_varijabla naziv="DomainObject.Predmet.OstaliListNazivFormated_1">
      <item>e-Oglasna ploča</item>
      <item>Sudski registar</item>
      <item>Ivan Košćak</item>
      <item>Financijska agencija</item>
      <item>Županijsko državno odvjetništvo u Varaždinu</item>
      <item>Ivan Košćak</item>
      <item>Sudski registar</item>
      <item>Iva Ostognaj</item>
    </derivirana_varijabla>
  </DomainObject.Predmet.OstaliListNazivFormated>
  <DomainObject.Predmet.OstaliListNazivFormatedOIB>
    <izvorni_sadrzaj>
      <item>e-Oglasna ploča</item>
      <item>Sudski registar</item>
      <item>Ivan Košćak, OIB 89196766728</item>
      <item>Financijska agencija, OIB 85821130368</item>
      <item>Županijsko državno odvjetništvo u Varaždinu</item>
      <item>Ivan Košćak, OIB 89196766728</item>
      <item>Sudski registar</item>
      <item>Iva Ostognaj</item>
    </izvorni_sadrzaj>
    <derivirana_varijabla naziv="DomainObject.Predmet.OstaliListNazivFormatedOIB_1">
      <item>e-Oglasna ploča</item>
      <item>Sudski registar</item>
      <item>Ivan Košćak, OIB 89196766728</item>
      <item>Financijska agencija, OIB 85821130368</item>
      <item>Županijsko državno odvjetništvo u Varaždinu</item>
      <item>Ivan Košćak, OIB 89196766728</item>
      <item>Sudski registar</item>
      <item>Iva Ostognaj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St-1123/2016-15</izvorni_sadrzaj>
    <derivirana_varijabla naziv="DomainObject.PoslovniBrojDokumenta_1">St-1123/2016-15</derivirana_varijabla>
  </DomainObject.PoslovniBrojDokumenta>
  <DomainObject.Predmet.StrankaIDrugi>
    <izvorni_sadrzaj>ORAH društvo s ograničenom odgovornošću za usluge i proizvodnju i dr.</izvorni_sadrzaj>
    <derivirana_varijabla naziv="DomainObject.Predmet.StrankaIDrugi_1">ORAH društvo s ograničenom odgovornošću za usluge i proizvodnju i dr.</derivirana_varijabla>
  </DomainObject.Predmet.StrankaIDrugi>
  <DomainObject.Predmet.ProtustrankaIDrugi>
    <izvorni_sadrzaj>ORAH društvo s ograničenom odgovornošću za usluge i proizvodnju</izvorni_sadrzaj>
    <derivirana_varijabla naziv="DomainObject.Predmet.ProtustrankaIDrugi_1">ORAH društvo s ograničenom odgovornošću za usluge i proizvodnju</derivirana_varijabla>
  </DomainObject.Predmet.ProtustrankaIDrugi>
  <DomainObject.Predmet.StrankaIDrugiAdressOIB>
    <izvorni_sadrzaj>ORAH društvo s ograničenom odgovornošću za usluge i proizvodnju, OIB 83638746870, Varaždinska 12, 42203 Jalžabet i dr.</izvorni_sadrzaj>
    <derivirana_varijabla naziv="DomainObject.Predmet.StrankaIDrugiAdressOIB_1">ORAH društvo s ograničenom odgovornošću za usluge i proizvodnju, OIB 83638746870, Varaždinska 12, 42203 Jalžabet i dr.</derivirana_varijabla>
  </DomainObject.Predmet.StrankaIDrugiAdressOIB>
  <DomainObject.Predmet.ProtustrankaIDrugiAdressOIB>
    <izvorni_sadrzaj>ORAH društvo s ograničenom odgovornošću za usluge i proizvodnju, OIB 83638746870, Varaždinska 12, 42203 Jalžabet</izvorni_sadrzaj>
    <derivirana_varijabla naziv="DomainObject.Predmet.ProtustrankaIDrugiAdressOIB_1">ORAH društvo s ograničenom odgovornošću za usluge i proizvodnju, OIB 83638746870, Varaždinska 12, 42203 Jalžabet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ORAH društvo s ograničenom odgovornošću za usluge i proizvodnju</item>
      <item>e-Oglasna ploča</item>
      <item>Sudski registar</item>
      <item>Ivan Košćak</item>
      <item>Financijska agencija</item>
      <item>Županijsko državno odvjetništvo u Varaždinu</item>
      <item>Ivan Košćak</item>
      <item>Financijska agencija</item>
      <item>ORAH društvo s ograničenom odgovornošću za usluge i proizvodnju</item>
      <item>Sudski registar</item>
      <item>Iva Ostognaj</item>
    </izvorni_sadrzaj>
    <derivirana_varijabla naziv="DomainObject.Predmet.SudioniciListNaziv_1">
      <item>ORAH društvo s ograničenom odgovornošću za usluge i proizvodnju</item>
      <item>e-Oglasna ploča</item>
      <item>Sudski registar</item>
      <item>Ivan Košćak</item>
      <item>Financijska agencija</item>
      <item>Županijsko državno odvjetništvo u Varaždinu</item>
      <item>Ivan Košćak</item>
      <item>Financijska agencija</item>
      <item>ORAH društvo s ograničenom odgovornošću za usluge i proizvodnju</item>
      <item>Sudski registar</item>
      <item>Iva Ostognaj</item>
    </derivirana_varijabla>
  </DomainObject.Predmet.SudioniciListNaziv>
  <DomainObject.Predmet.SudioniciListAdressOIB>
    <izvorni_sadrzaj>
      <item>ORAH društvo s ograničenom odgovornošću za usluge i proizvodnju, OIB 83638746870, Varaždinska 12,42203 Jalžabet</item>
      <item>e-Oglasna ploča</item>
      <item>Sudski registar</item>
      <item>Ivan Košćak, OIB 89196766728, Varaždinska 12,42203 Jalžabet</item>
      <item>Financijska agencija, OIB 85821130368</item>
      <item>Županijsko državno odvjetništvo u Varaždinu</item>
      <item>Ivan Košćak, OIB 89196766728, Varaždinska 12,42203 Jalžabet</item>
      <item>Financijska agencija, OIB 85821130368, Ulica grada Vukovara 70,10000 Zagreb</item>
      <item>ORAH društvo s ograničenom odgovornošću za usluge i proizvodnju, OIB 83638746870, Varaždinska 12,42203 Jalžabet</item>
      <item>Sudski registar</item>
      <item>Iva Ostognaj, Optujska 25/I,42000 Varaždin</item>
    </izvorni_sadrzaj>
    <derivirana_varijabla naziv="DomainObject.Predmet.SudioniciListAdressOIB_1">
      <item>ORAH društvo s ograničenom odgovornošću za usluge i proizvodnju, OIB 83638746870, Varaždinska 12,42203 Jalžabet</item>
      <item>e-Oglasna ploča</item>
      <item>Sudski registar</item>
      <item>Ivan Košćak, OIB 89196766728, Varaždinska 12,42203 Jalžabet</item>
      <item>Financijska agencija, OIB 85821130368</item>
      <item>Županijsko državno odvjetništvo u Varaždinu</item>
      <item>Ivan Košćak, OIB 89196766728, Varaždinska 12,42203 Jalžabet</item>
      <item>Financijska agencija, OIB 85821130368, Ulica grada Vukovara 70,10000 Zagreb</item>
      <item>ORAH društvo s ograničenom odgovornošću za usluge i proizvodnju, OIB 83638746870, Varaždinska 12,42203 Jalžabet</item>
      <item>Sudski registar</item>
      <item>Iva Ostognaj, Optujska 25/I,42000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789B6-D75A-4A45-B3B5-E88EC0C331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230</properties:Words>
  <properties:Characters>1186</properties:Characters>
  <properties:Lines>70</properties:Lines>
  <properties:Paragraphs>25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2017-06-01T05:42:00Z</cp:lastPrinted>
  <dcterms:modified xmlns:xsi="http://www.w3.org/2001/XMLSchema-instance" xsi:type="dcterms:W3CDTF">2017-06-01T05:42:00Z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St-1123/2016-15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