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1632" w14:paraId="ab91632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 xml:space="preserve">za </w:t>
      </w:r>
      <w:r w:rsidR="005C2E91">
        <w:t>provedbu</w:t>
      </w:r>
      <w:r w:rsidR="00B31C15">
        <w:t xml:space="preserve"> skraćenog stečajnog postupka </w:t>
      </w:r>
      <w:r w:rsidR="004A0D7B">
        <w:t>nad dužnikom</w:t>
      </w:r>
      <w:r w:rsidR="00A178DD">
        <w:t xml:space="preserve"> </w:t>
      </w:r>
      <w:r w:rsidR="00F465D0">
        <w:t>ĐONI jednostavno društvo s ograničenom odgovornošću za graditeljstvo, usluge i trgovinu</w:t>
      </w:r>
      <w:r w:rsidR="008C556E">
        <w:t>,</w:t>
      </w:r>
      <w:r w:rsidR="00C7165D">
        <w:t xml:space="preserve"> skraćena tvrtka:</w:t>
      </w:r>
      <w:r w:rsidR="00A1573B" w:rsidRPr="00A1573B">
        <w:t xml:space="preserve"> </w:t>
      </w:r>
      <w:r w:rsidR="00F465D0">
        <w:t>ĐONI</w:t>
      </w:r>
      <w:r w:rsidR="00C80439">
        <w:t xml:space="preserve"> j.d.o.o., </w:t>
      </w:r>
      <w:r w:rsidR="00F465D0">
        <w:t>Nova Gradiška, Svetog Vida 8/C, OIB 56077553096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</w:t>
      </w:r>
      <w:r w:rsidR="00E73AA9">
        <w:t>, 104/17</w:t>
      </w:r>
      <w:r w:rsidR="00316816">
        <w:t>)</w:t>
      </w:r>
      <w:r w:rsidR="00224AFF">
        <w:t xml:space="preserve">, dana </w:t>
      </w:r>
      <w:r w:rsidR="00F465D0">
        <w:t xml:space="preserve">14. </w:t>
      </w:r>
      <w:r w:rsidR="00E73AA9">
        <w:t>kolovoza</w:t>
      </w:r>
      <w:r w:rsidR="00A1573B">
        <w:t xml:space="preserve"> 2018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B60E4D">
        <w:t>ĐONI jednostavno društvo s ograničenom odgovornošću za graditeljstvo, usluge i trgovinu, skraćena tvrtka:</w:t>
      </w:r>
      <w:r w:rsidR="00B60E4D" w:rsidRPr="00A1573B">
        <w:t xml:space="preserve"> </w:t>
      </w:r>
      <w:r w:rsidR="00B60E4D">
        <w:t xml:space="preserve">ĐONI j.d.o.o., Nova Gradiška, Svetog Vida 8/C, OIB 56077553096 </w:t>
      </w:r>
      <w:r w:rsidR="009222BE">
        <w:t xml:space="preserve">iznosi </w:t>
      </w:r>
      <w:r w:rsidR="00B60E4D">
        <w:t>7.263,85</w:t>
      </w:r>
      <w:r w:rsidR="009222BE">
        <w:t xml:space="preserve"> Kn.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B60E4D">
        <w:t>i</w:t>
      </w:r>
      <w:r w:rsidR="001F1957">
        <w:t xml:space="preserve"> zastupn</w:t>
      </w:r>
      <w:r w:rsidR="009D19F4">
        <w:t>i</w:t>
      </w:r>
      <w:r w:rsidR="00B60E4D">
        <w:t>k</w:t>
      </w:r>
      <w:r w:rsidR="001F1957">
        <w:t xml:space="preserve"> dužnika </w:t>
      </w:r>
      <w:r w:rsidR="00B60E4D">
        <w:t>Goran Bogić iz Nove Gradiške, Svetog Vida 8/C, OIB 05689203227,</w:t>
      </w:r>
      <w:r w:rsidR="00C0189F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B60E4D">
        <w:rPr>
          <w:b/>
        </w:rPr>
        <w:t>1033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F908EF">
        <w:rPr>
          <w:b/>
        </w:rPr>
        <w:t>8</w:t>
      </w:r>
      <w:r w:rsidR="00316816">
        <w:t xml:space="preserve"> (članak 430 Stečajnog zakona u vezi s člankom 132. Stečajnog zakona Narodne novine broj 71/15</w:t>
      </w:r>
      <w:r w:rsidR="00E73AA9">
        <w:t>, 104/17</w:t>
      </w:r>
      <w:r w:rsidR="00316816">
        <w:t>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 w:rsidR="00E73AA9">
        <w:t>Ako osoba</w:t>
      </w:r>
      <w:r>
        <w:t xml:space="preserve"> </w:t>
      </w:r>
      <w:r w:rsidR="00316816">
        <w:t xml:space="preserve">iz točke II, </w:t>
      </w:r>
      <w:r w:rsidR="00E73AA9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 w:rsidR="00E73AA9">
        <w:t>ne podnese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B60E4D">
        <w:t>14</w:t>
      </w:r>
      <w:r w:rsidR="00936BA7">
        <w:t>.</w:t>
      </w:r>
      <w:r w:rsidR="009B7EEF">
        <w:t xml:space="preserve"> </w:t>
      </w:r>
      <w:r w:rsidR="00E73AA9">
        <w:t>kolovoza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E5C" w:rsidR="00851E5C">
      <w:r>
        <w:separator/>
      </w:r>
    </w:p>
  </w:endnote>
  <w:endnote w:id="0" w:type="continuationSeparator">
    <w:p w:rsidRDefault="00851E5C" w:rsidR="00851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E5C" w:rsidR="00851E5C">
      <w:r>
        <w:separator/>
      </w:r>
    </w:p>
  </w:footnote>
  <w:footnote w:id="0" w:type="continuationSeparator">
    <w:p w:rsidRDefault="00851E5C" w:rsidR="00851E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533FA7" w:rsidP="00533FA7" w:rsidR="00533FA7" w:rsidRPr="00D21A2C">
    <w:pPr>
      <w:jc w:val="right"/>
    </w:pPr>
    <w:r>
      <w:rPr>
        <w:b/>
      </w:rPr>
      <w:t>Broj: 7/St-</w:t>
    </w:r>
    <w:r w:rsidR="00F465D0">
      <w:rPr>
        <w:b/>
      </w:rPr>
      <w:t>1033</w:t>
    </w:r>
    <w:r w:rsidRPr="005F2E9C">
      <w:rPr>
        <w:b/>
      </w:rPr>
      <w:t>/201</w:t>
    </w:r>
    <w:r>
      <w:rPr>
        <w:b/>
      </w:rPr>
      <w:t>8</w:t>
    </w:r>
    <w:r w:rsidRPr="005F2E9C">
      <w:rPr>
        <w:b/>
      </w:rPr>
      <w:t>-</w:t>
    </w:r>
    <w:r>
      <w:rPr>
        <w:b/>
      </w:rPr>
      <w:t>3</w:t>
    </w: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61C0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284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0106"/>
    <w:rsid w:val="000F61EA"/>
    <w:rsid w:val="000F67C8"/>
    <w:rsid w:val="00102060"/>
    <w:rsid w:val="001023B2"/>
    <w:rsid w:val="00106A56"/>
    <w:rsid w:val="0011475A"/>
    <w:rsid w:val="0012539F"/>
    <w:rsid w:val="001437B2"/>
    <w:rsid w:val="001508BD"/>
    <w:rsid w:val="00155369"/>
    <w:rsid w:val="00173F18"/>
    <w:rsid w:val="00177EC7"/>
    <w:rsid w:val="00190B9A"/>
    <w:rsid w:val="00192124"/>
    <w:rsid w:val="001A4A1C"/>
    <w:rsid w:val="001B2A72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2116"/>
    <w:rsid w:val="001E375C"/>
    <w:rsid w:val="001E4D5E"/>
    <w:rsid w:val="001F1957"/>
    <w:rsid w:val="00204C74"/>
    <w:rsid w:val="002063E3"/>
    <w:rsid w:val="00224AFF"/>
    <w:rsid w:val="002358E7"/>
    <w:rsid w:val="002430DD"/>
    <w:rsid w:val="0025000D"/>
    <w:rsid w:val="00253285"/>
    <w:rsid w:val="00253AE3"/>
    <w:rsid w:val="002628AD"/>
    <w:rsid w:val="00267D26"/>
    <w:rsid w:val="0028507D"/>
    <w:rsid w:val="002A1B0C"/>
    <w:rsid w:val="002A2AF5"/>
    <w:rsid w:val="002A36D6"/>
    <w:rsid w:val="002A3BEF"/>
    <w:rsid w:val="002A3E68"/>
    <w:rsid w:val="002B3C98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2172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66621"/>
    <w:rsid w:val="00375C7E"/>
    <w:rsid w:val="0038265B"/>
    <w:rsid w:val="003832CA"/>
    <w:rsid w:val="00383AE3"/>
    <w:rsid w:val="00386607"/>
    <w:rsid w:val="003879D1"/>
    <w:rsid w:val="003924AF"/>
    <w:rsid w:val="00394BB4"/>
    <w:rsid w:val="003A56C0"/>
    <w:rsid w:val="003A610E"/>
    <w:rsid w:val="003B26DD"/>
    <w:rsid w:val="003C01DF"/>
    <w:rsid w:val="003C438A"/>
    <w:rsid w:val="003D02B1"/>
    <w:rsid w:val="003D3592"/>
    <w:rsid w:val="003E4DD9"/>
    <w:rsid w:val="003E7C98"/>
    <w:rsid w:val="003F3A90"/>
    <w:rsid w:val="003F6533"/>
    <w:rsid w:val="00401BC7"/>
    <w:rsid w:val="0041128A"/>
    <w:rsid w:val="00413C80"/>
    <w:rsid w:val="00415293"/>
    <w:rsid w:val="0041638D"/>
    <w:rsid w:val="00421D71"/>
    <w:rsid w:val="00423E6E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4F36"/>
    <w:rsid w:val="0046632E"/>
    <w:rsid w:val="00473C95"/>
    <w:rsid w:val="00476EB4"/>
    <w:rsid w:val="0048054C"/>
    <w:rsid w:val="00482F57"/>
    <w:rsid w:val="00484B20"/>
    <w:rsid w:val="00484C41"/>
    <w:rsid w:val="0048554A"/>
    <w:rsid w:val="0048747B"/>
    <w:rsid w:val="004A0D7B"/>
    <w:rsid w:val="004A5E18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0D13"/>
    <w:rsid w:val="005126B5"/>
    <w:rsid w:val="005151D0"/>
    <w:rsid w:val="005159C5"/>
    <w:rsid w:val="00523772"/>
    <w:rsid w:val="00532E0A"/>
    <w:rsid w:val="00533FA7"/>
    <w:rsid w:val="00534964"/>
    <w:rsid w:val="00534EB1"/>
    <w:rsid w:val="0053545A"/>
    <w:rsid w:val="0054259D"/>
    <w:rsid w:val="005437AE"/>
    <w:rsid w:val="00550133"/>
    <w:rsid w:val="0055461E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C2E91"/>
    <w:rsid w:val="005C43E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0CEA"/>
    <w:rsid w:val="00666402"/>
    <w:rsid w:val="0066706D"/>
    <w:rsid w:val="00671125"/>
    <w:rsid w:val="00674936"/>
    <w:rsid w:val="00685872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12072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02ED8"/>
    <w:rsid w:val="00817C66"/>
    <w:rsid w:val="00821D68"/>
    <w:rsid w:val="00834A06"/>
    <w:rsid w:val="00836CE2"/>
    <w:rsid w:val="0084069A"/>
    <w:rsid w:val="008477E1"/>
    <w:rsid w:val="00851E5C"/>
    <w:rsid w:val="00855A65"/>
    <w:rsid w:val="00860129"/>
    <w:rsid w:val="0087111E"/>
    <w:rsid w:val="00873959"/>
    <w:rsid w:val="00875548"/>
    <w:rsid w:val="008967C2"/>
    <w:rsid w:val="008A224F"/>
    <w:rsid w:val="008A6156"/>
    <w:rsid w:val="008A66B9"/>
    <w:rsid w:val="008A786C"/>
    <w:rsid w:val="008B0E56"/>
    <w:rsid w:val="008C556E"/>
    <w:rsid w:val="008C55A6"/>
    <w:rsid w:val="008C7029"/>
    <w:rsid w:val="008D6E51"/>
    <w:rsid w:val="008E0CE8"/>
    <w:rsid w:val="008E0F05"/>
    <w:rsid w:val="008E0F6A"/>
    <w:rsid w:val="008E191F"/>
    <w:rsid w:val="008F1B2D"/>
    <w:rsid w:val="008F3C44"/>
    <w:rsid w:val="00901EF5"/>
    <w:rsid w:val="009122AF"/>
    <w:rsid w:val="00912CF5"/>
    <w:rsid w:val="009137B1"/>
    <w:rsid w:val="009176A5"/>
    <w:rsid w:val="009222BE"/>
    <w:rsid w:val="009273C2"/>
    <w:rsid w:val="00930B0A"/>
    <w:rsid w:val="00936874"/>
    <w:rsid w:val="00936BA7"/>
    <w:rsid w:val="00937840"/>
    <w:rsid w:val="00943EB2"/>
    <w:rsid w:val="009525D4"/>
    <w:rsid w:val="00957607"/>
    <w:rsid w:val="00962E8C"/>
    <w:rsid w:val="00980E4D"/>
    <w:rsid w:val="00992B96"/>
    <w:rsid w:val="009945C3"/>
    <w:rsid w:val="009A2999"/>
    <w:rsid w:val="009A412B"/>
    <w:rsid w:val="009A68F4"/>
    <w:rsid w:val="009B40D7"/>
    <w:rsid w:val="009B46D8"/>
    <w:rsid w:val="009B6C08"/>
    <w:rsid w:val="009B7EEF"/>
    <w:rsid w:val="009C1900"/>
    <w:rsid w:val="009C1C8D"/>
    <w:rsid w:val="009C2543"/>
    <w:rsid w:val="009C670C"/>
    <w:rsid w:val="009D19F4"/>
    <w:rsid w:val="009E5D6D"/>
    <w:rsid w:val="00A07CA2"/>
    <w:rsid w:val="00A1573B"/>
    <w:rsid w:val="00A178DD"/>
    <w:rsid w:val="00A214C9"/>
    <w:rsid w:val="00A23702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3DA1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0E4D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971F3"/>
    <w:rsid w:val="00BA0685"/>
    <w:rsid w:val="00BA1C76"/>
    <w:rsid w:val="00BB75D1"/>
    <w:rsid w:val="00BC3CCD"/>
    <w:rsid w:val="00BE33FF"/>
    <w:rsid w:val="00BF32DE"/>
    <w:rsid w:val="00BF3C2E"/>
    <w:rsid w:val="00C0189F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773D4"/>
    <w:rsid w:val="00C80439"/>
    <w:rsid w:val="00C8590C"/>
    <w:rsid w:val="00C96146"/>
    <w:rsid w:val="00CA01EF"/>
    <w:rsid w:val="00CC289D"/>
    <w:rsid w:val="00CE0EE4"/>
    <w:rsid w:val="00CF5232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435C9"/>
    <w:rsid w:val="00D505FE"/>
    <w:rsid w:val="00D5495B"/>
    <w:rsid w:val="00D618C7"/>
    <w:rsid w:val="00D64021"/>
    <w:rsid w:val="00D66FA9"/>
    <w:rsid w:val="00D73107"/>
    <w:rsid w:val="00D745AC"/>
    <w:rsid w:val="00D7485B"/>
    <w:rsid w:val="00D765CA"/>
    <w:rsid w:val="00D76AAC"/>
    <w:rsid w:val="00D77EA4"/>
    <w:rsid w:val="00D97782"/>
    <w:rsid w:val="00DA146A"/>
    <w:rsid w:val="00DA3A05"/>
    <w:rsid w:val="00DA4636"/>
    <w:rsid w:val="00DB3726"/>
    <w:rsid w:val="00DC08AF"/>
    <w:rsid w:val="00DC5C4E"/>
    <w:rsid w:val="00DD3105"/>
    <w:rsid w:val="00DD6682"/>
    <w:rsid w:val="00DE1016"/>
    <w:rsid w:val="00DE1113"/>
    <w:rsid w:val="00DE5F69"/>
    <w:rsid w:val="00DE7528"/>
    <w:rsid w:val="00DF0B23"/>
    <w:rsid w:val="00DF65FC"/>
    <w:rsid w:val="00E23AF8"/>
    <w:rsid w:val="00E36507"/>
    <w:rsid w:val="00E411DB"/>
    <w:rsid w:val="00E4470C"/>
    <w:rsid w:val="00E47678"/>
    <w:rsid w:val="00E60C19"/>
    <w:rsid w:val="00E631C3"/>
    <w:rsid w:val="00E73AA9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E1B6C"/>
    <w:rsid w:val="00EF7D8F"/>
    <w:rsid w:val="00F02A50"/>
    <w:rsid w:val="00F040DB"/>
    <w:rsid w:val="00F07615"/>
    <w:rsid w:val="00F1723F"/>
    <w:rsid w:val="00F2165F"/>
    <w:rsid w:val="00F376FF"/>
    <w:rsid w:val="00F465D0"/>
    <w:rsid w:val="00F46E60"/>
    <w:rsid w:val="00F4767A"/>
    <w:rsid w:val="00F56763"/>
    <w:rsid w:val="00F6215D"/>
    <w:rsid w:val="00F7307B"/>
    <w:rsid w:val="00F734CA"/>
    <w:rsid w:val="00F73514"/>
    <w:rsid w:val="00F74110"/>
    <w:rsid w:val="00F74194"/>
    <w:rsid w:val="00F75E50"/>
    <w:rsid w:val="00F82537"/>
    <w:rsid w:val="00F8304E"/>
    <w:rsid w:val="00F83779"/>
    <w:rsid w:val="00F908EF"/>
    <w:rsid w:val="00FA4271"/>
    <w:rsid w:val="00FA5B78"/>
    <w:rsid w:val="00FA6A35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3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2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2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2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2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3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2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2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2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2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</izvorni_sadrzaj>
    <derivirana_varijabla naziv="DomainObject.Predmet.Opis_1">čl.429.st.1.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St-1033/2018</izvorni_sadrzaj>
    <derivirana_varijabla naziv="DomainObject.Predmet.OznakaBroj_1">St-1033/2018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ĐONI jednostavno društvo s ograničenom odgovornošću za graditeljstvo, usluge i trgovinu</izvorni_sadrzaj>
    <derivirana_varijabla naziv="DomainObject.Predmet.ProtustrankaFormated_1">  ĐONI jednostavno društvo s ograničenom odgovornošću za graditeljstvo, usluge i trgovinu</derivirana_varijabla>
  </DomainObject.Predmet.ProtustrankaFormated>
  <DomainObject.Predmet.ProtustrankaFormatedOIB>
    <izvorni_sadrzaj>  ĐONI jednostavno društvo s ograničenom odgovornošću za graditeljstvo, usluge i trgovinu, OIB 56077553096</izvorni_sadrzaj>
    <derivirana_varijabla naziv="DomainObject.Predmet.ProtustrankaFormatedOIB_1">  ĐONI jednostavno društvo s ograničenom odgovornošću za graditeljstvo, usluge i trgovinu, OIB 56077553096</derivirana_varijabla>
  </DomainObject.Predmet.ProtustrankaFormatedOIB>
  <DomainObject.Predmet.ProtustrankaFormatedWithAdress>
    <izvorni_sadrzaj> ĐONI jednostavno društvo s ograničenom odgovornošću za graditeljstvo, usluge i trgovinu, Svetog Vida 8/C, 35400 Nova Gradiška</izvorni_sadrzaj>
    <derivirana_varijabla naziv="DomainObject.Predmet.ProtustrankaFormatedWithAdress_1"> ĐONI jednostavno društvo s ograničenom odgovornošću za graditeljstvo, usluge i trgovinu, Svetog Vida 8/C, 35400 Nova Gradiška</derivirana_varijabla>
  </DomainObject.Predmet.ProtustrankaFormatedWithAdress>
  <DomainObject.Predmet.ProtustrankaFormatedWithAdressOIB>
    <izvorni_sadrzaj> ĐONI jednostavno društvo s ograničenom odgovornošću za graditeljstvo, usluge i trgovinu, OIB 56077553096, Svetog Vida 8/C, 35400 Nova Gradiška</izvorni_sadrzaj>
    <derivirana_varijabla naziv="DomainObject.Predmet.ProtustrankaFormatedWithAdressOIB_1"> ĐONI jednostavno društvo s ograničenom odgovornošću za graditeljstvo, usluge i trgovinu, OIB 56077553096, Svetog Vida 8/C, 35400 Nova Gradiška</derivirana_varijabla>
  </DomainObject.Predmet.ProtustrankaFormatedWithAdressOIB>
  <DomainObject.Predmet.ProtustrankaWithAdress>
    <izvorni_sadrzaj>ĐONI jednostavno društvo s ograničenom odgovornošću za graditeljstvo, usluge i trgovinu Svetog Vida 8/C, 35400 Nova Gradiška</izvorni_sadrzaj>
    <derivirana_varijabla naziv="DomainObject.Predmet.ProtustrankaWithAdress_1">ĐONI jednostavno društvo s ograničenom odgovornošću za graditeljstvo, usluge i trgovinu Svetog Vida 8/C, 35400 Nova Gradiška</derivirana_varijabla>
  </DomainObject.Predmet.ProtustrankaWithAdress>
  <DomainObject.Predmet.ProtustrankaWithAdressOIB>
    <izvorni_sadrzaj>ĐONI jednostavno društvo s ograničenom odgovornošću za graditeljstvo, usluge i trgovinu, OIB 56077553096, Svetog Vida 8/C, 35400 Nova Gradiška</izvorni_sadrzaj>
    <derivirana_varijabla naziv="DomainObject.Predmet.ProtustrankaWithAdressOIB_1">ĐONI jednostavno društvo s ograničenom odgovornošću za graditeljstvo, usluge i trgovinu, OIB 56077553096, Svetog Vida 8/C, 35400 Nova Gradiška</derivirana_varijabla>
  </DomainObject.Predmet.ProtustrankaWithAdressOIB>
  <DomainObject.Predmet.ProtustrankaNazivFormated>
    <izvorni_sadrzaj>ĐONI jednostavno društvo s ograničenom odgovornošću za graditeljstvo, usluge i trgovinu</izvorni_sadrzaj>
    <derivirana_varijabla naziv="DomainObject.Predmet.ProtustrankaNazivFormated_1">ĐONI jednostavno društvo s ograničenom odgovornošću za graditeljstvo, usluge i trgovinu</derivirana_varijabla>
  </DomainObject.Predmet.ProtustrankaNazivFormated>
  <DomainObject.Predmet.ProtustrankaNazivFormatedOIB>
    <izvorni_sadrzaj>ĐONI jednostavno društvo s ograničenom odgovornošću za graditeljstvo, usluge i trgovinu, OIB 56077553096</izvorni_sadrzaj>
    <derivirana_varijabla naziv="DomainObject.Predmet.ProtustrankaNazivFormatedOIB_1">ĐONI jednostavno društvo s ograničenom odgovornošću za graditeljstvo, usluge i trgovinu, OIB 56077553096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7263.85</izvorni_sadrzaj>
    <derivirana_varijabla naziv="DomainObject.Predmet.TrenutnaVrijednost_1">7263.85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ĐONI jednostavno društvo s ograničenom odgovornošću za graditeljstvo, usluge i trgovinu</item>
    </izvorni_sadrzaj>
    <derivirana_varijabla naziv="DomainObject.Predmet.ProtuStrankaListFormated_1">
      <item>ĐONI jednostavno društvo s ograničenom odgovornošću za graditeljstvo, usluge i trgovinu</item>
    </derivirana_varijabla>
  </DomainObject.Predmet.ProtuStrankaListFormated>
  <DomainObject.Predmet.ProtuStrankaListFormatedOIB>
    <izvorni_sadrzaj>
      <item>ĐONI jednostavno društvo s ograničenom odgovornošću za graditeljstvo, usluge i trgovinu, OIB 56077553096</item>
    </izvorni_sadrzaj>
    <derivirana_varijabla naziv="DomainObject.Predmet.ProtuStrankaListFormatedOIB_1">
      <item>ĐONI jednostavno društvo s ograničenom odgovornošću za graditeljstvo, usluge i trgovinu, OIB 56077553096</item>
    </derivirana_varijabla>
  </DomainObject.Predmet.ProtuStrankaListFormatedOIB>
  <DomainObject.Predmet.ProtuStrankaListFormatedWithAdress>
    <izvorni_sadrzaj>
      <item>ĐONI jednostavno društvo s ograničenom odgovornošću za graditeljstvo, usluge i trgovinu, Svetog Vida 8/C, 35400 Nova Gradiška</item>
    </izvorni_sadrzaj>
    <derivirana_varijabla naziv="DomainObject.Predmet.ProtuStrankaListFormatedWithAdress_1">
      <item>ĐONI jednostavno društvo s ograničenom odgovornošću za graditeljstvo, usluge i trgovinu, Svetog Vida 8/C, 35400 Nova Gradiška</item>
    </derivirana_varijabla>
  </DomainObject.Predmet.ProtuStrankaListFormatedWithAdress>
  <DomainObject.Predmet.ProtuStrankaListFormatedWithAdressOIB>
    <izvorni_sadrzaj>
      <item>ĐONI jednostavno društvo s ograničenom odgovornošću za graditeljstvo, usluge i trgovinu, OIB 56077553096, Svetog Vida 8/C, 35400 Nova Gradiška</item>
    </izvorni_sadrzaj>
    <derivirana_varijabla naziv="DomainObject.Predmet.ProtuStrankaListFormatedWithAdressOIB_1">
      <item>ĐONI jednostavno društvo s ograničenom odgovornošću za graditeljstvo, usluge i trgovinu, OIB 56077553096, Svetog Vida 8/C, 35400 Nova Gradiška</item>
    </derivirana_varijabla>
  </DomainObject.Predmet.ProtuStrankaListFormatedWithAdressOIB>
  <DomainObject.Predmet.ProtuStrankaListNazivFormated>
    <izvorni_sadrzaj>
      <item>ĐONI jednostavno društvo s ograničenom odgovornošću za graditeljstvo, usluge i trgovinu</item>
    </izvorni_sadrzaj>
    <derivirana_varijabla naziv="DomainObject.Predmet.ProtuStrankaListNazivFormated_1">
      <item>ĐONI jednostavno društvo s ograničenom odgovornošću za graditeljstvo, usluge i trgovinu</item>
    </derivirana_varijabla>
  </DomainObject.Predmet.ProtuStrankaListNazivFormated>
  <DomainObject.Predmet.ProtuStrankaListNazivFormatedOIB>
    <izvorni_sadrzaj>
      <item>ĐONI jednostavno društvo s ograničenom odgovornošću za graditeljstvo, usluge i trgovinu, OIB 56077553096</item>
    </izvorni_sadrzaj>
    <derivirana_varijabla naziv="DomainObject.Predmet.ProtuStrankaListNazivFormatedOIB_1">
      <item>ĐONI jednostavno društvo s ograničenom odgovornošću za graditeljstvo, usluge i trgovinu, OIB 56077553096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ĐONI jednostavno društvo s ograničenom odgovornošću za graditeljstvo, usluge i trgovinu</izvorni_sadrzaj>
    <derivirana_varijabla naziv="DomainObject.Predmet.ProtustrankaIDrugi_1">ĐONI jednostavno društvo s ograničenom odgovornošću za graditeljstvo,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ĐONI jednostavno društvo s ograničenom odgovornošću za graditeljstvo, usluge i trgovinu, OIB 56077553096, Svetog Vida 8/C, 35400 Nova Gradiška</izvorni_sadrzaj>
    <derivirana_varijabla naziv="DomainObject.Predmet.ProtustrankaIDrugiAdressOIB_1">ĐONI jednostavno društvo s ograničenom odgovornošću za graditeljstvo, usluge i trgovinu, OIB 56077553096, Svetog Vida 8/C,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ĐONI jednostavno društvo s ograničenom odgovornošću za graditeljstvo, usluge i trgovinu</item>
    </izvorni_sadrzaj>
    <derivirana_varijabla naziv="DomainObject.Predmet.SudioniciListNaziv_1">
      <item>Financijska agencija</item>
      <item>ĐONI jednostavno društvo s ograničenom odgovornošću za graditeljstvo, usluge i trgovinu</item>
    </derivirana_varijabla>
  </DomainObject.Predmet.SudioniciListNaziv>
  <DomainObject.Predmet.SudioniciListAdressOIB>
    <izvorni_sadrzaj>
      <item>Financijska agencija, OIB 85821130368, Ulica grada Vukovara 70,10000 Zagreb</item>
      <item>ĐONI jednostavno društvo s ograničenom odgovornošću za graditeljstvo, usluge i trgovinu, OIB 56077553096, Svetog Vida 8/C,35400 Nova Gradiška</item>
    </izvorni_sadrzaj>
    <derivirana_varijabla naziv="DomainObject.Predmet.SudioniciListAdressOIB_1">
      <item>Financijska agencija, OIB 85821130368, Ulica grada Vukovara 70,10000 Zagreb</item>
      <item>ĐONI jednostavno društvo s ograničenom odgovornošću za graditeljstvo, usluge i trgovinu, OIB 56077553096, Svetog Vida 8/C,35400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56077553096</item>
    </izvorni_sadrzaj>
    <derivirana_varijabla naziv="DomainObject.Predmet.SudioniciListNazivOIB_1">
      <item>, OIB 85821130368</item>
      <item>, OIB 56077553096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410</properties:Words>
  <properties:Characters>2262</properties:Characters>
  <properties:Lines>57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2018-08-14T08:47:00Z</dcterms:created>
  <dc:creator>Korisnik</dc:creator>
  <cp:lastModifiedBy>wsadmin</cp:lastModifiedBy>
  <cp:lastPrinted>2018-08-14T08:53:00Z</cp:lastPrinted>
  <dcterms:modified xmlns:xsi="http://www.w3.org/2001/XMLSchema-instance" xsi:type="dcterms:W3CDTF">2018-08-14T09:02:00Z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St-1033-2018 od 14.08.2018.docx)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