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a3ae" w14:paraId="396a3ae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413BE4">
        <w:rPr>
          <w:rFonts w:hAnsi="Times New Roman" w:ascii="Times New Roman"/>
          <w:noProof w:val="false"/>
          <w:szCs w:val="24"/>
        </w:rPr>
        <w:t>1094/14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</w:t>
      </w:r>
      <w:r w:rsidR="00413BE4">
        <w:rPr>
          <w:rFonts w:hAnsi="Times New Roman" w:ascii="Times New Roman"/>
        </w:rPr>
        <w:t>stečajnim dužnikom</w:t>
      </w:r>
      <w:r w:rsidR="001E469C">
        <w:rPr>
          <w:rFonts w:hAnsi="Times New Roman" w:ascii="Times New Roman"/>
        </w:rPr>
        <w:t xml:space="preserve"> </w:t>
      </w:r>
      <w:r w:rsidR="00413BE4">
        <w:rPr>
          <w:rFonts w:hAnsi="Times New Roman" w:ascii="Times New Roman"/>
        </w:rPr>
        <w:t>RE PROJEKT d.o.o. u stečaju,</w:t>
      </w:r>
      <w:r w:rsidR="00FD238E">
        <w:rPr>
          <w:rFonts w:hAnsi="Times New Roman" w:ascii="Times New Roman"/>
        </w:rPr>
        <w:t xml:space="preserve"> Zagreb,</w:t>
      </w:r>
      <w:r w:rsidR="00413BE4">
        <w:rPr>
          <w:rFonts w:hAnsi="Times New Roman" w:ascii="Times New Roman"/>
        </w:rPr>
        <w:t xml:space="preserve"> Ivana Cankara 3, OIB 51746471819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413BE4">
        <w:rPr>
          <w:rFonts w:hAnsi="Times New Roman" w:ascii="Times New Roman"/>
          <w:szCs w:val="24"/>
        </w:rPr>
        <w:t>12. rujna 2018.</w:t>
      </w:r>
    </w:p>
    <w:p w:rsidRDefault="00A61A10" w:rsidP="00B314E8" w:rsidR="00A61A10">
      <w:pPr>
        <w:pStyle w:val="Tijeloteksta"/>
        <w:rPr>
          <w:rFonts w:hAnsi="Times New Roman" w:ascii="Times New Roman"/>
          <w:szCs w:val="24"/>
        </w:rPr>
      </w:pPr>
    </w:p>
    <w:p w:rsidRDefault="00BE084E" w:rsidP="00B314E8" w:rsidR="00BE084E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>
      <w:pPr>
        <w:pStyle w:val="Tijeloteksta"/>
        <w:rPr>
          <w:rFonts w:hAnsi="Times New Roman" w:ascii="Times New Roman"/>
          <w:b/>
          <w:szCs w:val="24"/>
        </w:rPr>
      </w:pPr>
    </w:p>
    <w:p w:rsidRDefault="00FD238E" w:rsidP="00FD238E" w:rsidR="00413BE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szCs w:val="24"/>
        </w:rPr>
        <w:t xml:space="preserve">Nalaže se stečajnom upravitelju Josipu Lončariću dostaviti sudu ispravan obračun troškova unovčenja nekretnina dosuđenih kupcu – razlučnom vjerovniku SBERBANK d.d. u likvidaciji, Zagreb, rješenjem o dosudi od 11. svibnja 2018., sukladno odredbi čl. 254. Stečajnog zakona (Narodne novine broj 71/15, 104/17, a koja odredba se sukladno čl. 441. st. 2. SZ-a primjenjuje i na postupke u tijeku), pri čemu je isti dužan posebno voditi računa da u obračunu troškova unovčenja jasno specificira troškove koji terete kupovninu u 100%-tnom iznosu i one koji terete kupovninu u razmjernoj visini, a prema visini u skladu s postotkom u kojem ostvarena kupovnina sudjeluje u vrijednosti ukupno unovčene stečajne mase. </w:t>
      </w:r>
    </w:p>
    <w:p w:rsidRDefault="00FD238E" w:rsidP="00FD238E" w:rsidR="00FD238E">
      <w:pPr>
        <w:pStyle w:val="Tijeloteksta"/>
        <w:rPr>
          <w:rFonts w:hAnsi="Times New Roman" w:ascii="Times New Roman"/>
          <w:szCs w:val="24"/>
        </w:rPr>
      </w:pPr>
    </w:p>
    <w:p w:rsidRDefault="00FD238E" w:rsidP="00FD238E" w:rsidR="00FD238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Posebno se ukazuje stečajnom upravitelju da je isti dužan uzeti u obzir pravno stajalište koje je iznio Visoki trgovački sud Republike Hrvatske u svojem rješenju broj Pž-3840/18 od 10. srpnja 2018.</w:t>
      </w:r>
    </w:p>
    <w:p w:rsidRDefault="00413BE4" w:rsidP="00A61A10" w:rsidR="00413BE4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413BE4">
        <w:rPr>
          <w:rFonts w:hAnsi="Times New Roman" w:ascii="Times New Roman"/>
          <w:szCs w:val="24"/>
        </w:rPr>
        <w:t>12. rujna 2018.</w:t>
      </w:r>
    </w:p>
    <w:p w:rsidRDefault="00A61A10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>Renata Klokočki</w:t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A61A10" w:rsidP="00B314E8" w:rsidR="00A61A10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91485F" w:rsidR="00881DAC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238E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E469C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E469C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3E4B0A"/>
    <w:rsid w:val="00413BE4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91E8E"/>
    <w:rsid w:val="00992055"/>
    <w:rsid w:val="009A4E8F"/>
    <w:rsid w:val="009B56B4"/>
    <w:rsid w:val="009E4927"/>
    <w:rsid w:val="009F3B1B"/>
    <w:rsid w:val="00A036F0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B5EB8"/>
    <w:rsid w:val="00BE084E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123A"/>
    <w:rsid w:val="00F80552"/>
    <w:rsid w:val="00FA4D1E"/>
    <w:rsid w:val="00FC60E6"/>
    <w:rsid w:val="00FD238E"/>
    <w:rsid w:val="00FE5F2F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5F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F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F2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F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F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5F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F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F2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F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F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St-1094/2014</izvorni_sadrzaj>
    <derivirana_varijabla naziv="DomainObject.Predmet.OznakaBroj_1">St-1094/2014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PROJEKT društvo s ograničenom odgovornošću za poslovanje nekretninama u stečaju</izvorni_sadrzaj>
    <derivirana_varijabla naziv="DomainObject.Predmet.ProtustrankaFormated_1">  RE PROJEKT društvo s ograničenom odgovornošću za poslovanje nekretninama u stečaju</derivirana_varijabla>
  </DomainObject.Predmet.ProtustrankaFormated>
  <DomainObject.Predmet.ProtustrankaFormatedOIB>
    <izvorni_sadrzaj>  RE PROJEKT društvo s ograničenom odgovornošću za poslovanje nekretninama u stečaju, OIB 51746471819</izvorni_sadrzaj>
    <derivirana_varijabla naziv="DomainObject.Predmet.ProtustrankaFormatedOIB_1">  RE PROJEKT društvo s ograničenom odgovornošću za poslovanje nekretninama u stečaju, OIB 51746471819</derivirana_varijabla>
  </DomainObject.Predmet.ProtustrankaFormatedOIB>
  <DomainObject.Predmet.ProtustrankaFormatedWithAdress>
    <izvorni_sadrzaj> RE PROJEKT društvo s ograničenom odgovornošću za poslovanje nekretninama u stečaju, Cankarova 3, 10000 Zagreb</izvorni_sadrzaj>
    <derivirana_varijabla naziv="DomainObject.Predmet.ProtustrankaFormatedWithAdress_1"> RE PROJEKT društvo s ograničenom odgovornošću za poslovanje nekretninama u stečaju, Cankarova 3, 10000 Zagreb</derivirana_varijabla>
  </DomainObject.Predmet.ProtustrankaFormatedWithAdress>
  <DomainObject.Predmet.ProtustrankaFormatedWithAdressOIB>
    <izvorni_sadrzaj> RE PROJEKT društvo s ograničenom odgovornošću za poslovanje nekretninama u stečaju, OIB 51746471819, Cankarova 3, 10000 Zagreb</izvorni_sadrzaj>
    <derivirana_varijabla naziv="DomainObject.Predmet.ProtustrankaFormatedWithAdressOIB_1"> RE PROJEKT društvo s ograničenom odgovornošću za poslovanje nekretninama u stečaju, OIB 51746471819, Cankarova 3, 10000 Zagreb</derivirana_varijabla>
  </DomainObject.Predmet.ProtustrankaFormatedWithAdressOIB>
  <DomainObject.Predmet.ProtustrankaWithAdress>
    <izvorni_sadrzaj>RE PROJEKT društvo s ograničenom odgovornošću za poslovanje nekretninama u stečaju Cankarova 3, 10000 Zagreb</izvorni_sadrzaj>
    <derivirana_varijabla naziv="DomainObject.Predmet.ProtustrankaWithAdress_1">RE PROJEKT društvo s ograničenom odgovornošću za poslovanje nekretninama u stečaju Cankarova 3, 10000 Zagreb</derivirana_varijabla>
  </DomainObject.Predmet.ProtustrankaWithAdress>
  <DomainObject.Predmet.ProtustrankaWithAdressOIB>
    <izvorni_sadrzaj>RE PROJEKT društvo s ograničenom odgovornošću za poslovanje nekretninama u stečaju, OIB 51746471819, Cankarova 3, 10000 Zagreb</izvorni_sadrzaj>
    <derivirana_varijabla naziv="DomainObject.Predmet.ProtustrankaWithAdressOIB_1">RE PROJEKT društvo s ograničenom odgovornošću za poslovanje nekretninama u stečaju, OIB 51746471819, Cankarova 3, 10000 Zagreb</derivirana_varijabla>
  </DomainObject.Predmet.ProtustrankaWithAdressOIB>
  <DomainObject.Predmet.ProtustrankaNazivFormated>
    <izvorni_sadrzaj>RE PROJEKT društvo s ograničenom odgovornošću za poslovanje nekretninama u stečaju</izvorni_sadrzaj>
    <derivirana_varijabla naziv="DomainObject.Predmet.ProtustrankaNazivFormated_1">RE PROJEKT društvo s ograničenom odgovornošću za poslovanje nekretninama u stečaju</derivirana_varijabla>
  </DomainObject.Predmet.ProtustrankaNazivFormated>
  <DomainObject.Predmet.ProtustrankaNazivFormatedOIB>
    <izvorni_sadrzaj>RE PROJEKT društvo s ograničenom odgovornošću za poslovanje nekretninama u stečaju, OIB 51746471819</izvorni_sadrzaj>
    <derivirana_varijabla naziv="DomainObject.Predmet.ProtustrankaNazivFormatedOIB_1">RE PROJEKT društvo s ograničenom odgovornošću za poslovanje nekretninama u stečaju, OIB 51746471819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 zastupanog po punomoćniku ŽUPANIJSKO DRŽAVNO ODVJETNIŠTVO U ZAGREBU; Općinski sud u Splitu; Josip Bokanović</izvorni_sadrzaj>
    <derivirana_varijabla naziv="DomainObject.Predmet.StrankaFormated_1">  MINISTARSTVO FINANCIJA-POREZNA UPRAVA zastupanog po punomoćniku ŽUPANIJSKO DRŽAVNO ODVJETNIŠTVO U ZAGREBU; Općinski sud u Splitu; Josip Bokanović</derivirana_varijabla>
  </DomainObject.Predmet.StrankaFormated>
  <DomainObject.Predmet.StrankaFormatedOIB>
    <izvorni_sadrzaj>  MINISTARSTVO FINANCIJA-POREZNA UPRAVA, OIB 18683136487 zastupanog po punomoćniku ŽUPANIJSKO DRŽAVNO ODVJETNIŠTVO U ZAGREBU; Općinski sud u Splitu, OIB 61980608934; Josip Bokanović, OIB 35529252486</izvorni_sadrzaj>
    <derivirana_varijabla naziv="DomainObject.Predmet.StrankaFormatedOIB_1">  MINISTARSTVO FINANCIJA-POREZNA UPRAVA, OIB 18683136487 zastupanog po punomoćniku ŽUPANIJSKO DRŽAVNO ODVJETNIŠTVO U ZAGREBU; Općinski sud u Splitu, OIB 61980608934; Josip Bokanović, OIB 35529252486</derivirana_varijabla>
  </DomainObject.Predmet.StrankaFormatedOIB>
  <DomainObject.Predmet.StrankaFormatedWithAdress>
    <izvorni_sadrzaj> MINISTARSTVO FINANCIJA-POREZNA UPRAVA, Av. Dubrovnik 32, 10000 Zagreb zastupanog po punomoćniku ŽUPANIJSKO DRŽAVNO ODVJETNIŠTVO U ZAGREBU; Općinski sud u Splitu; Josip Bokanović, Josipa Juraja Strossmayera 46, 31431 Čepin</izvorni_sadrzaj>
    <derivirana_varijabla naziv="DomainObject.Predmet.StrankaFormatedWithAdress_1"> MINISTARSTVO FINANCIJA-POREZNA UPRAVA, Av. Dubrovnik 32, 10000 Zagreb zastupanog po punomoćniku ŽUPANIJSKO DRŽAVNO ODVJETNIŠTVO U ZAGREBU; Općinski sud u Splitu; Josip Bokanović, Josipa Juraja Strossmayera 46, 31431 Čepin</derivirana_varijabla>
  </DomainObject.Predmet.StrankaFormatedWithAdress>
  <DomainObject.Predmet.StrankaFormatedWithAdressOIB>
    <izvorni_sadrzaj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izvorni_sadrzaj>
    <derivirana_varijabla naziv="DomainObject.Predmet.StrankaFormatedWithAdressOIB_1"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derivirana_varijabla>
  </DomainObject.Predmet.StrankaFormatedWithAdressOIB>
  <DomainObject.Predmet.StrankaWithAdress>
    <izvorni_sadrzaj>MINISTARSTVO FINANCIJA-POREZNA UPRAVA Av. Dubrovnik 32,10000 Zagreb,Općinski sud u Splitu ,Josip Bokanović Josipa Juraja Strossmayera 46,31431 Čepin</izvorni_sadrzaj>
    <derivirana_varijabla naziv="DomainObject.Predmet.StrankaWithAdress_1">MINISTARSTVO FINANCIJA-POREZNA UPRAVA Av. Dubrovnik 32,10000 Zagreb,Općinski sud u Splitu ,Josip Bokanović Josipa Juraja Strossmayera 46,31431 Čepin</derivirana_varijabla>
  </DomainObject.Predmet.StrankaWithAdress>
  <DomainObject.Predmet.StrankaWithAdressOIB>
    <izvorni_sadrzaj>MINISTARSTVO FINANCIJA-POREZNA UPRAVA, OIB 18683136487, Av. Dubrovnik 32,10000 Zagreb,Općinski sud u Splitu, OIB 61980608934,Josip Bokanović, OIB 35529252486, Josipa Juraja Strossmayera 46,31431 Čepin</izvorni_sadrzaj>
    <derivirana_varijabla naziv="DomainObject.Predmet.StrankaWithAdressOIB_1">MINISTARSTVO FINANCIJA-POREZNA UPRAVA, OIB 18683136487, Av. Dubrovnik 32,10000 Zagreb,Općinski sud u Splitu, OIB 61980608934,Josip Bokanović, OIB 35529252486, Josipa Juraja Strossmayera 46,31431 Čepin</derivirana_varijabla>
  </DomainObject.Predmet.StrankaWithAdressOIB>
  <DomainObject.Predmet.StrankaNazivFormated>
    <izvorni_sadrzaj>MINISTARSTVO FINANCIJA-POREZNA UPRAVA,Općinski sud u Splitu,Josip Bokanović</izvorni_sadrzaj>
    <derivirana_varijabla naziv="DomainObject.Predmet.StrankaNazivFormated_1">MINISTARSTVO FINANCIJA-POREZNA UPRAVA,Općinski sud u Splitu,Josip Bokanović</derivirana_varijabla>
  </DomainObject.Predmet.StrankaNazivFormated>
  <DomainObject.Predmet.StrankaNazivFormatedOIB>
    <izvorni_sadrzaj>MINISTARSTVO FINANCIJA-POREZNA UPRAVA, OIB 18683136487,Općinski sud u Splitu, OIB 61980608934,Josip Bokanović, OIB 35529252486</izvorni_sadrzaj>
    <derivirana_varijabla naziv="DomainObject.Predmet.StrankaNazivFormatedOIB_1">MINISTARSTVO FINANCIJA-POREZNA UPRAVA, OIB 18683136487,Općinski sud u Splitu, OIB 61980608934,Josip Bokanović, OIB 35529252486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MINISTARSTVO FINANCIJA-POREZNA UPRAVA zastupanog po punomoćniku ŽUPANIJSKO DRŽAVNO ODVJETNIŠTVO U ZAGREBU</item>
      <item>Općinski sud u Splitu</item>
      <item>Josip Bokanović</item>
    </izvorni_sadrzaj>
    <derivirana_varijabla naziv="DomainObject.Predmet.StrankaListFormated_1">
      <item>MINISTARSTVO FINANCIJA-POREZNA UPRAVA zastupanog po punomoćniku ŽUPANIJSKO DRŽAVNO ODVJETNIŠTVO U ZAGREBU</item>
      <item>Općinski sud u Splitu</item>
      <item>Josip Bokanović</item>
    </derivirana_varijabla>
  </DomainObject.Predmet.StrankaListFormated>
  <DomainObject.Predmet.StrankaListFormatedOIB>
    <izvorni_sadrzaj>
      <item>MINISTARSTVO FINANCIJA-POREZNA UPRAVA, OIB 18683136487 zastupanog po punomoćniku ŽUPANIJSKO DRŽAVNO ODVJETNIŠTVO U ZAGREBU</item>
      <item>Općinski sud u Splitu, OIB 61980608934</item>
      <item>Josip Bokanović, OIB 35529252486</item>
    </izvorni_sadrzaj>
    <derivirana_varijabla naziv="DomainObject.Predmet.StrankaListFormatedOIB_1">
      <item>MINISTARSTVO FINANCIJA-POREZNA UPRAVA, OIB 18683136487 zastupanog po punomoćniku ŽUPANIJSKO DRŽAVNO ODVJETNIŠTVO U ZAGREBU</item>
      <item>Općinski sud u Splitu, OIB 61980608934</item>
      <item>Josip Bokanović, OIB 35529252486</item>
    </derivirana_varijabla>
  </DomainObject.Predmet.StrankaListFormatedOIB>
  <DomainObject.Predmet.StrankaListFormatedWithAdress>
    <izvorni_sadrzaj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izvorni_sadrzaj>
    <derivirana_varijabla naziv="DomainObject.Predmet.StrankaListFormatedWithAdress_1"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derivirana_varijabla>
  </DomainObject.Predmet.StrankaListFormatedWithAdress>
  <DomainObject.Predmet.StrankaListFormatedWithAdressOIB>
    <izvorni_sadrzaj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izvorni_sadrzaj>
    <derivirana_varijabla naziv="DomainObject.Predmet.StrankaListFormatedWithAdressOIB_1"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derivirana_varijabla>
  </DomainObject.Predmet.StrankaListFormatedWithAdressOIB>
  <DomainObject.Predmet.StrankaListNazivFormated>
    <izvorni_sadrzaj>
      <item>MINISTARSTVO FINANCIJA-POREZNA UPRAVA</item>
      <item>Općinski sud u Splitu</item>
      <item>Josip Bokanović</item>
    </izvorni_sadrzaj>
    <derivirana_varijabla naziv="DomainObject.Predmet.StrankaListNazivFormated_1">
      <item>MINISTARSTVO FINANCIJA-POREZNA UPRAVA</item>
      <item>Općinski sud u Splitu</item>
      <item>Josip Bokanović</item>
    </derivirana_varijabla>
  </DomainObject.Predmet.StrankaListNazivFormated>
  <DomainObject.Predmet.StrankaListNazivFormatedOIB>
    <izvorni_sadrzaj>
      <item>MINISTARSTVO FINANCIJA-POREZNA UPRAVA, OIB 18683136487</item>
      <item>Općinski sud u Splitu, OIB 61980608934</item>
      <item>Josip Bokanović, OIB 35529252486</item>
    </izvorni_sadrzaj>
    <derivirana_varijabla naziv="DomainObject.Predmet.StrankaListNazivFormatedOIB_1">
      <item>MINISTARSTVO FINANCIJA-POREZNA UPRAVA, OIB 18683136487</item>
      <item>Općinski sud u Splitu, OIB 61980608934</item>
      <item>Josip Bokanović, OIB 35529252486</item>
    </derivirana_varijabla>
  </DomainObject.Predmet.StrankaListNazivFormatedOIB>
  <DomainObject.Predmet.ProtuStrankaListFormated>
    <izvorni_sadrzaj>
      <item>RE PROJEKT društvo s ograničenom odgovornošću za poslovanje nekretninama u stečaju</item>
    </izvorni_sadrzaj>
    <derivirana_varijabla naziv="DomainObject.Predmet.ProtuStrankaListFormated_1">
      <item>RE PROJEKT društvo s ograničenom odgovornošću za poslovanje nekretninama u stečaju</item>
    </derivirana_varijabla>
  </DomainObject.Predmet.ProtuStrankaListFormated>
  <DomainObject.Predmet.ProtuStrankaListFormatedOIB>
    <izvorni_sadrzaj>
      <item>RE PROJEKT društvo s ograničenom odgovornošću za poslovanje nekretninama u stečaju, OIB 51746471819</item>
    </izvorni_sadrzaj>
    <derivirana_varijabla naziv="DomainObject.Predmet.ProtuStrankaListFormatedOIB_1">
      <item>RE PROJEKT društvo s ograničenom odgovornošću za poslovanje nekretninama u stečaju, OIB 51746471819</item>
    </derivirana_varijabla>
  </DomainObject.Predmet.ProtuStrankaListFormatedOIB>
  <DomainObject.Predmet.ProtuStrankaListFormatedWithAdress>
    <izvorni_sadrzaj>
      <item>RE PROJEKT društvo s ograničenom odgovornošću za poslovanje nekretninama u stečaju, Cankarova 3, 10000 Zagreb</item>
    </izvorni_sadrzaj>
    <derivirana_varijabla naziv="DomainObject.Predmet.ProtuStrankaListFormatedWithAdress_1">
      <item>RE PROJEKT društvo s ograničenom odgovornošću za poslovanje nekretninama u stečaju, Cankarova 3, 10000 Zagreb</item>
    </derivirana_varijabla>
  </DomainObject.Predmet.ProtuStrankaListFormatedWithAdress>
  <DomainObject.Predmet.ProtuStrankaListFormatedWithAdressOIB>
    <izvorni_sadrzaj>
      <item>RE PROJEKT društvo s ograničenom odgovornošću za poslovanje nekretninama u stečaju, OIB 51746471819, Cankarova 3, 10000 Zagreb</item>
    </izvorni_sadrzaj>
    <derivirana_varijabla naziv="DomainObject.Predmet.ProtuStrankaListFormatedWithAdressOIB_1">
      <item>RE PROJEKT društvo s ograničenom odgovornošću za poslovanje nekretninama u stečaju, OIB 51746471819, Cankarova 3, 10000 Zagreb</item>
    </derivirana_varijabla>
  </DomainObject.Predmet.ProtuStrankaListFormatedWithAdressOIB>
  <DomainObject.Predmet.ProtuStrankaListNazivFormated>
    <izvorni_sadrzaj>
      <item>RE PROJEKT društvo s ograničenom odgovornošću za poslovanje nekretninama u stečaju</item>
    </izvorni_sadrzaj>
    <derivirana_varijabla naziv="DomainObject.Predmet.ProtuStrankaListNazivFormated_1">
      <item>RE PROJEKT društvo s ograničenom odgovornošću za poslovanje nekretninama u stečaju</item>
    </derivirana_varijabla>
  </DomainObject.Predmet.ProtuStrankaListNazivFormated>
  <DomainObject.Predmet.ProtuStrankaListNazivFormatedOIB>
    <izvorni_sadrzaj>
      <item>RE PROJEKT društvo s ograničenom odgovornošću za poslovanje nekretninama u stečaju, OIB 51746471819</item>
    </izvorni_sadrzaj>
    <derivirana_varijabla naziv="DomainObject.Predmet.ProtuStrankaListNazivFormatedOIB_1">
      <item>RE PROJEKT društvo s ograničenom odgovornošću za poslovanje nekretninama u stečaju, OIB 51746471819</item>
    </derivirana_varijabla>
  </DomainObject.Predmet.ProtuStrankaListNazivFormatedOIB>
  <DomainObject.Predmet.OstaliListFormated>
    <izvorni_sadrzaj>
      <item>ŽUPANIJSKO DRŽAVNO ODVJETNIŠTVO U ZAGREBU punomoćnik sudionika u postupku MINISTARSTVO FINANCIJA-POREZNA UPRAVA</item>
      <item>Josip Lončarić</item>
    </izvorni_sadrzaj>
    <derivirana_varijabla naziv="DomainObject.Predmet.OstaliListFormated_1">
      <item>ŽUPANIJSKO DRŽAVNO ODVJETNIŠTVO U ZAGREBU punomoćnik sudionika u postupku MINISTARSTVO FINANCIJA-POREZNA UPRAVA</item>
      <item>Josip Lončarić</item>
    </derivirana_varijabla>
  </DomainObject.Predmet.OstaliListFormated>
  <DomainObject.Predmet.OstaliListFormatedOIB>
    <izvorni_sadrzaj>
      <item>ŽUPANIJSKO DRŽAVNO ODVJETNIŠTVO U ZAGREBU, OIB 52634238587 punomoćnik sudionika u postupku MINISTARSTVO FINANCIJA-POREZNA UPRAVA</item>
      <item>Josip Lončarić, OIB 14673501229</item>
    </izvorni_sadrzaj>
    <derivirana_varijabla naziv="DomainObject.Predmet.OstaliListFormatedOIB_1">
      <item>ŽUPANIJSKO DRŽAVNO ODVJETNIŠTVO U ZAGREBU, OIB 52634238587 punomoćnik sudionika u postupku MINISTARSTVO FINANCIJA-POREZNA UPRAVA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MINISTARSTVO FINANCIJA-POREZNA UPRAVA</item>
      <item>Josip Lončarić, Kosirnikova 9, 10000 Zagreb</item>
    </izvorni_sadrzaj>
    <derivirana_varijabla naziv="DomainObject.Predmet.OstaliListFormatedWithAdress_1">
      <item>ŽUPANIJSKO DRŽAVNO ODVJETNIŠTVO U ZAGREBU punomoćnik sudionika u postupku MINISTARSTVO FINANCIJA-POREZNA UPRAVA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ZAGREBU, OIB 52634238587 punomoćnik sudionika u postupku MINISTARSTVO FINANCIJA-POREZNA UPRAVA</item>
      <item>Josip Lončarić, OIB 14673501229, Kosirnikova 9, 10000 Zagreb</item>
    </izvorni_sadrzaj>
    <derivirana_varijabla naziv="DomainObject.Predmet.OstaliListFormatedWithAdressOIB_1">
      <item>ŽUPANIJSKO DRŽAVNO ODVJETNIŠTVO U ZAGREBU, OIB 52634238587 punomoćnik sudionika u postupku MINISTARSTVO FINANCIJA-POREZNA UPRAVA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Josip Lončarić</item>
    </izvorni_sadrzaj>
    <derivirana_varijabla naziv="DomainObject.Predmet.OstaliListNazivFormated_1">
      <item>ŽUPANIJSKO DRŽAVNO ODVJETNIŠTVO U ZAGREBU</item>
      <item>Josip Lončarić</item>
    </derivirana_varijabla>
  </DomainObject.Predmet.OstaliListNazivFormated>
  <DomainObject.Predmet.OstaliListNazivFormatedOIB>
    <izvorni_sadrzaj>
      <item>ŽUPANIJSKO DRŽAVNO ODVJETNIŠTVO U ZAGREBU, OIB 52634238587</item>
      <item>Josip Lončarić, OIB 14673501229</item>
    </izvorni_sadrzaj>
    <derivirana_varijabla naziv="DomainObject.Predmet.OstaliListNazivFormatedOIB_1">
      <item>ŽUPANIJSKO DRŽAVNO ODVJETNIŠTVO U ZAGREBU, OIB 52634238587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RE PROJEKT društvo s ograničenom odgovornošću za poslovanje nekretninama u stečaju</izvorni_sadrzaj>
    <derivirana_varijabla naziv="DomainObject.Predmet.ProtustrankaIDrugi_1">RE PROJEKT društvo s ograničenom odgovornošću za poslovanje nekretninama u stečaju</derivirana_varijabla>
  </DomainObject.Predmet.ProtustrankaIDrugi>
  <DomainObject.Predmet.StrankaIDrugiAdressOIB>
    <izvorni_sadrzaj>MINISTARSTVO FINANCIJA-POREZNA UPRAVA, OIB 18683136487, Av. Dubrovnik 32, 10000 Zagreb i dr.</izvorni_sadrzaj>
    <derivirana_varijabla naziv="DomainObject.Predmet.StrankaIDrugiAdressOIB_1">MINISTARSTVO FINANCIJA-POREZNA UPRAVA, OIB 18683136487, Av. Dubrovnik 32, 10000 Zagreb i dr.</derivirana_varijabla>
  </DomainObject.Predmet.StrankaIDrugiAdressOIB>
  <DomainObject.Predmet.ProtustrankaIDrugiAdressOIB>
    <izvorni_sadrzaj>RE PROJEKT društvo s ograničenom odgovornošću za poslovanje nekretninama u stečaju, OIB 51746471819, Cankarova 3, 10000 Zagreb</izvorni_sadrzaj>
    <derivirana_varijabla naziv="DomainObject.Predmet.ProtustrankaIDrugiAdressOIB_1">RE PROJEKT društvo s ograničenom odgovornošću za poslovanje nekretninama u stečaju, OIB 51746471819, Cankarova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ŽUPANIJSKO DRŽAVNO ODVJETNIŠTVO U ZAGREBU</item>
      <item>RE PROJEKT društvo s ograničenom odgovornošću za poslovanje nekretninama u stečaju</item>
      <item>Josip Lončarić</item>
      <item>Općinski sud u Splitu</item>
      <item>Josip Bokanović</item>
    </izvorni_sadrzaj>
    <derivirana_varijabla naziv="DomainObject.Predmet.SudioniciListNaziv_1">
      <item>MINISTARSTVO FINANCIJA-POREZNA UPRAVA</item>
      <item>ŽUPANIJSKO DRŽAVNO ODVJETNIŠTVO U ZAGREBU</item>
      <item>RE PROJEKT društvo s ograničenom odgovornošću za poslovanje nekretninama u stečaju</item>
      <item>Josip Lončarić</item>
      <item>Općinski sud u Splitu</item>
      <item>Josip Bokanović</item>
    </derivirana_varijabla>
  </DomainObject.Predmet.SudioniciListNaziv>
  <DomainObject.Predmet.SudioniciListAdressOIB>
    <izvorni_sadrzaj>
      <item>MINISTARSTVO FINANCIJA-POREZNA UPRAVA, OIB 18683136487, Av. Dubrovnik 32,10000 Zagreb</item>
      <item>ŽUPANIJSKO DRŽAVNO ODVJETNIŠTVO U ZAGREBU, OIB 52634238587</item>
      <item>RE PROJEKT društvo s ograničenom odgovornošću za poslovanje nekretninama u stečaju,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izvorni_sadrzaj>
    <derivirana_varijabla naziv="DomainObject.Predmet.SudioniciListAdressOIB_1">
      <item>MINISTARSTVO FINANCIJA-POREZNA UPRAVA, OIB 18683136487, Av. Dubrovnik 32,10000 Zagreb</item>
      <item>ŽUPANIJSKO DRŽAVNO ODVJETNIŠTVO U ZAGREBU, OIB 52634238587</item>
      <item>RE PROJEKT društvo s ograničenom odgovornošću za poslovanje nekretninama u stečaju,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51746471819</item>
      <item>, OIB 14673501229</item>
      <item>, OIB 61980608934</item>
      <item>, OIB 35529252486</item>
    </izvorni_sadrzaj>
    <derivirana_varijabla naziv="DomainObject.Predmet.SudioniciListNazivOIB_1">
      <item>, OIB 18683136487</item>
      <item>, OIB 52634238587</item>
      <item>, OIB 51746471819</item>
      <item>, OIB 14673501229</item>
      <item>, OIB 61980608934</item>
      <item>, OIB 35529252486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232</properties:Words>
  <properties:Characters>1244</properties:Characters>
  <properties:Lines>44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2018-09-12T11:02:00Z</dcterms:created>
  <dc:creator>x</dc:creator>
  <cp:lastModifiedBy>Renata Klokočki</cp:lastModifiedBy>
  <cp:lastPrinted>2018-01-31T13:08:00Z</cp:lastPrinted>
  <dcterms:modified xmlns:xsi="http://www.w3.org/2001/XMLSchema-instance" xsi:type="dcterms:W3CDTF">2018-09-12T11:16:00Z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upravitelju-RE PROJEKT.docx)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