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a538" w14:paraId="b76a538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F96164">
        <w:t>2589</w:t>
      </w:r>
      <w:r w:rsidR="00993073">
        <w:t>/16-</w:t>
      </w:r>
      <w:r w:rsidR="00F96164">
        <w:t>13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431983" w:rsidP="00843BBB" w:rsidR="00843BBB">
      <w:pPr>
        <w:ind w:firstLine="708"/>
        <w:jc w:val="both"/>
      </w:pPr>
      <w:r w:rsidRPr="00431983">
        <w:t xml:space="preserve">Trgovački sud u Zagrebu, po sucu Nikolini Dorić Hadžisejdić, u u stečajnom predmetu u povodu prijedloga predlagatelja FINANCIJSKE AGENCIJE, RC Zagreb, Podružnica Zagreb, Trg svibanjskih žrtava 1995. 1, OIB: 85821130368, za otvaranje stečajnog postupka nad dužnikom </w:t>
      </w:r>
      <w:r w:rsidR="00F96164">
        <w:rPr>
          <w:lang w:val="pt-BR"/>
        </w:rPr>
        <w:t>CIVITAS NOVA JEDAN d.o.o., OIB 39195669801, Zagreb, Rapska 46</w:t>
      </w:r>
      <w:r w:rsidR="00843BBB" w:rsidRPr="00B9015B">
        <w:rPr>
          <w:lang w:val="pt-BR"/>
        </w:rPr>
        <w:t xml:space="preserve">, </w:t>
      </w:r>
      <w:r w:rsidR="00D33EBB">
        <w:rPr>
          <w:lang w:val="pt-BR"/>
        </w:rPr>
        <w:t>8. prosinca</w:t>
      </w:r>
      <w:r w:rsidR="00843BBB" w:rsidRPr="00E9061C">
        <w:rPr>
          <w:lang w:val="pt-BR"/>
        </w:rPr>
        <w:t xml:space="preserve"> 2017</w:t>
      </w:r>
      <w:r w:rsidR="00843BBB" w:rsidRPr="00B9015B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D33EBB">
      <w:pPr>
        <w:ind w:firstLine="708"/>
        <w:jc w:val="both"/>
      </w:pPr>
      <w:r w:rsidRPr="00A93839">
        <w:t xml:space="preserve">I. Otvara se stečajni postupak nad dužnikom </w:t>
      </w:r>
      <w:r w:rsidR="00F96164">
        <w:rPr>
          <w:lang w:val="pt-BR"/>
        </w:rPr>
        <w:t>CIVITAS NOVA JEDAN d.o.o., OIB 39195669801, Zagreb, Rapska 46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E9061C">
        <w:t xml:space="preserve">Zagrebu </w:t>
      </w:r>
      <w:r w:rsidR="00D33EBB" w:rsidRPr="00D33EBB">
        <w:t>8. prosinca</w:t>
      </w:r>
      <w:r w:rsidRPr="00D33EBB">
        <w:rPr>
          <w:lang w:val="pt-BR"/>
        </w:rPr>
        <w:t xml:space="preserve"> 201</w:t>
      </w:r>
      <w:r w:rsidR="00993073" w:rsidRPr="00D33EBB">
        <w:rPr>
          <w:lang w:val="pt-BR"/>
        </w:rPr>
        <w:t>7</w:t>
      </w:r>
      <w:r w:rsidRPr="00D33EBB">
        <w:t xml:space="preserve">. u </w:t>
      </w:r>
      <w:r w:rsidR="00D33EBB">
        <w:t>9</w:t>
      </w:r>
      <w:r w:rsidR="00C70ACC" w:rsidRPr="00D33EBB">
        <w:t>.</w:t>
      </w:r>
      <w:r w:rsidR="00D33EBB">
        <w:t>0</w:t>
      </w:r>
      <w:r w:rsidR="00DC7C75" w:rsidRPr="00D33EBB">
        <w:t>0</w:t>
      </w:r>
      <w:r w:rsidRPr="00D33EBB">
        <w:t xml:space="preserve"> sati.</w:t>
      </w:r>
    </w:p>
    <w:p w:rsidRDefault="00A93839" w:rsidP="00BE5665" w:rsidR="00A93839" w:rsidRPr="00D33EBB">
      <w:pPr>
        <w:ind w:firstLine="708"/>
        <w:jc w:val="both"/>
      </w:pPr>
      <w:r w:rsidRPr="00DC7C75">
        <w:t xml:space="preserve">II. Za stečajnog upravitelja imenuje se </w:t>
      </w:r>
      <w:r w:rsidR="00D33EBB" w:rsidRPr="00D33EBB">
        <w:t>Zdravko Krznar, OIB: 50405381305, Zagreb, Sv. duh 123.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F96164">
        <w:rPr>
          <w:lang w:val="pt-BR"/>
        </w:rPr>
        <w:t>CIVITAS NOVA JEDAN d.o.o., OIB 39195669801, Zagreb, Rapska 46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E9061C" w:rsidR="00431983">
      <w:pPr>
        <w:jc w:val="both"/>
      </w:pPr>
      <w:r>
        <w:tab/>
      </w:r>
      <w:r w:rsidR="00431983">
        <w:t xml:space="preserve">Financijska agencija, Regionalni centar Zagreb, podnijela je ovom sudu prijedlog za otvaranje stečajnog postupka nad dužnikom </w:t>
      </w:r>
      <w:r w:rsidR="00F96164">
        <w:rPr>
          <w:lang w:val="pt-BR"/>
        </w:rPr>
        <w:t>CIVITAS NOVA JEDAN d.o.o., OIB 39195669801, Zagreb, Rapska 46</w:t>
      </w:r>
      <w:r w:rsidR="00431983">
        <w:t>, na temelju čl. 444. stavka 2. Stečajnog zakona („Narodne novine“ broj 71/15, dalje: SZ).</w:t>
      </w:r>
    </w:p>
    <w:p w:rsidRDefault="00F96164" w:rsidP="00F96164" w:rsidR="00F96164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 xml:space="preserve">1114 </w:t>
      </w:r>
      <w:r w:rsidRPr="00070D63">
        <w:t>dan</w:t>
      </w:r>
      <w:r>
        <w:t>a</w:t>
      </w:r>
      <w:r w:rsidRPr="00070D63">
        <w:t xml:space="preserve">, u ukupnom iznosu od </w:t>
      </w:r>
      <w:r>
        <w:t xml:space="preserve">1.855.270,41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431983" w:rsidP="00053309" w:rsidR="00053309">
      <w:pPr>
        <w:ind w:firstLine="708"/>
        <w:jc w:val="both"/>
      </w:pPr>
      <w:r>
        <w:lastRenderedPageBreak/>
        <w:t>Slijedom navedenog, sud je na temelju odredbe čl. 115. st. 1. SZ-a donio rješenje o pokretanju prethodnog postupka radi utvrđivanja pretpostavki za otvaranje stečajnog postupka nad dužnikom.</w:t>
      </w:r>
    </w:p>
    <w:p w:rsidRDefault="00F96164" w:rsidP="00F96164" w:rsidR="00F96164">
      <w:pPr>
        <w:pStyle w:val="Tijeloteksta"/>
        <w:ind w:firstLine="708"/>
      </w:pPr>
      <w:r>
        <w:t xml:space="preserve">U ovom stečajnom predmetu dužnik je 16. siječnja 2017. dostavio izvješće o financijsko-gospodarskom stanju dužnika </w:t>
      </w:r>
      <w:r w:rsidRPr="00F24250">
        <w:t xml:space="preserve">(list </w:t>
      </w:r>
      <w:r>
        <w:t xml:space="preserve">17 </w:t>
      </w:r>
      <w:r w:rsidRPr="00F24250">
        <w:t xml:space="preserve">spisa) </w:t>
      </w:r>
      <w:r>
        <w:t xml:space="preserve">iz kojeg proizlazi da dužnik nema nekretnina, pokretnina u svom vlasništvu kao ni imovinskih prava na tuđim stvarima, nenovčanih tražbina te novčanih sredstava na računima. U spisu je 8. veljače 2017. zaprimljen podnesak zastupnika po zakonu dužnika Diega Bana u kojem je isti naveo da se ne protivi prijedlogu za otvaranje stečajnog postupka nad dužnikom. </w:t>
      </w:r>
    </w:p>
    <w:p w:rsidRDefault="00F96164" w:rsidP="00F96164" w:rsidR="00F96164">
      <w:pPr>
        <w:pStyle w:val="Tijeloteksta"/>
        <w:ind w:firstLine="708"/>
      </w:pPr>
      <w:r>
        <w:t>Spisu prileži podnesak Ministarstva financija, Porezne uprave Trnje, od 18</w:t>
      </w:r>
      <w:r w:rsidRPr="002D6E06">
        <w:t xml:space="preserve">. siječnja 2017. (list </w:t>
      </w:r>
      <w:r>
        <w:t xml:space="preserve">18 </w:t>
      </w:r>
      <w:r w:rsidRPr="002D6E06">
        <w:t xml:space="preserve">spisa) </w:t>
      </w:r>
      <w:r>
        <w:t xml:space="preserve">prema kojem u informacijskom sustavu Porezne uprave dužnik nije evidentiran kao obveznik poreza na promet nekretnina i poreza na cestovna motorna vozila te nema prometa po žiro-računu. </w:t>
      </w:r>
    </w:p>
    <w:p w:rsidRDefault="00F96164" w:rsidP="00F96164" w:rsidR="00F96164">
      <w:pPr>
        <w:pStyle w:val="Tijeloteksta"/>
        <w:ind w:firstLine="708"/>
      </w:pPr>
      <w:r>
        <w:t>Uvidom u potvrdu Financijske agencije od 12. siječnja 2017. (list 12 spisa)</w:t>
      </w:r>
      <w:r w:rsidRPr="00035543">
        <w:t xml:space="preserve"> </w:t>
      </w:r>
      <w:r>
        <w:t xml:space="preserve">i Očevidnik o redoslijedu plaćanja sa obračunatom kamatom od 12. siječnja 2017. (list 14-16 spisa) </w:t>
      </w:r>
      <w:r w:rsidRPr="003A50F5">
        <w:t xml:space="preserve">sud je utvrdio da </w:t>
      </w:r>
      <w:r>
        <w:t xml:space="preserve">je dužnik </w:t>
      </w:r>
      <w:r w:rsidRPr="00035543">
        <w:t xml:space="preserve">na </w:t>
      </w:r>
      <w:r>
        <w:t xml:space="preserve">navedeni dan </w:t>
      </w:r>
      <w:r w:rsidRPr="00035543">
        <w:t xml:space="preserve">imao neizvršene osnove za plaćanje u neprekinutom razdoblju od </w:t>
      </w:r>
      <w:r>
        <w:t>1612</w:t>
      </w:r>
      <w:r w:rsidRPr="00035543">
        <w:t xml:space="preserve"> dana u ukupnom iznosu od </w:t>
      </w:r>
      <w:r>
        <w:t>2.013.551,68</w:t>
      </w:r>
      <w:r w:rsidRPr="00035543">
        <w:t xml:space="preserve"> kn.</w:t>
      </w:r>
    </w:p>
    <w:p w:rsidRDefault="0011082B" w:rsidP="0011082B" w:rsidR="0011082B">
      <w:pPr>
        <w:pStyle w:val="Tijeloteksta"/>
        <w:ind w:firstLine="708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F96164">
        <w:t>13. ožujka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11082B">
        <w:t>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F96164">
        <w:t>13. ožujka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F96164">
        <w:t>3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11082B">
        <w:t xml:space="preserve">zastupnika po zakonu dužnika </w:t>
      </w:r>
      <w:r w:rsidR="0011082B" w:rsidRPr="003A7D16">
        <w:t>koji je rješenjem upozoren na pravne posljedice davanja netočnih ili nepot</w:t>
      </w:r>
      <w:r w:rsidR="0011082B">
        <w:t xml:space="preserve">punih podataka, obavijesti, izvješća, izjava ili popisa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E9061C">
      <w:pPr>
        <w:jc w:val="center"/>
      </w:pPr>
      <w:r w:rsidRPr="00372077">
        <w:t xml:space="preserve">U </w:t>
      </w:r>
      <w:r w:rsidR="00C12410" w:rsidRPr="00E9061C">
        <w:t>Zagreb</w:t>
      </w:r>
      <w:r w:rsidR="00CA4E71" w:rsidRPr="00E9061C">
        <w:t xml:space="preserve">u </w:t>
      </w:r>
      <w:r w:rsidR="00D33EBB">
        <w:t>8. prosinca</w:t>
      </w:r>
      <w:r w:rsidR="00B6336F" w:rsidRPr="00E9061C">
        <w:t xml:space="preserve"> </w:t>
      </w:r>
      <w:r w:rsidR="006A7E02" w:rsidRPr="00E9061C">
        <w:t>2017</w:t>
      </w:r>
      <w:r w:rsidR="00C12410" w:rsidRPr="00E9061C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697D7A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697D7A" w:rsidP="00C359B6" w:rsidR="00697D7A">
      <w:pPr>
        <w:pStyle w:val="Bezproreda"/>
        <w:ind w:left="4956"/>
        <w:jc w:val="right"/>
      </w:pPr>
      <w:r>
        <w:t>Za točnost otpravka - ovlašteni službenik</w:t>
      </w:r>
    </w:p>
    <w:p w:rsidRDefault="00697D7A" w:rsidP="00C359B6" w:rsidR="00697D7A">
      <w:pPr>
        <w:pStyle w:val="Bezproreda"/>
        <w:ind w:left="4956"/>
        <w:jc w:val="right"/>
      </w:pPr>
      <w:r>
        <w:t>Karmela Dolenc</w:t>
      </w:r>
    </w:p>
    <w:p w:rsidRDefault="00697D7A" w:rsidP="002B3342" w:rsidR="00697D7A">
      <w:pPr>
        <w:pStyle w:val="Bezproreda"/>
      </w:pPr>
    </w:p>
    <w:sectPr w:rsidSect="00B83F80" w:rsidR="00697D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164" w:rsidR="00F961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164" w:rsidR="00F9616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164" w:rsidR="00F961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164" w:rsidR="00F961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697D7A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F96164">
          <w:t>2589</w:t>
        </w:r>
        <w:r w:rsidR="00993073">
          <w:t>/16</w:t>
        </w:r>
        <w:r w:rsidR="006A7E02">
          <w:t>-</w:t>
        </w:r>
        <w:r w:rsidR="00F96164">
          <w:t>13</w:t>
        </w:r>
      </w:p>
    </w:sdtContent>
  </w:sdt>
  <w:p w:rsidRDefault="00B15477" w:rsidR="00B1547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164" w:rsidR="00F961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97D7A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33EBB"/>
    <w:rsid w:val="00D42E0E"/>
    <w:rsid w:val="00D85CC6"/>
    <w:rsid w:val="00DC268C"/>
    <w:rsid w:val="00DC7C75"/>
    <w:rsid w:val="00E23F79"/>
    <w:rsid w:val="00E46026"/>
    <w:rsid w:val="00E67E76"/>
    <w:rsid w:val="00E9061C"/>
    <w:rsid w:val="00EB51F8"/>
    <w:rsid w:val="00ED0205"/>
    <w:rsid w:val="00F018A0"/>
    <w:rsid w:val="00F24636"/>
    <w:rsid w:val="00F51E11"/>
    <w:rsid w:val="00F61CF3"/>
    <w:rsid w:val="00F96164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7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D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D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D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D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7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D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D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D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D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2589</izvorni_sadrzaj>
    <derivirana_varijabla naziv="DomainObject.Predmet.Broj_1">2589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St-2589/2016</izvorni_sadrzaj>
    <derivirana_varijabla naziv="DomainObject.Predmet.OznakaBroj_1">St-2589/2016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CIVITAS NOVA JEDAN d.o.o. zastupanog po punomoćniku Diego Ban</izvorni_sadrzaj>
    <derivirana_varijabla naziv="DomainObject.Predmet.ProtustrankaFormated_1">  CIVITAS NOVA JEDAN d.o.o. zastupanog po punomoćniku Diego Ban</derivirana_varijabla>
  </DomainObject.Predmet.ProtustrankaFormated>
  <DomainObject.Predmet.ProtustrankaFormatedOIB>
    <izvorni_sadrzaj>  CIVITAS NOVA JEDAN d.o.o., OIB 39195669801 zastupanog po punomoćniku Diego Ban</izvorni_sadrzaj>
    <derivirana_varijabla naziv="DomainObject.Predmet.ProtustrankaFormatedOIB_1">  CIVITAS NOVA JEDAN d.o.o., OIB 39195669801 zastupanog po punomoćniku Diego Ban</derivirana_varijabla>
  </DomainObject.Predmet.ProtustrankaFormatedOIB>
  <DomainObject.Predmet.ProtustrankaFormatedWithAdress>
    <izvorni_sadrzaj> CIVITAS NOVA JEDAN d.o.o., Rapska 46, 10000 Zagreb zastupanog po punomoćniku Diego Ban</izvorni_sadrzaj>
    <derivirana_varijabla naziv="DomainObject.Predmet.ProtustrankaFormatedWithAdress_1"> CIVITAS NOVA JEDAN d.o.o., Rapska 46, 10000 Zagreb zastupanog po punomoćniku Diego Ban</derivirana_varijabla>
  </DomainObject.Predmet.ProtustrankaFormatedWithAdress>
  <DomainObject.Predmet.ProtustrankaFormatedWithAdressOIB>
    <izvorni_sadrzaj> CIVITAS NOVA JEDAN d.o.o., OIB 39195669801, Rapska 46, 10000 Zagreb zastupanog po punomoćniku Diego Ban</izvorni_sadrzaj>
    <derivirana_varijabla naziv="DomainObject.Predmet.ProtustrankaFormatedWithAdressOIB_1"> CIVITAS NOVA JEDAN d.o.o., OIB 39195669801, Rapska 46, 10000 Zagreb zastupanog po punomoćniku Diego Ban</derivirana_varijabla>
  </DomainObject.Predmet.ProtustrankaFormatedWithAdressOIB>
  <DomainObject.Predmet.ProtustrankaWithAdress>
    <izvorni_sadrzaj>CIVITAS NOVA JEDAN d.o.o. Rapska 46, 10000 Zagreb</izvorni_sadrzaj>
    <derivirana_varijabla naziv="DomainObject.Predmet.ProtustrankaWithAdress_1">CIVITAS NOVA JEDAN d.o.o. Rapska 46, 10000 Zagreb</derivirana_varijabla>
  </DomainObject.Predmet.ProtustrankaWithAdress>
  <DomainObject.Predmet.ProtustrankaWithAdressOIB>
    <izvorni_sadrzaj>CIVITAS NOVA JEDAN d.o.o., OIB 39195669801, Rapska 46, 10000 Zagreb</izvorni_sadrzaj>
    <derivirana_varijabla naziv="DomainObject.Predmet.ProtustrankaWithAdressOIB_1">CIVITAS NOVA JEDAN d.o.o., OIB 39195669801, Rapska 46, 10000 Zagreb</derivirana_varijabla>
  </DomainObject.Predmet.ProtustrankaWithAdressOIB>
  <DomainObject.Predmet.ProtustrankaNazivFormated>
    <izvorni_sadrzaj>CIVITAS NOVA JEDAN d.o.o.</izvorni_sadrzaj>
    <derivirana_varijabla naziv="DomainObject.Predmet.ProtustrankaNazivFormated_1">CIVITAS NOVA JEDAN d.o.o.</derivirana_varijabla>
  </DomainObject.Predmet.ProtustrankaNazivFormated>
  <DomainObject.Predmet.ProtustrankaNazivFormatedOIB>
    <izvorni_sadrzaj>CIVITAS NOVA JEDAN d.o.o., OIB 39195669801</izvorni_sadrzaj>
    <derivirana_varijabla naziv="DomainObject.Predmet.ProtustrankaNazivFormatedOIB_1">CIVITAS NOVA JEDAN d.o.o., OIB 39195669801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CIVITAS NOVA JEDAN d.o.o. zastupanog po punomoćniku Diego Ban</item>
    </izvorni_sadrzaj>
    <derivirana_varijabla naziv="DomainObject.Predmet.ProtuStrankaListFormated_1">
      <item>CIVITAS NOVA JEDAN d.o.o. zastupanog po punomoćniku Diego Ban</item>
    </derivirana_varijabla>
  </DomainObject.Predmet.ProtuStrankaListFormated>
  <DomainObject.Predmet.ProtuStrankaListFormatedOIB>
    <izvorni_sadrzaj>
      <item>CIVITAS NOVA JEDAN d.o.o., OIB 39195669801 zastupanog po punomoćniku Diego Ban</item>
    </izvorni_sadrzaj>
    <derivirana_varijabla naziv="DomainObject.Predmet.ProtuStrankaListFormatedOIB_1">
      <item>CIVITAS NOVA JEDAN d.o.o., OIB 39195669801 zastupanog po punomoćniku Diego Ban</item>
    </derivirana_varijabla>
  </DomainObject.Predmet.ProtuStrankaListFormatedOIB>
  <DomainObject.Predmet.ProtuStrankaListFormatedWithAdress>
    <izvorni_sadrzaj>
      <item>CIVITAS NOVA JEDAN d.o.o., Rapska 46, 10000 Zagreb zastupanog po punomoćniku Diego Ban</item>
    </izvorni_sadrzaj>
    <derivirana_varijabla naziv="DomainObject.Predmet.ProtuStrankaListFormatedWithAdress_1">
      <item>CIVITAS NOVA JEDAN d.o.o., Rapska 46, 10000 Zagreb zastupanog po punomoćniku Diego Ban</item>
    </derivirana_varijabla>
  </DomainObject.Predmet.ProtuStrankaListFormatedWithAdress>
  <DomainObject.Predmet.ProtuStrankaListFormatedWithAdressOIB>
    <izvorni_sadrzaj>
      <item>CIVITAS NOVA JEDAN d.o.o., OIB 39195669801, Rapska 46, 10000 Zagreb zastupanog po punomoćniku Diego Ban</item>
    </izvorni_sadrzaj>
    <derivirana_varijabla naziv="DomainObject.Predmet.ProtuStrankaListFormatedWithAdressOIB_1">
      <item>CIVITAS NOVA JEDAN d.o.o., OIB 39195669801, Rapska 46, 10000 Zagreb zastupanog po punomoćniku Diego Ban</item>
    </derivirana_varijabla>
  </DomainObject.Predmet.ProtuStrankaListFormatedWithAdressOIB>
  <DomainObject.Predmet.ProtuStrankaListNazivFormated>
    <izvorni_sadrzaj>
      <item>CIVITAS NOVA JEDAN d.o.o.</item>
    </izvorni_sadrzaj>
    <derivirana_varijabla naziv="DomainObject.Predmet.ProtuStrankaListNazivFormated_1">
      <item>CIVITAS NOVA JEDAN d.o.o.</item>
    </derivirana_varijabla>
  </DomainObject.Predmet.ProtuStrankaListNazivFormated>
  <DomainObject.Predmet.ProtuStrankaListNazivFormatedOIB>
    <izvorni_sadrzaj>
      <item>CIVITAS NOVA JEDAN d.o.o., OIB 39195669801</item>
    </izvorni_sadrzaj>
    <derivirana_varijabla naziv="DomainObject.Predmet.ProtuStrankaListNazivFormatedOIB_1">
      <item>CIVITAS NOVA JEDAN d.o.o., OIB 39195669801</item>
    </derivirana_varijabla>
  </DomainObject.Predmet.ProtuStrankaListNazivFormatedOIB>
  <DomainObject.Predmet.OstaliListFormated>
    <izvorni_sadrzaj>
      <item>Diego Ban punomoćnik sudionika u postupku CIVITAS NOVA JEDAN d.o.o.</item>
      <item>ERSTE&amp;STEIERMÄRKISCHE BANKA dioničko društvo</item>
    </izvorni_sadrzaj>
    <derivirana_varijabla naziv="DomainObject.Predmet.OstaliListFormated_1">
      <item>Diego Ban punomoćnik sudionika u postupku CIVITAS NOVA JEDAN d.o.o.</item>
      <item>ERSTE&amp;STEIERMÄRKISCHE BANKA dioničko društvo</item>
    </derivirana_varijabla>
  </DomainObject.Predmet.OstaliListFormated>
  <DomainObject.Predmet.OstaliListFormatedOIB>
    <izvorni_sadrzaj>
      <item>Diego Ban, OIB 76678635456 punomoćnik sudionika u postupku CIVITAS NOVA JEDAN d.o.o.</item>
      <item>ERSTE&amp;STEIERMÄRKISCHE BANKA dioničko društvo, OIB 23057039320</item>
    </izvorni_sadrzaj>
    <derivirana_varijabla naziv="DomainObject.Predmet.OstaliListFormatedOIB_1">
      <item>Diego Ban, OIB 76678635456 punomoćnik sudionika u postupku CIVITAS NOVA JEDAN d.o.o.</item>
      <item>ERSTE&amp;STEIERMÄRKISCHE BANKA dioničko društvo, OIB 23057039320</item>
    </derivirana_varijabla>
  </DomainObject.Predmet.OstaliListFormatedOIB>
  <DomainObject.Predmet.OstaliListFormatedWithAdress>
    <izvorni_sadrzaj>
      <item>Diego Ban, Orešje 47 F, 10000 Zagreb punomoćnik sudionika u postupku CIVITAS NOVA JEDAN d.o.o.</item>
      <item>ERSTE&amp;STEIERMÄRKISCHE BANKA dioničko društvo, Jadranski Trg 3/a, 51000 Rijeka</item>
    </izvorni_sadrzaj>
    <derivirana_varijabla naziv="DomainObject.Predmet.OstaliListFormatedWithAdress_1">
      <item>Diego Ban, Orešje 47 F, 10000 Zagreb punomoćnik sudionika u postupku CIVITAS NOVA JEDAN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Diego Ban, OIB 76678635456, Orešje 47 F, 10000 Zagreb punomoćnik sudionika u postupku CIVITAS NOVA JEDAN d.o.o.</item>
      <item>ERSTE&amp;STEIERMÄRKISCHE BANKA dioničko društvo, OIB 23057039320, Jadranski Trg 3/a, 51000 Rijeka</item>
    </izvorni_sadrzaj>
    <derivirana_varijabla naziv="DomainObject.Predmet.OstaliListFormatedWithAdressOIB_1">
      <item>Diego Ban, OIB 76678635456, Orešje 47 F, 10000 Zagreb punomoćnik sudionika u postupku CIVITAS NOVA JEDAN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Diego Ban</item>
      <item>ERSTE&amp;STEIERMÄRKISCHE BANKA dioničko društvo</item>
    </izvorni_sadrzaj>
    <derivirana_varijabla naziv="DomainObject.Predmet.OstaliListNazivFormated_1">
      <item>Diego Ban</item>
      <item>ERSTE&amp;STEIERMÄRKISCHE BANKA dioničko društvo</item>
    </derivirana_varijabla>
  </DomainObject.Predmet.OstaliListNazivFormated>
  <DomainObject.Predmet.OstaliListNazivFormatedOIB>
    <izvorni_sadrzaj>
      <item>Diego Ban, OIB 76678635456</item>
      <item>ERSTE&amp;STEIERMÄRKISCHE BANKA dioničko društvo, OIB 23057039320</item>
    </izvorni_sadrzaj>
    <derivirana_varijabla naziv="DomainObject.Predmet.OstaliListNazivFormatedOIB_1">
      <item>Diego Ban, OIB 76678635456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CIVITAS NOVA JEDAN d.o.o.</izvorni_sadrzaj>
    <derivirana_varijabla naziv="DomainObject.Predmet.ProtustrankaIDrugi_1">CIVITAS NOVA JEDAN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CIVITAS NOVA JEDAN d.o.o., OIB 39195669801, Rapska 46, 10000 Zagreb</izvorni_sadrzaj>
    <derivirana_varijabla naziv="DomainObject.Predmet.ProtustrankaIDrugiAdressOIB_1">CIVITAS NOVA JEDAN d.o.o., OIB 39195669801, Rapska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CIVITAS NOVA JEDAN d.o.o.</item>
      <item>Diego Ban</item>
      <item>ERSTE&amp;STEIERMÄRKISCHE BANKA dioničko društvo</item>
      <item>VJEROVNICI</item>
    </izvorni_sadrzaj>
    <derivirana_varijabla naziv="DomainObject.Predmet.SudioniciListNaziv_1">
      <item>FINA Regionalni centar Zagreb</item>
      <item>CIVITAS NOVA JEDAN d.o.o.</item>
      <item>Diego Ban</item>
      <item>ERSTE&amp;STEIERMÄRKISCHE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CIVITAS NOVA JEDAN d.o.o., OIB 39195669801, Rapska 46,10000 Zagreb</item>
      <item>Diego Ban, OIB 76678635456, Orešje 47 F,10000 Zagreb</item>
      <item>ERSTE&amp;STEIERMÄRKISCHE BANKA dioničko društvo, OIB 23057039320, Jadranski Trg 3/a,51000 Rijeka</item>
      <item>VJEROVNICI</item>
    </izvorni_sadrzaj>
    <derivirana_varijabla naziv="DomainObject.Predmet.SudioniciListAdressOIB_1">
      <item>FINA Regionalni centar Zagreb, OIB 85821130368, Trg svibanjskih žrtava 1995. 1,10000 Zagreb</item>
      <item>CIVITAS NOVA JEDAN d.o.o., OIB 39195669801, Rapska 46,10000 Zagreb</item>
      <item>Diego Ban, OIB 76678635456, Orešje 47 F,10000 Zagreb</item>
      <item>ERSTE&amp;STEIERMÄRKISCHE BANKA dioničko društvo, OIB 23057039320, Jadranski Trg 3/a,51000 Rijeka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39195669801</item>
      <item>, OIB 76678635456</item>
      <item>, OIB 23057039320</item>
      <item>, OIB null</item>
    </izvorni_sadrzaj>
    <derivirana_varijabla naziv="DomainObject.Predmet.SudioniciListNazivOIB_1">
      <item>, OIB 85821130368</item>
      <item>, OIB 39195669801</item>
      <item>, OIB 76678635456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E9C233-E76A-4BBB-96AA-4C7734DC9F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939</properties:Words>
  <properties:Characters>5193</properties:Characters>
  <properties:Lines>104</properties:Lines>
  <properties:Paragraphs>32</properties:Paragraphs>
  <properties:TotalTime>448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2017-12-08T07:53:00Z</cp:lastPrinted>
  <dcterms:modified xmlns:xsi="http://www.w3.org/2001/XMLSchema-instance" xsi:type="dcterms:W3CDTF">2017-12-08T07:53:00Z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