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8e62" w14:paraId="4fc8e62" w:rsidRDefault="0070672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</w:t>
      </w:r>
      <w:r w:rsidR="00481CA4">
        <w:t>-</w:t>
      </w:r>
      <w:r w:rsidR="006F6750">
        <w:t>486/2017-19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7A4884" w:rsidP="007A4884" w:rsidR="007A488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A4884" w:rsidP="007A4884" w:rsidR="007A4884" w:rsidRPr="000C3CA4">
      <w:pPr>
        <w:ind w:right="6378" w:left="284"/>
        <w:jc w:val="center"/>
      </w:pPr>
      <w:r>
        <w:t>Trgovački sud u Zadru</w:t>
      </w:r>
    </w:p>
    <w:p w:rsidRDefault="007A4884" w:rsidP="007A4884" w:rsidR="007A4884">
      <w:pPr>
        <w:ind w:right="6378" w:left="284"/>
        <w:jc w:val="center"/>
      </w:pPr>
      <w:r>
        <w:t>Dr. Franje Tuđmana 35</w:t>
      </w:r>
    </w:p>
    <w:p w:rsidRDefault="007A4884" w:rsidP="007A4884" w:rsidR="007A4884">
      <w:r>
        <w:t xml:space="preserve">             23 000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 xml:space="preserve">Trgovački sud u Zadru, po sucu tog suda Ardeni Bajlo, kao stečajnom sucu u stečajnom postupku nad </w:t>
      </w:r>
      <w:r w:rsidR="006820ED">
        <w:t xml:space="preserve">stečajnim dužnikom </w:t>
      </w:r>
      <w:r w:rsidR="006F6750">
        <w:t>MINOS SPLIT</w:t>
      </w:r>
      <w:r w:rsidR="00706727">
        <w:t xml:space="preserve"> d.o.o., </w:t>
      </w:r>
      <w:proofErr w:type="spellStart"/>
      <w:r w:rsidR="006F6750">
        <w:t>Otavice</w:t>
      </w:r>
      <w:proofErr w:type="spellEnd"/>
      <w:r w:rsidR="00706727">
        <w:t xml:space="preserve">, </w:t>
      </w:r>
      <w:proofErr w:type="spellStart"/>
      <w:r w:rsidR="006F6750">
        <w:t>Sučići</w:t>
      </w:r>
      <w:proofErr w:type="spellEnd"/>
      <w:r w:rsidR="006F6750">
        <w:t xml:space="preserve"> 13</w:t>
      </w:r>
      <w:r w:rsidR="00706727">
        <w:t xml:space="preserve">, OIB: </w:t>
      </w:r>
      <w:r w:rsidR="006F6750">
        <w:t>87624397889,</w:t>
      </w:r>
      <w:r w:rsidR="00EC3422">
        <w:t xml:space="preserve"> </w:t>
      </w:r>
      <w:r w:rsidR="00EC3422" w:rsidRPr="00FB0FAF">
        <w:t xml:space="preserve">zastupanom po stečajnom upravitelju </w:t>
      </w:r>
      <w:r w:rsidR="006F6750">
        <w:t>Marini Mamić</w:t>
      </w:r>
      <w:r w:rsidR="000C7E57">
        <w:t>,</w:t>
      </w:r>
      <w:r w:rsidRPr="00D72603">
        <w:t xml:space="preserve"> postupajući </w:t>
      </w:r>
      <w:r w:rsidRPr="00EF03D5">
        <w:t>po prijedlogu stečajn</w:t>
      </w:r>
      <w:r w:rsidR="004E3574" w:rsidRPr="00EF03D5">
        <w:t>og</w:t>
      </w:r>
      <w:r w:rsidRPr="00EF03D5">
        <w:t xml:space="preserve"> upravitelj</w:t>
      </w:r>
      <w:r w:rsidR="004E3574" w:rsidRPr="00EF03D5">
        <w:t>a</w:t>
      </w:r>
      <w:r w:rsidR="0070741D" w:rsidRPr="00EF03D5">
        <w:t xml:space="preserve"> </w:t>
      </w:r>
      <w:r w:rsidRPr="00EF03D5">
        <w:t xml:space="preserve">od dana </w:t>
      </w:r>
      <w:r w:rsidR="006F6750">
        <w:t>15</w:t>
      </w:r>
      <w:r w:rsidR="00EC3422" w:rsidRPr="00EF03D5">
        <w:t xml:space="preserve">. </w:t>
      </w:r>
      <w:r w:rsidR="006F6750">
        <w:t>listopada</w:t>
      </w:r>
      <w:r w:rsidR="008C61B9" w:rsidRPr="00EF03D5">
        <w:t xml:space="preserve"> 2018</w:t>
      </w:r>
      <w:r w:rsidRPr="00EF03D5">
        <w:t>.,</w:t>
      </w:r>
      <w:r w:rsidRPr="00D72603">
        <w:t xml:space="preserve">  </w:t>
      </w:r>
      <w:r w:rsidR="00D81F16" w:rsidRPr="00D72603">
        <w:t xml:space="preserve">dana </w:t>
      </w:r>
      <w:r w:rsidR="00D741F4">
        <w:t>15</w:t>
      </w:r>
      <w:r w:rsidR="004A2AD6">
        <w:t>.</w:t>
      </w:r>
      <w:r w:rsidR="005552D7">
        <w:t xml:space="preserve"> </w:t>
      </w:r>
      <w:r w:rsidR="006F6750">
        <w:t>siječnja 2019</w:t>
      </w:r>
      <w:r w:rsidR="00D81F16" w:rsidRPr="00D72603">
        <w:t>.,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. Stečajna masa stečajnog dužnika </w:t>
      </w:r>
      <w:r w:rsidR="006F6750">
        <w:t xml:space="preserve">MINOS SPLIT d.o.o., </w:t>
      </w:r>
      <w:proofErr w:type="spellStart"/>
      <w:r w:rsidR="006F6750">
        <w:t>Otavice</w:t>
      </w:r>
      <w:proofErr w:type="spellEnd"/>
      <w:r w:rsidR="00EC3422">
        <w:t>, upisat će se u sudski registar.</w:t>
      </w:r>
    </w:p>
    <w:p w:rsidRDefault="00EC3422" w:rsidP="00EC3422" w:rsidR="00EC3422">
      <w:pPr>
        <w:ind w:firstLine="708"/>
        <w:jc w:val="both"/>
      </w:pPr>
    </w:p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I. Stečajni upravitelj stečajne mase stečajnog </w:t>
      </w:r>
      <w:r>
        <w:t xml:space="preserve">dužnika </w:t>
      </w:r>
      <w:r w:rsidR="006F6750">
        <w:t xml:space="preserve">MINOS SPLIT d.o.o., </w:t>
      </w:r>
      <w:proofErr w:type="spellStart"/>
      <w:r w:rsidR="006F6750">
        <w:t>Otavice</w:t>
      </w:r>
      <w:proofErr w:type="spellEnd"/>
      <w:r w:rsidR="006F6750">
        <w:t xml:space="preserve">, </w:t>
      </w:r>
      <w:r w:rsidR="00EC3422">
        <w:t xml:space="preserve">u stečaju je </w:t>
      </w:r>
      <w:r w:rsidR="006F6750">
        <w:t>Marina Mamić</w:t>
      </w:r>
      <w:r>
        <w:t xml:space="preserve"> </w:t>
      </w:r>
      <w:r w:rsidR="00706727">
        <w:t>iz Zagreba</w:t>
      </w:r>
      <w:r w:rsidR="006F6750">
        <w:t>, Kruge 9</w:t>
      </w:r>
      <w:r w:rsidR="00EC3422">
        <w:t xml:space="preserve">, OIB: </w:t>
      </w:r>
      <w:r w:rsidR="006F6750">
        <w:t>12021589075</w:t>
      </w:r>
      <w:r w:rsidR="00EC3422">
        <w:t>, koji podatak ć</w:t>
      </w:r>
      <w:r>
        <w:t>e se upisati u sudski registar.</w:t>
      </w:r>
    </w:p>
    <w:p w:rsidRDefault="00443952" w:rsidP="00706727" w:rsidR="00443952" w:rsidRPr="00D72603">
      <w:pPr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6F6750" w:rsidP="00443952" w:rsidR="00EB1098">
      <w:pPr>
        <w:ind w:firstLine="708"/>
        <w:jc w:val="both"/>
      </w:pPr>
      <w:r>
        <w:t>Stečajna</w:t>
      </w:r>
      <w:r w:rsidR="00D81F16">
        <w:t xml:space="preserve">  upravitelj</w:t>
      </w:r>
      <w:r>
        <w:t>ica</w:t>
      </w:r>
      <w:r w:rsidR="00443952" w:rsidRPr="00D72603">
        <w:t xml:space="preserve"> </w:t>
      </w:r>
      <w:r w:rsidR="00D72603">
        <w:t>je nakon zaključenja ovog postupka</w:t>
      </w:r>
      <w:r w:rsidR="004A2AD6">
        <w:t xml:space="preserve"> i brisanja stečajne mase iz sudskog registra utvrdio da stečajna masa ovog stečajnog dužnika ima i druge imovine koju treba unovčiti slijedom čega da su se stekli uvjeti iz</w:t>
      </w:r>
      <w:r w:rsidR="00A77AEF">
        <w:t xml:space="preserve"> </w:t>
      </w:r>
      <w:r w:rsidR="00A77AEF" w:rsidRPr="0070741D">
        <w:t xml:space="preserve">čl. </w:t>
      </w:r>
      <w:r w:rsidR="0070741D" w:rsidRPr="0070741D">
        <w:t>289</w:t>
      </w:r>
      <w:r w:rsidR="00A77AEF" w:rsidRPr="0070741D">
        <w:t>. Stečajnog zakona</w:t>
      </w:r>
      <w:r w:rsidR="0070741D">
        <w:t xml:space="preserve"> (Narodne novine 71/15</w:t>
      </w:r>
      <w:r w:rsidR="007A4884">
        <w:t xml:space="preserve"> i 104/17</w:t>
      </w:r>
      <w:r w:rsidR="0070741D">
        <w:t>)</w:t>
      </w:r>
      <w:r w:rsidR="00A77AEF">
        <w:t xml:space="preserve">. </w:t>
      </w:r>
    </w:p>
    <w:p w:rsidRDefault="00E06B02" w:rsidP="00EC5339" w:rsidR="00D72603" w:rsidRPr="00DC1AD3">
      <w:pPr>
        <w:jc w:val="both"/>
      </w:pPr>
      <w:r>
        <w:t xml:space="preserve">            </w:t>
      </w:r>
      <w:r w:rsidR="00D72603">
        <w:t xml:space="preserve">Obzirom da su ispunjeni uvjeti iz članka </w:t>
      </w:r>
      <w:r w:rsidR="00A05ADE" w:rsidRPr="00A05ADE">
        <w:t>289</w:t>
      </w:r>
      <w:r w:rsidR="00D72603" w:rsidRPr="00A05ADE">
        <w:t>.</w:t>
      </w:r>
      <w:r w:rsidR="00A05ADE">
        <w:t xml:space="preserve"> st. 1. </w:t>
      </w:r>
      <w:proofErr w:type="spellStart"/>
      <w:r w:rsidR="00A05ADE">
        <w:t>toč</w:t>
      </w:r>
      <w:proofErr w:type="spellEnd"/>
      <w:r w:rsidR="00A05ADE">
        <w:t>. 3.</w:t>
      </w:r>
      <w:r w:rsidR="00D72603">
        <w:t xml:space="preserve"> Stečajnog zakona, valjalo je odlučiti kao u izreci.  </w:t>
      </w:r>
    </w:p>
    <w:p w:rsidRDefault="00D72603" w:rsidP="00BB45C2" w:rsidR="00D72603">
      <w:pPr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D741F4">
        <w:t>15</w:t>
      </w:r>
      <w:r w:rsidR="004A2AD6">
        <w:t>.</w:t>
      </w:r>
      <w:r w:rsidR="006820ED">
        <w:t xml:space="preserve"> </w:t>
      </w:r>
      <w:r w:rsidR="006F6750">
        <w:t>siječnja</w:t>
      </w:r>
      <w:r w:rsidR="005552D7">
        <w:t xml:space="preserve"> </w:t>
      </w:r>
      <w:r w:rsidR="006F6750">
        <w:t>2019.</w:t>
      </w:r>
    </w:p>
    <w:p w:rsidRDefault="00D72603" w:rsidP="00BB45C2" w:rsidR="00D72603" w:rsidRPr="00DC1AD3"/>
    <w:p w:rsidRDefault="006C1965" w:rsidP="00383A03" w:rsidR="003B391E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 w:rsidR="00706727">
        <w:tab/>
      </w:r>
      <w:r w:rsidR="00706727">
        <w:tab/>
      </w:r>
      <w:r w:rsidR="00706727">
        <w:tab/>
      </w:r>
      <w:r w:rsidR="00706727">
        <w:tab/>
      </w:r>
      <w:r w:rsidR="006820ED">
        <w:t>Sutkinja</w:t>
      </w:r>
    </w:p>
    <w:p w:rsidRDefault="006C1965" w:rsidP="00383A03" w:rsidR="00D72603">
      <w:r>
        <w:t xml:space="preserve">Ante </w:t>
      </w:r>
      <w:proofErr w:type="spellStart"/>
      <w:r>
        <w:t>Rubelj</w:t>
      </w:r>
      <w:proofErr w:type="spellEnd"/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706727">
        <w:tab/>
      </w:r>
      <w:r w:rsidR="00924FFF" w:rsidRPr="00D72603">
        <w:t xml:space="preserve">Ardena </w:t>
      </w:r>
      <w:proofErr w:type="spellStart"/>
      <w:r w:rsidR="00924FFF" w:rsidRPr="00D72603">
        <w:t>Bajlo</w:t>
      </w:r>
      <w:proofErr w:type="spellEnd"/>
      <w:r>
        <w:t>, v.r.</w:t>
      </w:r>
    </w:p>
    <w:p w:rsidRDefault="00383A03" w:rsidP="00383A03" w:rsidR="00383A03"/>
    <w:p w:rsidRDefault="007A4884" w:rsidP="00924FFF" w:rsidR="00924FFF" w:rsidRPr="00D72603">
      <w:r>
        <w:t>Pouka o pravnom lijeku</w:t>
      </w:r>
      <w:r w:rsidR="00924FFF" w:rsidRPr="00D72603">
        <w:t>:</w:t>
      </w:r>
    </w:p>
    <w:p w:rsidRDefault="00924FFF" w:rsidP="00924FFF" w:rsidR="00924FFF" w:rsidRPr="00D72603">
      <w:r w:rsidRPr="00D72603">
        <w:t>Protiv ovog rješenja žalba nije dopuštena</w:t>
      </w:r>
      <w:r w:rsidR="00611CE5">
        <w:t>.</w:t>
      </w:r>
    </w:p>
    <w:p w:rsidRDefault="00791FB5" w:rsidP="00924FFF" w:rsidR="00791FB5" w:rsidRPr="00D72603"/>
    <w:p w:rsidRDefault="00A163E1" w:rsidP="00A163E1" w:rsidR="00A163E1" w:rsidRPr="00D72603">
      <w:r w:rsidRPr="00D72603"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</w:p>
    <w:p w:rsidRDefault="000C7E57" w:rsidP="00A163E1" w:rsidR="00A163E1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  <w:r w:rsidR="006820ED">
        <w:t xml:space="preserve"> </w:t>
      </w:r>
    </w:p>
    <w:p w:rsidRDefault="004A2AD6" w:rsidP="00A163E1" w:rsidR="004A2AD6" w:rsidRPr="00DC1AD3">
      <w:pPr>
        <w:numPr>
          <w:ilvl w:val="0"/>
          <w:numId w:val="1"/>
        </w:numPr>
      </w:pPr>
      <w:r>
        <w:t>sudski registar</w:t>
      </w:r>
    </w:p>
    <w:p w:rsidRDefault="00163182" w:rsidP="00163182" w:rsidR="00BE6C59" w:rsidRPr="00DC1AD3">
      <w:pPr>
        <w:numPr>
          <w:ilvl w:val="0"/>
          <w:numId w:val="1"/>
        </w:numPr>
      </w:pPr>
      <w:r>
        <w:t>U spis</w:t>
      </w:r>
    </w:p>
    <w:sectPr w:rsidSect="00F91C19" w:rsidR="00BE6C59" w:rsidRPr="00DC1AD3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C7E57"/>
    <w:rsid w:val="00163182"/>
    <w:rsid w:val="003030D8"/>
    <w:rsid w:val="00383A03"/>
    <w:rsid w:val="003B391E"/>
    <w:rsid w:val="00443952"/>
    <w:rsid w:val="00481CA4"/>
    <w:rsid w:val="004A2AD6"/>
    <w:rsid w:val="004E3574"/>
    <w:rsid w:val="005432F4"/>
    <w:rsid w:val="005552D7"/>
    <w:rsid w:val="005A08D9"/>
    <w:rsid w:val="005A1684"/>
    <w:rsid w:val="005D4DE9"/>
    <w:rsid w:val="005F4FE6"/>
    <w:rsid w:val="00611CE5"/>
    <w:rsid w:val="00622DF8"/>
    <w:rsid w:val="00672577"/>
    <w:rsid w:val="006820ED"/>
    <w:rsid w:val="00694FD9"/>
    <w:rsid w:val="006C1965"/>
    <w:rsid w:val="006D5987"/>
    <w:rsid w:val="006F6750"/>
    <w:rsid w:val="00701EB4"/>
    <w:rsid w:val="00706727"/>
    <w:rsid w:val="0070741D"/>
    <w:rsid w:val="00724DED"/>
    <w:rsid w:val="00791FB5"/>
    <w:rsid w:val="007A4884"/>
    <w:rsid w:val="00821324"/>
    <w:rsid w:val="008C61B9"/>
    <w:rsid w:val="008E1367"/>
    <w:rsid w:val="00924FFF"/>
    <w:rsid w:val="009B1942"/>
    <w:rsid w:val="009E5554"/>
    <w:rsid w:val="00A05ADE"/>
    <w:rsid w:val="00A152FB"/>
    <w:rsid w:val="00A163E1"/>
    <w:rsid w:val="00A77AEF"/>
    <w:rsid w:val="00A94666"/>
    <w:rsid w:val="00BB45C2"/>
    <w:rsid w:val="00BD3768"/>
    <w:rsid w:val="00BD5EB1"/>
    <w:rsid w:val="00BE6C59"/>
    <w:rsid w:val="00C45836"/>
    <w:rsid w:val="00D72603"/>
    <w:rsid w:val="00D741F4"/>
    <w:rsid w:val="00D81F16"/>
    <w:rsid w:val="00DC1AD3"/>
    <w:rsid w:val="00E06B02"/>
    <w:rsid w:val="00EB1098"/>
    <w:rsid w:val="00EC3422"/>
    <w:rsid w:val="00EC5339"/>
    <w:rsid w:val="00EF03D5"/>
    <w:rsid w:val="00F21650"/>
    <w:rsid w:val="00F9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9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9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9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9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9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9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9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9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9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9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2018.</izvorni_sadrzaj>
    <derivirana_varijabla naziv="DomainObject.Predmet.DatumRjesavanja_1">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St-486/2017</izvorni_sadrzaj>
    <derivirana_varijabla naziv="DomainObject.Predmet.OznakaBroj_1">St-486/2017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29816457174</izvorni_sadrzaj>
    <derivirana_varijabla naziv="DomainObject.Predmet.PredmetRijesio.Oib_1">29816457174</derivirana_varijabla>
  </DomainObject.Predmet.PredmetRijesio.Oib>
  <DomainObject.Predmet.PredmetRijesio.Prezime>
    <izvorni_sadrzaj>KOVAČIĆ-MILKOVIĆ</izvorni_sadrzaj>
    <derivirana_varijabla naziv="DomainObject.Predmet.PredmetRijesio.Prezime_1">KOVAČIĆ-MILKOVIĆ</derivirana_varijabla>
  </DomainObject.Predmet.PredmetRijesio.Prezime>
  <DomainObject.Predmet.PrimjedbaSuca>
    <izvorni_sadrzaj>priručna arhiva</izvorni_sadrzaj>
    <derivirana_varijabla naziv="DomainObject.Predmet.PrimjedbaSuca_1">priručna arhiva</derivirana_varijabla>
  </DomainObject.Predmet.PrimjedbaSuca>
  <DomainObject.Predmet.ProtustrankaFormated>
    <izvorni_sadrzaj>  MINOS SPLIT d.o.o. za ugostiteljstvo</izvorni_sadrzaj>
    <derivirana_varijabla naziv="DomainObject.Predmet.ProtustrankaFormated_1">  MINOS SPLIT d.o.o. za ugostiteljstvo</derivirana_varijabla>
  </DomainObject.Predmet.ProtustrankaFormated>
  <DomainObject.Predmet.ProtustrankaFormatedOIB>
    <izvorni_sadrzaj>  MINOS SPLIT d.o.o. za ugostiteljstvo, OIB 87624397889</izvorni_sadrzaj>
    <derivirana_varijabla naziv="DomainObject.Predmet.ProtustrankaFormatedOIB_1">  MINOS SPLIT d.o.o. za ugostiteljstvo, OIB 87624397889</derivirana_varijabla>
  </DomainObject.Predmet.ProtustrankaFormatedOIB>
  <DomainObject.Predmet.ProtustrankaFormatedWithAdress>
    <izvorni_sadrzaj> MINOS SPLIT d.o.o. za ugostiteljstvo, Sučići 13 , 22320 Otavice</izvorni_sadrzaj>
    <derivirana_varijabla naziv="DomainObject.Predmet.ProtustrankaFormatedWithAdress_1"> MINOS SPLIT d.o.o. za ugostiteljstvo, Sučići 13 , 22320 Otavice</derivirana_varijabla>
  </DomainObject.Predmet.ProtustrankaFormatedWithAdress>
  <DomainObject.Predmet.ProtustrankaFormatedWithAdressOIB>
    <izvorni_sadrzaj> MINOS SPLIT d.o.o. za ugostiteljstvo, OIB 87624397889, Sučići 13 , 22320 Otavice</izvorni_sadrzaj>
    <derivirana_varijabla naziv="DomainObject.Predmet.ProtustrankaFormatedWithAdressOIB_1"> MINOS SPLIT d.o.o. za ugostiteljstvo, OIB 87624397889, Sučići 13 , 22320 Otavice</derivirana_varijabla>
  </DomainObject.Predmet.ProtustrankaFormatedWithAdressOIB>
  <DomainObject.Predmet.ProtustrankaWithAdress>
    <izvorni_sadrzaj>MINOS SPLIT d.o.o. za ugostiteljstvo Sučići 13 , 22320 Otavice</izvorni_sadrzaj>
    <derivirana_varijabla naziv="DomainObject.Predmet.ProtustrankaWithAdress_1">MINOS SPLIT d.o.o. za ugostiteljstvo Sučići 13 , 22320 Otavice</derivirana_varijabla>
  </DomainObject.Predmet.ProtustrankaWithAdress>
  <DomainObject.Predmet.ProtustrankaWithAdressOIB>
    <izvorni_sadrzaj>MINOS SPLIT d.o.o. za ugostiteljstvo, OIB 87624397889, Sučići 13 , 22320 Otavice</izvorni_sadrzaj>
    <derivirana_varijabla naziv="DomainObject.Predmet.ProtustrankaWithAdressOIB_1">MINOS SPLIT d.o.o. za ugostiteljstvo, OIB 87624397889, Sučići 13 , 22320 Otavice</derivirana_varijabla>
  </DomainObject.Predmet.ProtustrankaWithAdressOIB>
  <DomainObject.Predmet.ProtustrankaNazivFormated>
    <izvorni_sadrzaj>MINOS SPLIT d.o.o. za ugostiteljstvo</izvorni_sadrzaj>
    <derivirana_varijabla naziv="DomainObject.Predmet.ProtustrankaNazivFormated_1">MINOS SPLIT d.o.o. za ugostiteljstvo</derivirana_varijabla>
  </DomainObject.Predmet.ProtustrankaNazivFormated>
  <DomainObject.Predmet.ProtustrankaNazivFormatedOIB>
    <izvorni_sadrzaj>MINOS SPLIT d.o.o. za ugostiteljstvo, OIB 87624397889</izvorni_sadrzaj>
    <derivirana_varijabla naziv="DomainObject.Predmet.ProtustrankaNazivFormatedOIB_1">MINOS SPLIT d.o.o. za ugostiteljstvo, OIB 87624397889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MINOS SPLIT d.o.o. za ugostiteljstvo</item>
    </izvorni_sadrzaj>
    <derivirana_varijabla naziv="DomainObject.Predmet.ProtuStrankaListFormated_1">
      <item>MINOS SPLIT d.o.o. za ugostiteljstvo</item>
    </derivirana_varijabla>
  </DomainObject.Predmet.ProtuStrankaListFormated>
  <DomainObject.Predmet.ProtuStrankaListFormatedOIB>
    <izvorni_sadrzaj>
      <item>MINOS SPLIT d.o.o. za ugostiteljstvo, OIB 87624397889</item>
    </izvorni_sadrzaj>
    <derivirana_varijabla naziv="DomainObject.Predmet.ProtuStrankaListFormatedOIB_1">
      <item>MINOS SPLIT d.o.o. za ugostiteljstvo, OIB 87624397889</item>
    </derivirana_varijabla>
  </DomainObject.Predmet.ProtuStrankaListFormatedOIB>
  <DomainObject.Predmet.ProtuStrankaListFormatedWithAdress>
    <izvorni_sadrzaj>
      <item>MINOS SPLIT d.o.o. za ugostiteljstvo, Sučići 13 , 22320 Otavice</item>
    </izvorni_sadrzaj>
    <derivirana_varijabla naziv="DomainObject.Predmet.ProtuStrankaListFormatedWithAdress_1">
      <item>MINOS SPLIT d.o.o. za ugostiteljstvo, Sučići 13 , 22320 Otavice</item>
    </derivirana_varijabla>
  </DomainObject.Predmet.ProtuStrankaListFormatedWithAdress>
  <DomainObject.Predmet.ProtuStrankaListFormatedWithAdressOIB>
    <izvorni_sadrzaj>
      <item>MINOS SPLIT d.o.o. za ugostiteljstvo, OIB 87624397889, Sučići 13 , 22320 Otavice</item>
    </izvorni_sadrzaj>
    <derivirana_varijabla naziv="DomainObject.Predmet.ProtuStrankaListFormatedWithAdressOIB_1">
      <item>MINOS SPLIT d.o.o. za ugostiteljstvo, OIB 87624397889, Sučići 13 , 22320 Otavice</item>
    </derivirana_varijabla>
  </DomainObject.Predmet.ProtuStrankaListFormatedWithAdressOIB>
  <DomainObject.Predmet.ProtuStrankaListNazivFormated>
    <izvorni_sadrzaj>
      <item>MINOS SPLIT d.o.o. za ugostiteljstvo</item>
    </izvorni_sadrzaj>
    <derivirana_varijabla naziv="DomainObject.Predmet.ProtuStrankaListNazivFormated_1">
      <item>MINOS SPLIT d.o.o. za ugostiteljstvo</item>
    </derivirana_varijabla>
  </DomainObject.Predmet.ProtuStrankaListNazivFormated>
  <DomainObject.Predmet.ProtuStrankaListNazivFormatedOIB>
    <izvorni_sadrzaj>
      <item>MINOS SPLIT d.o.o. za ugostiteljstvo, OIB 87624397889</item>
    </izvorni_sadrzaj>
    <derivirana_varijabla naziv="DomainObject.Predmet.ProtuStrankaListNazivFormatedOIB_1">
      <item>MINOS SPLIT d.o.o. za ugostiteljstvo, OIB 87624397889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MINOS SPLIT d.o.o. za ugostiteljstvo</izvorni_sadrzaj>
    <derivirana_varijabla naziv="DomainObject.Predmet.ProtustrankaIDrugi_1">MINOS SPLIT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MINOS SPLIT d.o.o. za ugostiteljstvo, OIB 87624397889, Sučići 13 , 22320 Otavice</izvorni_sadrzaj>
    <derivirana_varijabla naziv="DomainObject.Predmet.ProtustrankaIDrugiAdressOIB_1">MINOS SPLIT d.o.o. za ugostiteljstvo, OIB 87624397889, Sučići 13 , 22320 Otavice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2018.</izvorni_sadrzaj>
    <derivirana_varijabla naziv="DomainObject.Predmet.OdlukaRjesenje.DatumDonosenjaOdluke_1">7. ožujka 2018.</derivirana_varijabla>
  </DomainObject.Predmet.OdlukaRjesenje.DatumDonosenjaOdluke>
  <DomainObject.Predmet.OdlukaRjesenje.DatumPravomocnosti>
    <izvorni_sadrzaj>24. ožujka 2018.</izvorni_sadrzaj>
    <derivirana_varijabla naziv="DomainObject.Predmet.OdlukaRjesenje.DatumPravomocnosti_1">24. ožujka 2018.</derivirana_varijabla>
  </DomainObject.Predmet.OdlukaRjesenje.DatumPravomocnosti>
  <DomainObject.Predmet.OdlukaRjesenje.Oznaka>
    <izvorni_sadrzaj>St-486/2017-8</izvorni_sadrzaj>
    <derivirana_varijabla naziv="DomainObject.Predmet.OdlukaRjesenje.Oznaka_1">St-486/2017-8</derivirana_varijabla>
  </DomainObject.Predmet.OdlukaRjesenje.Oznaka>
  <DomainObject.Predmet.SudioniciListNaziv>
    <izvorni_sadrzaj>
      <item>FINA - Podružnica Šibenik</item>
      <item>MINOS SPLIT d.o.o. za ugostiteljstvo</item>
    </izvorni_sadrzaj>
    <derivirana_varijabla naziv="DomainObject.Predmet.SudioniciListNaziv_1">
      <item>FINA - Podružnica Šibenik</item>
      <item>MINOS SPLIT 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MINOS SPLIT d.o.o. za ugostiteljstvo, OIB 87624397889, Sučići 13 ,22320 Otavice</item>
    </izvorni_sadrzaj>
    <derivirana_varijabla naziv="DomainObject.Predmet.SudioniciListAdressOIB_1">
      <item>FINA - Podružnica Šibenik, OIB 85821130368, Perivoj L. Marune 1,22000 Šibenik</item>
      <item>MINOS SPLIT d.o.o. za ugostiteljstvo, OIB 87624397889, Sučići 13 ,22320 Otavice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87624397889</item>
    </izvorni_sadrzaj>
    <derivirana_varijabla naziv="DomainObject.Predmet.SudioniciListNazivOIB_1">
      <item>, OIB 85821130368</item>
      <item>, OIB 87624397889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ožujka 2018.</izvorni_sadrzaj>
    <derivirana_varijabla naziv="DomainObject.PredzadnjaOdlukaIzPredmeta.DatumDonosenjaOdluke_1">16. ožujka 2018.</derivirana_varijabla>
  </DomainObject.PredzadnjaOdlukaIzPredmeta.DatumDonosenjaOdluke>
  <DomainObject.PredzadnjaOdlukaIzPredmeta.Oznaka>
    <izvorni_sadrzaj>St-486/2017-12</izvorni_sadrzaj>
    <derivirana_varijabla naziv="DomainObject.PredzadnjaOdlukaIzPredmeta.Oznaka_1">St-486/2017-12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248</properties:Words>
  <properties:Characters>1219</properties:Characters>
  <properties:Lines>50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2019-01-15T06:58:00Z</dcterms:created>
  <dc:creator>Ardena Bajlo</dc:creator>
  <cp:lastModifiedBy>Ante Rubelj</cp:lastModifiedBy>
  <cp:lastPrinted>2019-01-22T12:31:00Z</cp:lastPrinted>
  <dcterms:modified xmlns:xsi="http://www.w3.org/2001/XMLSchema-instance" xsi:type="dcterms:W3CDTF">2019-01-22T12:31:00Z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St-486-17 -upis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