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4810" w14:paraId="9c24810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1573C">
        <w:t>365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1573C">
        <w:t>OSTREA DALMATIA d.o.o. Zadar, Stomorica 8, Zadar, OIB: 57904079474</w:t>
      </w:r>
      <w:r w:rsidR="00CF5A1E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A73B29" w:rsidP="00E74791" w:rsidR="00A73B29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1573C">
        <w:t>OSTREA DALMATIA d.o.o. Zadar, Stomorica 8, Zadar, OIB: 57904079474</w:t>
      </w:r>
      <w:r w:rsidR="005E6621">
        <w:t>,</w:t>
      </w:r>
      <w:r w:rsidR="008019F8">
        <w:t xml:space="preserve"> </w:t>
      </w:r>
      <w:r>
        <w:t xml:space="preserve">na temelju neizvršenih osnova za plaćanje iznosi </w:t>
      </w:r>
      <w:r w:rsidR="0061573C">
        <w:t>413.034,87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2D6750">
        <w:t>a</w:t>
      </w:r>
      <w:r>
        <w:t xml:space="preserve"> ovlašten</w:t>
      </w:r>
      <w:r w:rsidR="002D675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61573C">
        <w:t>Marko Dušević, Zadar, Rikarda Katalinića Jeretova 7/A,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2D6750">
        <w:t>36</w:t>
      </w:r>
      <w:r w:rsidR="0061573C">
        <w:t>5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CF5A1E" w:rsidP="00CF5A1E" w:rsidR="00CF5A1E">
      <w:pPr>
        <w:jc w:val="right"/>
      </w:pPr>
      <w:r>
        <w:t>Sutkinja</w:t>
      </w:r>
    </w:p>
    <w:p w:rsidRDefault="00CF5A1E" w:rsidP="00CF5A1E" w:rsidR="00CF5A1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1172E">
      <w:rPr>
        <w:noProof/>
      </w:rPr>
      <w:t>2</w:t>
    </w:r>
    <w:r>
      <w:fldChar w:fldCharType="end"/>
    </w:r>
  </w:p>
  <w:p w:rsidRDefault="00E1172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1172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1573C">
      <w:t>365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F686A"/>
    <w:rsid w:val="002B17A7"/>
    <w:rsid w:val="002D6750"/>
    <w:rsid w:val="004631E3"/>
    <w:rsid w:val="00595A6E"/>
    <w:rsid w:val="005E6621"/>
    <w:rsid w:val="0061573C"/>
    <w:rsid w:val="006E23B2"/>
    <w:rsid w:val="006F6E1E"/>
    <w:rsid w:val="00705B14"/>
    <w:rsid w:val="007465D2"/>
    <w:rsid w:val="00755B97"/>
    <w:rsid w:val="007A338A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A73B29"/>
    <w:rsid w:val="00B3549A"/>
    <w:rsid w:val="00C32EE0"/>
    <w:rsid w:val="00CC210B"/>
    <w:rsid w:val="00CF5A1E"/>
    <w:rsid w:val="00D94EAF"/>
    <w:rsid w:val="00E1172E"/>
    <w:rsid w:val="00E74791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St-365/2015</izvorni_sadrzaj>
    <derivirana_varijabla naziv="DomainObject.Predmet.OznakaBroj_1">St-365/2015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OSTREA DALMATIA d.o.o. centar za školjkarstvo</izvorni_sadrzaj>
    <derivirana_varijabla naziv="DomainObject.Predmet.ProtustrankaFormated_1">  OSTREA DALMATIA d.o.o. centar za školjkarstvo</derivirana_varijabla>
  </DomainObject.Predmet.ProtustrankaFormated>
  <DomainObject.Predmet.ProtustrankaFormatedOIB>
    <izvorni_sadrzaj>  OSTREA DALMATIA d.o.o. centar za školjkarstvo, OIB 57904079474</izvorni_sadrzaj>
    <derivirana_varijabla naziv="DomainObject.Predmet.ProtustrankaFormatedOIB_1">  OSTREA DALMATIA d.o.o. centar za školjkarstvo, OIB 57904079474</derivirana_varijabla>
  </DomainObject.Predmet.ProtustrankaFormatedOIB>
  <DomainObject.Predmet.ProtustrankaFormatedWithAdress>
    <izvorni_sadrzaj> OSTREA DALMATIA d.o.o. centar za školjkarstvo, Stomorica 8, 23000 Zadar</izvorni_sadrzaj>
    <derivirana_varijabla naziv="DomainObject.Predmet.ProtustrankaFormatedWithAdress_1"> OSTREA DALMATIA d.o.o. centar za školjkarstvo, Stomorica 8, 23000 Zadar</derivirana_varijabla>
  </DomainObject.Predmet.ProtustrankaFormatedWithAdress>
  <DomainObject.Predmet.ProtustrankaFormatedWithAdressOIB>
    <izvorni_sadrzaj> OSTREA DALMATIA d.o.o. centar za školjkarstvo, OIB 57904079474, Stomorica 8, 23000 Zadar</izvorni_sadrzaj>
    <derivirana_varijabla naziv="DomainObject.Predmet.ProtustrankaFormatedWithAdressOIB_1"> OSTREA DALMATIA d.o.o. centar za školjkarstvo, OIB 57904079474, Stomorica 8, 23000 Zadar</derivirana_varijabla>
  </DomainObject.Predmet.ProtustrankaFormatedWithAdressOIB>
  <DomainObject.Predmet.ProtustrankaWithAdress>
    <izvorni_sadrzaj>OSTREA DALMATIA d.o.o. centar za školjkarstvo Stomorica 8, 23000 Zadar</izvorni_sadrzaj>
    <derivirana_varijabla naziv="DomainObject.Predmet.ProtustrankaWithAdress_1">OSTREA DALMATIA d.o.o. centar za školjkarstvo Stomorica 8, 23000 Zadar</derivirana_varijabla>
  </DomainObject.Predmet.ProtustrankaWithAdress>
  <DomainObject.Predmet.ProtustrankaWithAdressOIB>
    <izvorni_sadrzaj>OSTREA DALMATIA d.o.o. centar za školjkarstvo, OIB 57904079474, Stomorica 8, 23000 Zadar</izvorni_sadrzaj>
    <derivirana_varijabla naziv="DomainObject.Predmet.ProtustrankaWithAdressOIB_1">OSTREA DALMATIA d.o.o. centar za školjkarstvo, OIB 57904079474, Stomorica 8, 23000 Zadar</derivirana_varijabla>
  </DomainObject.Predmet.ProtustrankaWithAdressOIB>
  <DomainObject.Predmet.ProtustrankaNazivFormated>
    <izvorni_sadrzaj>OSTREA DALMATIA d.o.o. centar za školjkarstvo</izvorni_sadrzaj>
    <derivirana_varijabla naziv="DomainObject.Predmet.ProtustrankaNazivFormated_1">OSTREA DALMATIA d.o.o. centar za školjkarstvo</derivirana_varijabla>
  </DomainObject.Predmet.ProtustrankaNazivFormated>
  <DomainObject.Predmet.ProtustrankaNazivFormatedOIB>
    <izvorni_sadrzaj>OSTREA DALMATIA d.o.o. centar za školjkarstvo, OIB 57904079474</izvorni_sadrzaj>
    <derivirana_varijabla naziv="DomainObject.Predmet.ProtustrankaNazivFormatedOIB_1">OSTREA DALMATIA d.o.o. centar za školjkarstvo, OIB 57904079474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413034.87</izvorni_sadrzaj>
    <derivirana_varijabla naziv="DomainObject.Predmet.TrenutnaVrijednost_1">413034.87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OSTREA DALMATIA d.o.o. centar za školjkarstvo</item>
    </izvorni_sadrzaj>
    <derivirana_varijabla naziv="DomainObject.Predmet.ProtuStrankaListFormated_1">
      <item>OSTREA DALMATIA d.o.o. centar za školjkarstvo</item>
    </derivirana_varijabla>
  </DomainObject.Predmet.ProtuStrankaListFormated>
  <DomainObject.Predmet.ProtuStrankaListFormatedOIB>
    <izvorni_sadrzaj>
      <item>OSTREA DALMATIA d.o.o. centar za školjkarstvo, OIB 57904079474</item>
    </izvorni_sadrzaj>
    <derivirana_varijabla naziv="DomainObject.Predmet.ProtuStrankaListFormatedOIB_1">
      <item>OSTREA DALMATIA d.o.o. centar za školjkarstvo, OIB 57904079474</item>
    </derivirana_varijabla>
  </DomainObject.Predmet.ProtuStrankaListFormatedOIB>
  <DomainObject.Predmet.ProtuStrankaListFormatedWithAdress>
    <izvorni_sadrzaj>
      <item>OSTREA DALMATIA d.o.o. centar za školjkarstvo, Stomorica 8, 23000 Zadar</item>
    </izvorni_sadrzaj>
    <derivirana_varijabla naziv="DomainObject.Predmet.ProtuStrankaListFormatedWithAdress_1">
      <item>OSTREA DALMATIA d.o.o. centar za školjkarstvo, Stomorica 8, 23000 Zadar</item>
    </derivirana_varijabla>
  </DomainObject.Predmet.ProtuStrankaListFormatedWithAdress>
  <DomainObject.Predmet.ProtuStrankaListFormatedWithAdressOIB>
    <izvorni_sadrzaj>
      <item>OSTREA DALMATIA d.o.o. centar za školjkarstvo, OIB 57904079474, Stomorica 8, 23000 Zadar</item>
    </izvorni_sadrzaj>
    <derivirana_varijabla naziv="DomainObject.Predmet.ProtuStrankaListFormatedWithAdressOIB_1">
      <item>OSTREA DALMATIA d.o.o. centar za školjkarstvo, OIB 57904079474, Stomorica 8, 23000 Zadar</item>
    </derivirana_varijabla>
  </DomainObject.Predmet.ProtuStrankaListFormatedWithAdressOIB>
  <DomainObject.Predmet.ProtuStrankaListNazivFormated>
    <izvorni_sadrzaj>
      <item>OSTREA DALMATIA d.o.o. centar za školjkarstvo</item>
    </izvorni_sadrzaj>
    <derivirana_varijabla naziv="DomainObject.Predmet.ProtuStrankaListNazivFormated_1">
      <item>OSTREA DALMATIA d.o.o. centar za školjkarstvo</item>
    </derivirana_varijabla>
  </DomainObject.Predmet.ProtuStrankaListNazivFormated>
  <DomainObject.Predmet.ProtuStrankaListNazivFormatedOIB>
    <izvorni_sadrzaj>
      <item>OSTREA DALMATIA d.o.o. centar za školjkarstvo, OIB 57904079474</item>
    </izvorni_sadrzaj>
    <derivirana_varijabla naziv="DomainObject.Predmet.ProtuStrankaListNazivFormatedOIB_1">
      <item>OSTREA DALMATIA d.o.o. centar za školjkarstvo, OIB 57904079474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OSTREA DALMATIA d.o.o. centar za školjkarstvo</izvorni_sadrzaj>
    <derivirana_varijabla naziv="DomainObject.Predmet.ProtustrankaIDrugi_1">OSTREA DALMATIA d.o.o. centar za školjkarstvo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OSTREA DALMATIA d.o.o. centar za školjkarstvo, OIB 57904079474, Stomorica 8, 23000 Zadar</izvorni_sadrzaj>
    <derivirana_varijabla naziv="DomainObject.Predmet.ProtustrankaIDrugiAdressOIB_1">OSTREA DALMATIA d.o.o. centar za školjkarstvo, OIB 57904079474, Stomorica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OSTREA DALMATIA d.o.o. centar za školjkarstvo</item>
    </izvorni_sadrzaj>
    <derivirana_varijabla naziv="DomainObject.Predmet.SudioniciListNaziv_1">
      <item>FINA</item>
      <item>OSTREA DALMATIA d.o.o. centar za školjkarstvo</item>
    </derivirana_varijabla>
  </DomainObject.Predmet.SudioniciListNaziv>
  <DomainObject.Predmet.SudioniciListAdressOIB>
    <izvorni_sadrzaj>
      <item>FINA, OIB 85821130368</item>
      <item>OSTREA DALMATIA d.o.o. centar za školjkarstvo, OIB 57904079474, Stomorica 8,23000 Zadar</item>
    </izvorni_sadrzaj>
    <derivirana_varijabla naziv="DomainObject.Predmet.SudioniciListAdressOIB_1">
      <item>FINA, OIB 85821130368</item>
      <item>OSTREA DALMATIA d.o.o. centar za školjkarstvo, OIB 57904079474, Stomorica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57904079474</item>
    </izvorni_sadrzaj>
    <derivirana_varijabla naziv="DomainObject.Predmet.SudioniciListNazivOIB_1">
      <item>, OIB 85821130368</item>
      <item>, OIB 57904079474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2054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2016-01-19T10:40:00Z</dcterms:created>
  <dc:creator>Tina Grgas</dc:creator>
  <cp:lastModifiedBy>Nena Mužanović</cp:lastModifiedBy>
  <cp:lastPrinted>2016-01-19T10:40:00Z</cp:lastPrinted>
  <dcterms:modified xmlns:xsi="http://www.w3.org/2001/XMLSchema-instance" xsi:type="dcterms:W3CDTF">2016-01-19T10:42:00Z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