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3552" w14:paraId="f193552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252DF6" w:rsidR="003D5288" w:rsidRPr="00252DF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BE31E9"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12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BE31E9"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lipnja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BE31E9">
        <w:rPr>
          <w:rFonts w:cs="Times New Roman" w:hAnsi="Times New Roman" w:ascii="Times New Roman"/>
          <w:sz w:val="24"/>
          <w:szCs w:val="24"/>
        </w:rPr>
        <w:t xml:space="preserve"> </w:t>
      </w:r>
      <w:r w:rsidR="00BE31E9" w:rsidRPr="00BE31E9">
        <w:rPr>
          <w:rFonts w:cs="Times New Roman" w:hAnsi="Times New Roman" w:ascii="Times New Roman"/>
          <w:sz w:val="24"/>
          <w:szCs w:val="24"/>
        </w:rPr>
        <w:t>AUTO HERMES j.d.o.o. za prodaju i najam vozila, Šibenik, Nova V 5, OIB: 61247700831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27DD2"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8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2A77A2"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BE31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BE31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r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BE31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BE31E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BE31E9">
        <w:rPr>
          <w:rFonts w:cs="Times New Roman" w:hAnsi="Times New Roman" w:ascii="Times New Roman"/>
          <w:sz w:val="24"/>
          <w:szCs w:val="24"/>
        </w:rPr>
        <w:t xml:space="preserve"> </w:t>
      </w:r>
      <w:r w:rsidR="00BE31E9" w:rsidRPr="00BE31E9">
        <w:rPr>
          <w:rFonts w:cs="Times New Roman" w:hAnsi="Times New Roman" w:ascii="Times New Roman"/>
          <w:sz w:val="24"/>
          <w:szCs w:val="24"/>
        </w:rPr>
        <w:t>AUTO HERMES j.d.o.o. za prodaju i najam vozila, Šibenik, Nova V 5, OIB: 61247700831</w:t>
      </w:r>
      <w:r w:rsidR="009C63D7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E31E9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8</w:t>
      </w:r>
      <w:r w:rsidR="00CB333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 w:rsidR="002A77A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r w:rsidR="00CB333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5432A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11</w:t>
      </w:r>
      <w:r w:rsidR="00CB333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25</w:t>
      </w:r>
      <w:r w:rsidR="00D6474C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BE31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26A1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2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</w:t>
      </w:r>
      <w:r w:rsidRPr="0032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326A1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326A19" w:rsidRPr="00326A19">
        <w:rPr>
          <w:rFonts w:cs="Times New Roman" w:hAnsi="Times New Roman" w:ascii="Times New Roman"/>
          <w:color w:themeColor="text1" w:val="000000"/>
          <w:sz w:val="24"/>
          <w:szCs w:val="24"/>
        </w:rPr>
        <w:t>Željko Vrkić iz Zadra, Ante Starčevića 25 a, OIB: 11055072755.</w:t>
      </w:r>
    </w:p>
    <w:p w:rsidRDefault="003D5288" w:rsidP="003D5288" w:rsidR="003D5288" w:rsidRPr="00BE31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BE31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BE31E9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BE31E9">
        <w:rPr>
          <w:rFonts w:cs="Times New Roman" w:hAnsi="Times New Roman" w:ascii="Times New Roman"/>
          <w:sz w:val="24"/>
          <w:szCs w:val="24"/>
        </w:rPr>
        <w:t xml:space="preserve"> </w:t>
      </w:r>
      <w:r w:rsidR="00BE31E9" w:rsidRPr="00BE31E9">
        <w:rPr>
          <w:rFonts w:cs="Times New Roman" w:hAnsi="Times New Roman" w:ascii="Times New Roman"/>
          <w:sz w:val="24"/>
          <w:szCs w:val="24"/>
        </w:rPr>
        <w:t>AUTO HERMES j.d.o.o. za prodaju i najam vozila, Šibenik, Nova V 5, OIB: 61247700831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12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lipnja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dana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C63D7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9C63D7" w:rsidP="00CB3332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630C9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3D5288" w:rsidP="003D5288" w:rsidR="003D5288" w:rsidRPr="003D528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od 8 dana od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dana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BE31E9">
      <w:t>207</w:t>
    </w:r>
    <w:r>
      <w:t>/2018-</w:t>
    </w:r>
    <w:r w:rsidR="00BE31E9">
      <w:t>12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BE31E9">
      <w:t>207</w:t>
    </w:r>
    <w:r>
      <w:t>/2018-</w:t>
    </w:r>
    <w:r w:rsidR="00BE31E9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52DF6"/>
    <w:rsid w:val="002A77A2"/>
    <w:rsid w:val="002D5D09"/>
    <w:rsid w:val="00326A19"/>
    <w:rsid w:val="003D5288"/>
    <w:rsid w:val="0050470F"/>
    <w:rsid w:val="005432A0"/>
    <w:rsid w:val="005E66F1"/>
    <w:rsid w:val="00690C20"/>
    <w:rsid w:val="00751DFA"/>
    <w:rsid w:val="00836F0D"/>
    <w:rsid w:val="009C63D7"/>
    <w:rsid w:val="009F3EED"/>
    <w:rsid w:val="00B131F4"/>
    <w:rsid w:val="00B630C9"/>
    <w:rsid w:val="00BE31E9"/>
    <w:rsid w:val="00CB3332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DF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2DF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2DF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2DF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D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2D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2D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2D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HERMES j.d.o.o. za prodaju i najam vozila</izvorni_sadrzaj>
    <derivirana_varijabla naziv="DomainObject.Predmet.ProtustrankaFormated_1">  AUTO HERMES j.d.o.o. za prodaju i najam vozila</derivirana_varijabla>
  </DomainObject.Predmet.ProtustrankaFormated>
  <DomainObject.Predmet.ProtustrankaFormatedOIB>
    <izvorni_sadrzaj>  AUTO HERMES j.d.o.o. za prodaju i najam vozila, OIB 61247700831</izvorni_sadrzaj>
    <derivirana_varijabla naziv="DomainObject.Predmet.ProtustrankaFormatedOIB_1">  AUTO HERMES j.d.o.o. za prodaju i najam vozila, OIB 61247700831</derivirana_varijabla>
  </DomainObject.Predmet.ProtustrankaFormatedOIB>
  <DomainObject.Predmet.ProtustrankaFormatedWithAdress>
    <izvorni_sadrzaj> AUTO HERMES j.d.o.o. za prodaju i najam vozila, Nova V 5 , 22000 Šibenik</izvorni_sadrzaj>
    <derivirana_varijabla naziv="DomainObject.Predmet.ProtustrankaFormatedWithAdress_1"> AUTO HERMES j.d.o.o. za prodaju i najam vozila, Nova V 5 , 22000 Šibenik</derivirana_varijabla>
  </DomainObject.Predmet.ProtustrankaFormatedWithAdress>
  <DomainObject.Predmet.ProtustrankaFormatedWithAdressOIB>
    <izvorni_sadrzaj> AUTO HERMES j.d.o.o. za prodaju i najam vozila, OIB 61247700831, Nova V 5 , 22000 Šibenik</izvorni_sadrzaj>
    <derivirana_varijabla naziv="DomainObject.Predmet.ProtustrankaFormatedWithAdressOIB_1"> AUTO HERMES j.d.o.o. za prodaju i najam vozila, OIB 61247700831, Nova V 5 , 22000 Šibenik</derivirana_varijabla>
  </DomainObject.Predmet.ProtustrankaFormatedWithAdressOIB>
  <DomainObject.Predmet.ProtustrankaWithAdress>
    <izvorni_sadrzaj>AUTO HERMES j.d.o.o. za prodaju i najam vozila Nova V 5 , 22000 Šibenik</izvorni_sadrzaj>
    <derivirana_varijabla naziv="DomainObject.Predmet.ProtustrankaWithAdress_1">AUTO HERMES j.d.o.o. za prodaju i najam vozila Nova V 5 , 22000 Šibenik</derivirana_varijabla>
  </DomainObject.Predmet.ProtustrankaWithAdress>
  <DomainObject.Predmet.ProtustrankaWithAdressOIB>
    <izvorni_sadrzaj>AUTO HERMES j.d.o.o. za prodaju i najam vozila, OIB 61247700831, Nova V 5 , 22000 Šibenik</izvorni_sadrzaj>
    <derivirana_varijabla naziv="DomainObject.Predmet.ProtustrankaWithAdressOIB_1">AUTO HERMES j.d.o.o. za prodaju i najam vozila, OIB 61247700831, Nova V 5 , 22000 Šibenik</derivirana_varijabla>
  </DomainObject.Predmet.ProtustrankaWithAdressOIB>
  <DomainObject.Predmet.ProtustrankaNazivFormated>
    <izvorni_sadrzaj>AUTO HERMES j.d.o.o. za prodaju i najam vozila</izvorni_sadrzaj>
    <derivirana_varijabla naziv="DomainObject.Predmet.ProtustrankaNazivFormated_1">AUTO HERMES j.d.o.o. za prodaju i najam vozila</derivirana_varijabla>
  </DomainObject.Predmet.ProtustrankaNazivFormated>
  <DomainObject.Predmet.ProtustrankaNazivFormatedOIB>
    <izvorni_sadrzaj>AUTO HERMES j.d.o.o. za prodaju i najam vozila, OIB 61247700831</izvorni_sadrzaj>
    <derivirana_varijabla naziv="DomainObject.Predmet.ProtustrankaNazivFormatedOIB_1">AUTO HERMES j.d.o.o. za prodaju i najam vozila, OIB 61247700831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HERMES j.d.o.o. za prodaju i najam vozila</item>
    </izvorni_sadrzaj>
    <derivirana_varijabla naziv="DomainObject.Predmet.ProtuStrankaListFormated_1">
      <item>AUTO HERMES j.d.o.o. za prodaju i najam vozila</item>
    </derivirana_varijabla>
  </DomainObject.Predmet.ProtuStrankaListFormated>
  <DomainObject.Predmet.ProtuStrankaListFormatedOIB>
    <izvorni_sadrzaj>
      <item>AUTO HERMES j.d.o.o. za prodaju i najam vozila, OIB 61247700831</item>
    </izvorni_sadrzaj>
    <derivirana_varijabla naziv="DomainObject.Predmet.ProtuStrankaListFormatedOIB_1">
      <item>AUTO HERMES j.d.o.o. za prodaju i najam vozila, OIB 61247700831</item>
    </derivirana_varijabla>
  </DomainObject.Predmet.ProtuStrankaListFormatedOIB>
  <DomainObject.Predmet.ProtuStrankaListFormatedWithAdress>
    <izvorni_sadrzaj>
      <item>AUTO HERMES j.d.o.o. za prodaju i najam vozila, Nova V 5 , 22000 Šibenik</item>
    </izvorni_sadrzaj>
    <derivirana_varijabla naziv="DomainObject.Predmet.ProtuStrankaListFormatedWithAdress_1">
      <item>AUTO HERMES j.d.o.o. za prodaju i najam vozila, Nova V 5 , 22000 Šibenik</item>
    </derivirana_varijabla>
  </DomainObject.Predmet.ProtuStrankaListFormatedWithAdress>
  <DomainObject.Predmet.ProtuStrankaListFormatedWithAdressOIB>
    <izvorni_sadrzaj>
      <item>AUTO HERMES j.d.o.o. za prodaju i najam vozila, OIB 61247700831, Nova V 5 , 22000 Šibenik</item>
    </izvorni_sadrzaj>
    <derivirana_varijabla naziv="DomainObject.Predmet.ProtuStrankaListFormatedWithAdressOIB_1">
      <item>AUTO HERMES j.d.o.o. za prodaju i najam vozila, OIB 61247700831, Nova V 5 , 22000 Šibenik</item>
    </derivirana_varijabla>
  </DomainObject.Predmet.ProtuStrankaListFormatedWithAdressOIB>
  <DomainObject.Predmet.ProtuStrankaListNazivFormated>
    <izvorni_sadrzaj>
      <item>AUTO HERMES j.d.o.o. za prodaju i najam vozila</item>
    </izvorni_sadrzaj>
    <derivirana_varijabla naziv="DomainObject.Predmet.ProtuStrankaListNazivFormated_1">
      <item>AUTO HERMES j.d.o.o. za prodaju i najam vozila</item>
    </derivirana_varijabla>
  </DomainObject.Predmet.ProtuStrankaListNazivFormated>
  <DomainObject.Predmet.ProtuStrankaListNazivFormatedOIB>
    <izvorni_sadrzaj>
      <item>AUTO HERMES j.d.o.o. za prodaju i najam vozila, OIB 61247700831</item>
    </izvorni_sadrzaj>
    <derivirana_varijabla naziv="DomainObject.Predmet.ProtuStrankaListNazivFormatedOIB_1">
      <item>AUTO HERMES j.d.o.o. za prodaju i najam vozila, OIB 61247700831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HERMES j.d.o.o. za prodaju i najam vozila</izvorni_sadrzaj>
    <derivirana_varijabla naziv="DomainObject.Predmet.ProtustrankaIDrugi_1">AUTO HERMES j.d.o.o. za prodaju i najam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HERMES j.d.o.o. za prodaju i najam vozila, OIB 61247700831, Nova V 5 , 22000 Šibenik</izvorni_sadrzaj>
    <derivirana_varijabla naziv="DomainObject.Predmet.ProtustrankaIDrugiAdressOIB_1">AUTO HERMES j.d.o.o. za prodaju i najam vozila, OIB 61247700831,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HERMES j.d.o.o. za prodaju i najam vozila</item>
    </izvorni_sadrzaj>
    <derivirana_varijabla naziv="DomainObject.Predmet.SudioniciListNaziv_1">
      <item>FINA - Podružnica Šibenik</item>
      <item>AUTO HERMES j.d.o.o. za prodaju i najam vozila</item>
    </derivirana_varijabla>
  </DomainObject.Predmet.SudioniciListNaziv>
  <DomainObject.Predmet.SudioniciListAdressOIB>
    <izvorni_sadrzaj>
      <item>FINA - Podružnica Šibenik, OIB 85821130368, Perivoj L. Marune 1,22000 Šibenik</item>
      <item>AUTO HERMES j.d.o.o. za prodaju i najam vozila, OIB 61247700831, Nova V 5 ,22000 Šibenik</item>
    </izvorni_sadrzaj>
    <derivirana_varijabla naziv="DomainObject.Predmet.SudioniciListAdressOIB_1">
      <item>FINA - Podružnica Šibenik, OIB 85821130368, Perivoj L. Marune 1,22000 Šibenik</item>
      <item>AUTO HERMES j.d.o.o. za prodaju i najam vozila, OIB 61247700831, Nova V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61247700831</item>
    </izvorni_sadrzaj>
    <derivirana_varijabla naziv="DomainObject.Predmet.SudioniciListNazivOIB_1">
      <item>, OIB 85821130368</item>
      <item>, OIB 61247700831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St-207/2018-7</izvorni_sadrzaj>
    <derivirana_varijabla naziv="DomainObject.PredzadnjaOdlukaIzPredmeta.Oznaka_1">St-207/2018-7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2970</properties:Characters>
  <properties:Lines>80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2018-11-08T08:44:00Z</dcterms:created>
  <dc:creator>Anamarija Kovačić Milković</dc:creator>
  <cp:lastModifiedBy>Anamarija Kovačić Milković</cp:lastModifiedBy>
  <cp:lastPrinted>2018-11-08T10:22:00Z</cp:lastPrinted>
  <dcterms:modified xmlns:xsi="http://www.w3.org/2001/XMLSchema-instance" xsi:type="dcterms:W3CDTF">2018-11-08T10:23:00Z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(6-St-207-18-otvaranje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