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2fc90" w14:paraId="422fc90" w:rsidRDefault="00CD6C15" w:rsidP="00CD6C15" w:rsidR="00CD6C15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835" cx="7239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83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6C15" w:rsidP="00CD6C15" w:rsidR="00CD6C15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CD6C15" w:rsidP="00CD6C15" w:rsidR="00CD6C15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CD6C15" w:rsidP="00CD6C15" w:rsidR="00CD6C15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CD6C15" w:rsidP="00CD6C15" w:rsidR="00CD6C15">
      <w:pPr>
        <w:spacing w:after="0"/>
        <w:rPr>
          <w:rFonts w:eastAsia="Calibri"/>
        </w:rPr>
      </w:pPr>
    </w:p>
    <w:p w:rsidRDefault="00CD6C15" w:rsidP="00CD6C15" w:rsidR="00CD6C15">
      <w:pPr>
        <w:spacing w:after="0"/>
        <w:rPr>
          <w:rFonts w:eastAsia="Times New Roman"/>
          <w:lang w:eastAsia="hr-HR"/>
        </w:rPr>
      </w:pPr>
    </w:p>
    <w:p w:rsidRDefault="00CD6C15" w:rsidP="00CD6C15" w:rsidR="00CD6C15">
      <w:pPr>
        <w:spacing w:after="0"/>
        <w:jc w:val="center"/>
      </w:pPr>
      <w:r>
        <w:t>U  I M E  R E P U B L I K E  H R V A T S K E</w:t>
      </w:r>
    </w:p>
    <w:p w:rsidRDefault="00CD6C15" w:rsidP="00CD6C15" w:rsidR="00CD6C15">
      <w:pPr>
        <w:spacing w:after="0"/>
      </w:pPr>
    </w:p>
    <w:p w:rsidRDefault="00CD6C15" w:rsidP="00CD6C15" w:rsidR="00CD6C15">
      <w:pPr>
        <w:spacing w:after="0"/>
        <w:jc w:val="center"/>
      </w:pPr>
      <w:r>
        <w:t>R J E Š E NJ E</w:t>
      </w:r>
    </w:p>
    <w:p w:rsidRDefault="00CD6C15" w:rsidP="00CD6C15" w:rsidR="00CD6C15">
      <w:pPr>
        <w:spacing w:after="0"/>
      </w:pPr>
    </w:p>
    <w:p w:rsidRDefault="00CD6C15" w:rsidP="00CD6C15" w:rsidR="00CD6C15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HYPERION d.o.o., Koprivnica, Trg Eugena Kumičića 8, OIB: 43918139779, dana 4. veljače 2016. </w:t>
      </w:r>
    </w:p>
    <w:p w:rsidRDefault="00CD6C15" w:rsidP="00CD6C15" w:rsidR="00CD6C15">
      <w:pPr>
        <w:spacing w:after="0"/>
        <w:jc w:val="both"/>
      </w:pPr>
    </w:p>
    <w:p w:rsidRDefault="00CD6C15" w:rsidP="00CD6C15" w:rsidR="00CD6C15">
      <w:pPr>
        <w:spacing w:after="0"/>
        <w:jc w:val="center"/>
      </w:pPr>
      <w:r>
        <w:t>r i j e š i o  j e</w:t>
      </w:r>
    </w:p>
    <w:p w:rsidRDefault="00CD6C15" w:rsidP="00CD6C15" w:rsidR="00CD6C15">
      <w:pPr>
        <w:spacing w:after="0"/>
      </w:pPr>
    </w:p>
    <w:p w:rsidRDefault="00CD6C15" w:rsidP="00CD6C15" w:rsidR="00CD6C15">
      <w:pPr>
        <w:spacing w:after="0"/>
        <w:ind w:firstLine="708"/>
        <w:jc w:val="both"/>
      </w:pPr>
      <w:r>
        <w:t>I/ Otvara se stečajni postupak nad stečajnim dužnikom HYPERION d.o.o., Koprivnica, Trg Eugena Kumičića 8, OIB: 43918139779, s danom 4. veljače 2016. u 15,00 sati.</w:t>
      </w:r>
    </w:p>
    <w:p w:rsidRDefault="00CD6C15" w:rsidP="00CD6C15" w:rsidR="00CD6C15">
      <w:pPr>
        <w:spacing w:after="0"/>
        <w:jc w:val="both"/>
      </w:pPr>
    </w:p>
    <w:p w:rsidRDefault="00CD6C15" w:rsidP="00CD6C15" w:rsidR="00CD6C15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HYPERION d.o.o., Koprivnica, Trg Eugena Kumičića 8, OIB: 43918139779.</w:t>
      </w:r>
    </w:p>
    <w:p w:rsidRDefault="00CD6C15" w:rsidP="00CD6C15" w:rsidR="00CD6C15">
      <w:pPr>
        <w:spacing w:after="0"/>
        <w:jc w:val="both"/>
      </w:pPr>
    </w:p>
    <w:p w:rsidRDefault="00CD6C15" w:rsidP="00CD6C15" w:rsidR="00CD6C15">
      <w:pPr>
        <w:spacing w:after="0"/>
        <w:ind w:firstLine="708"/>
        <w:jc w:val="both"/>
      </w:pPr>
      <w:r>
        <w:t xml:space="preserve">III/ Za stečajnog upravitelja imenuje se Siniša </w:t>
      </w:r>
      <w:proofErr w:type="spellStart"/>
      <w:r>
        <w:t>Rajnović</w:t>
      </w:r>
      <w:proofErr w:type="spellEnd"/>
      <w:r>
        <w:t xml:space="preserve">, Virovitica, </w:t>
      </w:r>
      <w:proofErr w:type="spellStart"/>
      <w:r>
        <w:t>Milanovac</w:t>
      </w:r>
      <w:proofErr w:type="spellEnd"/>
      <w:r>
        <w:t>, Sv. Trojstva 87, OIB: 86217384445.</w:t>
      </w:r>
    </w:p>
    <w:p w:rsidRDefault="00CD6C15" w:rsidP="00CD6C15" w:rsidR="00CD6C15">
      <w:pPr>
        <w:spacing w:after="0"/>
        <w:jc w:val="both"/>
        <w:rPr>
          <w:color w:val="FF0000"/>
        </w:rPr>
      </w:pPr>
    </w:p>
    <w:p w:rsidRDefault="00CD6C15" w:rsidP="00CD6C15" w:rsidR="00CD6C15">
      <w:pPr>
        <w:spacing w:after="0"/>
        <w:ind w:firstLine="708"/>
        <w:jc w:val="both"/>
      </w:pPr>
      <w:r>
        <w:t>IV/ Ovo rješenje objavit će se na e-oglasnoj ploči suda.</w:t>
      </w:r>
    </w:p>
    <w:p w:rsidRDefault="00CD6C15" w:rsidP="00CD6C15" w:rsidR="00CD6C15">
      <w:pPr>
        <w:spacing w:after="0"/>
        <w:jc w:val="both"/>
      </w:pPr>
    </w:p>
    <w:p w:rsidRDefault="00CD6C15" w:rsidP="00CD6C15" w:rsidR="00CD6C15">
      <w:pPr>
        <w:spacing w:after="0"/>
        <w:ind w:firstLine="708"/>
        <w:jc w:val="both"/>
      </w:pPr>
      <w:r>
        <w:t>V/ Po pravomoćnosti ovoga rješenja stečajni dužnik HYPERION d.o.o., Koprivnica, Trg Eugena Kumičića 8, OIB: 43918139779, biti će brisan iz sudskog registra.</w:t>
      </w:r>
    </w:p>
    <w:p w:rsidRDefault="00CD6C15" w:rsidP="00CD6C15" w:rsidR="00CD6C15">
      <w:pPr>
        <w:spacing w:after="0"/>
      </w:pPr>
    </w:p>
    <w:p w:rsidRDefault="00CD6C15" w:rsidP="00CD6C15" w:rsidR="00CD6C15">
      <w:pPr>
        <w:spacing w:after="0"/>
      </w:pPr>
    </w:p>
    <w:p w:rsidRDefault="00CD6C15" w:rsidP="00CD6C15" w:rsidR="00CD6C15">
      <w:pPr>
        <w:spacing w:after="0"/>
        <w:jc w:val="center"/>
      </w:pPr>
      <w:r>
        <w:t>Obrazloženje</w:t>
      </w:r>
    </w:p>
    <w:p w:rsidRDefault="00CD6C15" w:rsidP="00CD6C15" w:rsidR="00CD6C15">
      <w:pPr>
        <w:spacing w:after="0"/>
      </w:pPr>
    </w:p>
    <w:p w:rsidRDefault="00CD6C15" w:rsidP="00CD6C15" w:rsidR="00CD6C15">
      <w:pPr>
        <w:spacing w:after="0"/>
        <w:jc w:val="both"/>
      </w:pPr>
      <w:r>
        <w:tab/>
        <w:t xml:space="preserve">Predlagatelj je dana 26. studenog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CD6C15" w:rsidP="00CD6C15" w:rsidR="00CD6C15">
      <w:pPr>
        <w:spacing w:after="0"/>
      </w:pPr>
    </w:p>
    <w:p w:rsidRDefault="00CD6C15" w:rsidP="00CD6C15" w:rsidR="00CD6C15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CD6C15" w:rsidP="00CD6C15" w:rsidR="00CD6C15">
      <w:pPr>
        <w:spacing w:after="0"/>
      </w:pPr>
    </w:p>
    <w:p w:rsidRDefault="00CD6C15" w:rsidP="00CD6C15" w:rsidR="00CD6C15">
      <w:pPr>
        <w:spacing w:after="0"/>
      </w:pPr>
    </w:p>
    <w:p w:rsidRDefault="00CD6C15" w:rsidP="00CD6C15" w:rsidR="00CD6C15">
      <w:pPr>
        <w:spacing w:after="0"/>
        <w:jc w:val="center"/>
      </w:pPr>
      <w:r>
        <w:t>U Varaždinu, 4. veljače 2016.</w:t>
      </w:r>
    </w:p>
    <w:p w:rsidRDefault="00CD6C15" w:rsidP="00CD6C15" w:rsidR="00CD6C15">
      <w:pPr>
        <w:spacing w:after="0"/>
        <w:jc w:val="center"/>
      </w:pPr>
    </w:p>
    <w:p w:rsidRDefault="00CD6C15" w:rsidP="00CD6C15" w:rsidR="00CD6C15">
      <w:pPr>
        <w:spacing w:after="0"/>
        <w:jc w:val="center"/>
      </w:pPr>
    </w:p>
    <w:p w:rsidRDefault="00CD6C15" w:rsidP="00CD6C15" w:rsidR="00CD6C15">
      <w:pPr>
        <w:spacing w:after="0"/>
        <w:ind w:left="4956"/>
        <w:jc w:val="center"/>
      </w:pPr>
      <w:r>
        <w:t>Sutkinja</w:t>
      </w:r>
    </w:p>
    <w:p w:rsidRDefault="00CD6C15" w:rsidP="00CD6C15" w:rsidR="00CD6C15">
      <w:pPr>
        <w:spacing w:after="0"/>
        <w:ind w:left="4956"/>
        <w:jc w:val="center"/>
      </w:pPr>
    </w:p>
    <w:p w:rsidRDefault="00CD6C15" w:rsidP="00CD6C15" w:rsidR="00CD6C15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CD6C15" w:rsidP="00CD6C15" w:rsidR="00CD6C15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D6C15" w:rsidP="00CD6C15" w:rsidR="00CD6C15">
      <w:pPr>
        <w:spacing w:after="0"/>
      </w:pPr>
      <w:r>
        <w:t xml:space="preserve">                                               </w:t>
      </w:r>
    </w:p>
    <w:p w:rsidRDefault="00CD6C15" w:rsidP="00CD6C15" w:rsidR="00CD6C15">
      <w:pPr>
        <w:spacing w:after="0"/>
      </w:pPr>
      <w:r>
        <w:tab/>
        <w:t xml:space="preserve">UPUTA O PRAVNOM LIJEKU: </w:t>
      </w:r>
    </w:p>
    <w:p w:rsidRDefault="00CD6C15" w:rsidP="00CD6C15" w:rsidR="00CD6C15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CD6C15" w:rsidP="00CD6C15" w:rsidR="00CD6C15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D6C15" w:rsidP="00CD6C15" w:rsidR="00CD6C15">
      <w:pPr>
        <w:spacing w:after="0"/>
      </w:pPr>
    </w:p>
    <w:p w:rsidRDefault="00CD6C15" w:rsidP="00CD6C15" w:rsidR="00CD6C15">
      <w:pPr>
        <w:spacing w:after="0"/>
      </w:pPr>
    </w:p>
    <w:p w:rsidRDefault="00CD6C15" w:rsidP="00CD6C15" w:rsidR="00CD6C15">
      <w:pPr>
        <w:spacing w:after="0"/>
      </w:pPr>
      <w:r>
        <w:t>DNA:</w:t>
      </w:r>
    </w:p>
    <w:p w:rsidRDefault="00CD6C15" w:rsidP="00CD6C15" w:rsidR="00CD6C15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CD6C15" w:rsidP="00CD6C15" w:rsidR="00CD6C15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D6C15" w:rsidP="00CD6C15" w:rsidR="00CD6C15">
      <w:pPr>
        <w:numPr>
          <w:ilvl w:val="0"/>
          <w:numId w:val="47"/>
        </w:numPr>
        <w:spacing w:after="0"/>
        <w:jc w:val="both"/>
      </w:pPr>
      <w:r>
        <w:t>Dužnik HYPERION d.o.o., Koprivnica, Trg Eugena Kumičića 8</w:t>
      </w:r>
    </w:p>
    <w:p w:rsidRDefault="00CD6C15" w:rsidP="00CD6C15" w:rsidR="00CD6C15">
      <w:pPr>
        <w:numPr>
          <w:ilvl w:val="0"/>
          <w:numId w:val="47"/>
        </w:numPr>
        <w:spacing w:after="0"/>
      </w:pPr>
      <w:r>
        <w:t xml:space="preserve">Direktor dužnika Hrvoje </w:t>
      </w:r>
      <w:proofErr w:type="spellStart"/>
      <w:r>
        <w:t>Kamenečki</w:t>
      </w:r>
      <w:proofErr w:type="spellEnd"/>
      <w:r>
        <w:t>, Koprivnica, Trg Eugena Kumičića 8</w:t>
      </w:r>
    </w:p>
    <w:p w:rsidRDefault="00CD6C15" w:rsidP="00CD6C15" w:rsidR="00CD6C15">
      <w:pPr>
        <w:numPr>
          <w:ilvl w:val="0"/>
          <w:numId w:val="47"/>
        </w:numPr>
        <w:spacing w:after="0"/>
      </w:pPr>
      <w:r>
        <w:t>Sudski registar ovog suda</w:t>
      </w:r>
    </w:p>
    <w:p w:rsidRDefault="00CD6C15" w:rsidP="00CD6C15" w:rsidR="00CD6C15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Koprivnica, Hrvatske državnosti 7         </w:t>
      </w:r>
    </w:p>
    <w:p w:rsidRDefault="00CD6C15" w:rsidP="00CD6C15" w:rsidR="00CD6C15">
      <w:pPr>
        <w:numPr>
          <w:ilvl w:val="0"/>
          <w:numId w:val="47"/>
        </w:numPr>
        <w:spacing w:after="0"/>
      </w:pPr>
      <w:r>
        <w:t xml:space="preserve">Stečajni upravitelj Siniša </w:t>
      </w:r>
      <w:proofErr w:type="spellStart"/>
      <w:r>
        <w:t>Rajnović</w:t>
      </w:r>
      <w:proofErr w:type="spellEnd"/>
      <w:r>
        <w:t xml:space="preserve">, Virovitica, </w:t>
      </w:r>
      <w:proofErr w:type="spellStart"/>
      <w:r>
        <w:t>Milanovac</w:t>
      </w:r>
      <w:proofErr w:type="spellEnd"/>
      <w:r>
        <w:t>, Sv. Trojstva 87</w:t>
      </w:r>
    </w:p>
    <w:p w:rsidRDefault="00CD6C15" w:rsidP="00CD6C15" w:rsidR="00CD6C15">
      <w:pPr>
        <w:numPr>
          <w:ilvl w:val="0"/>
          <w:numId w:val="47"/>
        </w:numPr>
        <w:spacing w:after="0"/>
      </w:pPr>
      <w:r>
        <w:t>E-oglasna ploča suda</w:t>
      </w:r>
    </w:p>
    <w:p w:rsidRDefault="00CD6C15" w:rsidP="00CD6C15" w:rsidR="00CD6C15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AE649C" w:rsidP="00CD6C15" w:rsidR="00AE649C" w:rsidRPr="00B76F3C">
      <w:pPr>
        <w:pStyle w:val="Naslov3"/>
        <w:numPr>
          <w:ilvl w:val="0"/>
          <w:numId w:val="0"/>
        </w:numPr>
      </w:pPr>
    </w:p>
    <w:p w:rsidRDefault="00CD6C1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CD6C15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C15" w:rsidP="00CD6C15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St-923/15-5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C15" w:rsidR="00CD6C15">
    <w:pPr>
      <w:pStyle w:val="Zaglavlje"/>
    </w:pPr>
    <w:r>
      <w:t>Poslovni broj: 2 St-923/15-5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C15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462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St-923/2015-5</izvorni_sadrzaj>
    <derivirana_varijabla naziv="DomainObject.Oznaka_1">St-923/2015-5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St-923/2015</izvorni_sadrzaj>
    <derivirana_varijabla naziv="DomainObject.Predmet.OznakaBroj_1">St-923/2015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HYPERION za računalne i srodne djelatnosti, trgovinu i usluge, d.o.o.</izvorni_sadrzaj>
    <derivirana_varijabla naziv="DomainObject.Predmet.ProtustrankaFormated_1">  HYPERION za računalne i srodne djelatnosti, trgovinu i usluge, d.o.o.</derivirana_varijabla>
  </DomainObject.Predmet.ProtustrankaFormated>
  <DomainObject.Predmet.ProtustrankaFormatedOIB>
    <izvorni_sadrzaj>  HYPERION za računalne i srodne djelatnosti, trgovinu i usluge, d.o.o., OIB 43918139779</izvorni_sadrzaj>
    <derivirana_varijabla naziv="DomainObject.Predmet.ProtustrankaFormatedOIB_1">  HYPERION za računalne i srodne djelatnosti, trgovinu i usluge, d.o.o., OIB 43918139779</derivirana_varijabla>
  </DomainObject.Predmet.ProtustrankaFormatedOIB>
  <DomainObject.Predmet.ProtustrankaFormatedWithAdress>
    <izvorni_sadrzaj> HYPERION za računalne i srodne djelatnosti, trgovinu i usluge, d.o.o., Trg Eugena Kumičića 8, 48000 Koprivnica</izvorni_sadrzaj>
    <derivirana_varijabla naziv="DomainObject.Predmet.ProtustrankaFormatedWithAdress_1"> HYPERION za računalne i srodne djelatnosti, trgovinu i usluge, d.o.o., Trg Eugena Kumičića 8, 48000 Koprivnica</derivirana_varijabla>
  </DomainObject.Predmet.ProtustrankaFormatedWithAdress>
  <DomainObject.Predmet.ProtustrankaFormatedWithAdressOIB>
    <izvorni_sadrzaj> HYPERION za računalne i srodne djelatnosti, trgovinu i usluge, d.o.o., OIB 43918139779, Trg Eugena Kumičića 8, 48000 Koprivnica</izvorni_sadrzaj>
    <derivirana_varijabla naziv="DomainObject.Predmet.ProtustrankaFormatedWithAdressOIB_1"> HYPERION za računalne i srodne djelatnosti, trgovinu i usluge, d.o.o., OIB 43918139779, Trg Eugena Kumičića 8, 48000 Koprivnica</derivirana_varijabla>
  </DomainObject.Predmet.ProtustrankaFormatedWithAdressOIB>
  <DomainObject.Predmet.ProtustrankaWithAdress>
    <izvorni_sadrzaj>HYPERION za računalne i srodne djelatnosti, trgovinu i usluge, d.o.o. Trg Eugena Kumičića 8, 48000 Koprivnica</izvorni_sadrzaj>
    <derivirana_varijabla naziv="DomainObject.Predmet.ProtustrankaWithAdress_1">HYPERION za računalne i srodne djelatnosti, trgovinu i usluge, d.o.o. Trg Eugena Kumičića 8, 48000 Koprivnica</derivirana_varijabla>
  </DomainObject.Predmet.ProtustrankaWithAdress>
  <DomainObject.Predmet.ProtustrankaWithAdressOIB>
    <izvorni_sadrzaj>HYPERION za računalne i srodne djelatnosti, trgovinu i usluge, d.o.o., OIB 43918139779, Trg Eugena Kumičića 8, 48000 Koprivnica</izvorni_sadrzaj>
    <derivirana_varijabla naziv="DomainObject.Predmet.ProtustrankaWithAdressOIB_1">HYPERION za računalne i srodne djelatnosti, trgovinu i usluge, d.o.o., OIB 43918139779, Trg Eugena Kumičića 8, 48000 Koprivnica</derivirana_varijabla>
  </DomainObject.Predmet.ProtustrankaWithAdressOIB>
  <DomainObject.Predmet.ProtustrankaNazivFormated>
    <izvorni_sadrzaj>HYPERION za računalne i srodne djelatnosti, trgovinu i usluge, d.o.o.</izvorni_sadrzaj>
    <derivirana_varijabla naziv="DomainObject.Predmet.ProtustrankaNazivFormated_1">HYPERION za računalne i srodne djelatnosti, trgovinu i usluge, d.o.o.</derivirana_varijabla>
  </DomainObject.Predmet.ProtustrankaNazivFormated>
  <DomainObject.Predmet.ProtustrankaNazivFormatedOIB>
    <izvorni_sadrzaj>HYPERION za računalne i srodne djelatnosti, trgovinu i usluge, d.o.o., OIB 43918139779</izvorni_sadrzaj>
    <derivirana_varijabla naziv="DomainObject.Predmet.ProtustrankaNazivFormatedOIB_1">HYPERION za računalne i srodne djelatnosti, trgovinu i usluge, d.o.o., OIB 43918139779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5898.01</izvorni_sadrzaj>
    <derivirana_varijabla naziv="DomainObject.Predmet.TrenutnaVrijednost_1">5898.01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HYPERION za računalne i srodne djelatnosti, trgovinu i usluge, d.o.o.</item>
    </izvorni_sadrzaj>
    <derivirana_varijabla naziv="DomainObject.Predmet.ProtuStrankaListFormated_1">
      <item>HYPERION za računalne i srodne djelatnosti, trgovinu i usluge, d.o.o.</item>
    </derivirana_varijabla>
  </DomainObject.Predmet.ProtuStrankaListFormated>
  <DomainObject.Predmet.ProtuStrankaListFormatedOIB>
    <izvorni_sadrzaj>
      <item>HYPERION za računalne i srodne djelatnosti, trgovinu i usluge, d.o.o., OIB 43918139779</item>
    </izvorni_sadrzaj>
    <derivirana_varijabla naziv="DomainObject.Predmet.ProtuStrankaListFormatedOIB_1">
      <item>HYPERION za računalne i srodne djelatnosti, trgovinu i usluge, d.o.o., OIB 43918139779</item>
    </derivirana_varijabla>
  </DomainObject.Predmet.ProtuStrankaListFormatedOIB>
  <DomainObject.Predmet.ProtuStrankaListFormatedWithAdress>
    <izvorni_sadrzaj>
      <item>HYPERION za računalne i srodne djelatnosti, trgovinu i usluge, d.o.o., Trg Eugena Kumičića 8, 48000 Koprivnica</item>
    </izvorni_sadrzaj>
    <derivirana_varijabla naziv="DomainObject.Predmet.ProtuStrankaListFormatedWithAdress_1">
      <item>HYPERION za računalne i srodne djelatnosti, trgovinu i usluge, d.o.o., Trg Eugena Kumičića 8, 48000 Koprivnica</item>
    </derivirana_varijabla>
  </DomainObject.Predmet.ProtuStrankaListFormatedWithAdress>
  <DomainObject.Predmet.ProtuStrankaListFormatedWithAdressOIB>
    <izvorni_sadrzaj>
      <item>HYPERION za računalne i srodne djelatnosti, trgovinu i usluge, d.o.o., OIB 43918139779, Trg Eugena Kumičića 8, 48000 Koprivnica</item>
    </izvorni_sadrzaj>
    <derivirana_varijabla naziv="DomainObject.Predmet.ProtuStrankaListFormatedWithAdressOIB_1">
      <item>HYPERION za računalne i srodne djelatnosti, trgovinu i usluge, d.o.o., OIB 43918139779, Trg Eugena Kumičića 8, 48000 Koprivnica</item>
    </derivirana_varijabla>
  </DomainObject.Predmet.ProtuStrankaListFormatedWithAdressOIB>
  <DomainObject.Predmet.ProtuStrankaListNazivFormated>
    <izvorni_sadrzaj>
      <item>HYPERION za računalne i srodne djelatnosti, trgovinu i usluge, d.o.o.</item>
    </izvorni_sadrzaj>
    <derivirana_varijabla naziv="DomainObject.Predmet.ProtuStrankaListNazivFormated_1">
      <item>HYPERION za računalne i srodne djelatnosti, trgovinu i usluge, d.o.o.</item>
    </derivirana_varijabla>
  </DomainObject.Predmet.ProtuStrankaListNazivFormated>
  <DomainObject.Predmet.ProtuStrankaListNazivFormatedOIB>
    <izvorni_sadrzaj>
      <item>HYPERION za računalne i srodne djelatnosti, trgovinu i usluge, d.o.o., OIB 43918139779</item>
    </izvorni_sadrzaj>
    <derivirana_varijabla naziv="DomainObject.Predmet.ProtuStrankaListNazivFormatedOIB_1">
      <item>HYPERION za računalne i srodne djelatnosti, trgovinu i usluge, d.o.o., OIB 43918139779</item>
    </derivirana_varijabla>
  </DomainObject.Predmet.ProtuStrankaListNazivFormatedOIB>
  <DomainObject.Predmet.OstaliListFormated>
    <izvorni_sadrzaj>
      <item>E-oglasna ploča</item>
      <item>Sudski registar, Trgovački sud u Varaždin</item>
    </izvorni_sadrzaj>
    <derivirana_varijabla naziv="DomainObject.Predmet.OstaliListFormated_1">
      <item>E-oglasna ploča</item>
      <item>Sudski registar, Trgovački sud u Varaždin</item>
    </derivirana_varijabla>
  </DomainObject.Predmet.OstaliListFormated>
  <DomainObject.Predmet.OstaliListFormatedOIB>
    <izvorni_sadrzaj>
      <item>E-oglasna ploča</item>
      <item>Sudski registar, Trgovački sud u Varaždin</item>
    </izvorni_sadrzaj>
    <derivirana_varijabla naziv="DomainObject.Predmet.OstaliListFormatedOIB_1">
      <item>E-oglasna ploča</item>
      <item>Sudski registar, Trgovački sud u Varaždin</item>
    </derivirana_varijabla>
  </DomainObject.Predmet.OstaliListFormatedOIB>
  <DomainObject.Predmet.OstaliListFormatedWithAdress>
    <izvorni_sadrzaj>
      <item>E-oglasna ploča</item>
      <item>Sudski registar, Trgovački sud u Varaždin</item>
    </izvorni_sadrzaj>
    <derivirana_varijabla naziv="DomainObject.Predmet.OstaliListFormatedWithAdress_1">
      <item>E-oglasna ploča</item>
      <item>Sudski registar, Trgovački sud u Varaždin</item>
    </derivirana_varijabla>
  </DomainObject.Predmet.OstaliListFormatedWithAdress>
  <DomainObject.Predmet.OstaliListFormatedWithAdressOIB>
    <izvorni_sadrzaj>
      <item>E-oglasna ploča</item>
      <item>Sudski registar, Trgovački sud u Varaždin</item>
    </izvorni_sadrzaj>
    <derivirana_varijabla naziv="DomainObject.Predmet.OstaliListFormatedWithAdressOIB_1">
      <item>E-oglasna ploča</item>
      <item>Sudski registar, Trgovački sud u Varaždin</item>
    </derivirana_varijabla>
  </DomainObject.Predmet.OstaliListFormatedWithAdressOIB>
  <DomainObject.Predmet.OstaliListNazivFormated>
    <izvorni_sadrzaj>
      <item>E-oglasna ploča</item>
      <item>Sudski registar, Trgovački sud u Varaždin</item>
    </izvorni_sadrzaj>
    <derivirana_varijabla naziv="DomainObject.Predmet.OstaliListNazivFormated_1">
      <item>E-oglasna ploča</item>
      <item>Sudski registar, Trgovački sud u Varaždin</item>
    </derivirana_varijabla>
  </DomainObject.Predmet.OstaliListNazivFormated>
  <DomainObject.Predmet.OstaliListNazivFormatedOIB>
    <izvorni_sadrzaj>
      <item>E-oglasna ploča</item>
      <item>Sudski registar, Trgovački sud u Varaždin</item>
    </izvorni_sadrzaj>
    <derivirana_varijabla naziv="DomainObject.Predmet.OstaliListNazivFormatedOIB_1">
      <item>E-oglasna ploča</item>
      <item>Sudski registar, Trgovački sud u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St-923/2015-5</izvorni_sadrzaj>
    <derivirana_varijabla naziv="DomainObject.PoslovniBrojDokumenta_1">St-923/2015-5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HYPERION za računalne i srodne djelatnosti, trgovinu i usluge, d.o.o.</izvorni_sadrzaj>
    <derivirana_varijabla naziv="DomainObject.Predmet.ProtustrankaIDrugi_1">HYPERION za računalne i srodne djelatnosti, trgovinu i usluge,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HYPERION za računalne i srodne djelatnosti, trgovinu i usluge, d.o.o., OIB 43918139779, Trg Eugena Kumičića 8, 48000 Koprivnica</izvorni_sadrzaj>
    <derivirana_varijabla naziv="DomainObject.Predmet.ProtustrankaIDrugiAdressOIB_1">HYPERION za računalne i srodne djelatnosti, trgovinu i usluge, d.o.o., OIB 43918139779, Trg Eugena Kumičića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HYPERION za računalne i srodne djelatnosti, trgovinu i usluge, d.o.o.</item>
      <item>E-oglasna ploča</item>
      <item>Sudski registar, Trgovački sud u Varaždin</item>
    </izvorni_sadrzaj>
    <derivirana_varijabla naziv="DomainObject.Predmet.SudioniciListNaziv_1">
      <item>Financijska agencija</item>
      <item>HYPERION za računalne i srodne djelatnosti, trgovinu i usluge, d.o.o.</item>
      <item>E-oglasna ploča</item>
      <item>Sudski registar, Trgovački sud u Varaždin</item>
    </derivirana_varijabla>
  </DomainObject.Predmet.SudioniciListNaziv>
  <DomainObject.Predmet.SudioniciListAdressOIB>
    <izvorni_sadrzaj>
      <item>Financijska agencija, OIB 85821130368, A. Cesarca 2,42000 Varaždin</item>
      <item>HYPERION za računalne i srodne djelatnosti, trgovinu i usluge, d.o.o., OIB 43918139779, Trg Eugena Kumičića 8,48000 Koprivnica</item>
      <item>E-oglasna ploča</item>
      <item>Sudski registar, Trgovački sud u Varaždin</item>
    </izvorni_sadrzaj>
    <derivirana_varijabla naziv="DomainObject.Predmet.SudioniciListAdressOIB_1">
      <item>Financijska agencija, OIB 85821130368, A. Cesarca 2,42000 Varaždin</item>
      <item>HYPERION za računalne i srodne djelatnosti, trgovinu i usluge, d.o.o., OIB 43918139779, Trg Eugena Kumičića 8,48000 Koprivnica</item>
      <item>E-oglasna ploča</item>
      <item>Sudski registar, Trgovački sud u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5A7536-27F8-463F-87CE-F7F16115C8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2879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2016-02-03T13:20:00Z</cp:lastPrinted>
  <dcterms:modified xmlns:xsi="http://www.w3.org/2001/XMLSchema-instance" xsi:type="dcterms:W3CDTF">2016-02-03T13:20:00Z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