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3b75" w14:paraId="3123b75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611DC7">
        <w:t>964/16-16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11DC7" w:rsidP="00611DC7" w:rsidR="00611DC7">
      <w:pPr>
        <w:pStyle w:val="Tijeloteksta"/>
      </w:pPr>
      <w:r>
        <w:tab/>
      </w:r>
      <w:r>
        <w:rPr>
          <w:color w:val="000000"/>
        </w:rPr>
        <w:t>Trgovački sud u Osijeku, po sucu Jadranki Herman, kao stečajnom sucu, povodom prijedloga FINANCIJSKE AGENCIJE ZAGREB Regionalni centar Osijek, Podružnica Osijek, Lorenza Jegera 3, za otvaranje stečajnog  postupka nad dužnikom BECOM GRUPA j.d.o.o. za graditeljstvo i usluge, Osijek, Riječka 12,  MBS: 030143852, OIB: 95816314271</w:t>
      </w:r>
      <w:r>
        <w:t xml:space="preserve">, dana 26. rujna  2018.      </w:t>
      </w:r>
    </w:p>
    <w:p w:rsidRDefault="003F3788" w:rsidP="005A2A88" w:rsidR="003F37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611DC7">
        <w:rPr>
          <w:color w:val="000000"/>
        </w:rPr>
        <w:t>BECOM GRUPA j.d.o.o. za graditeljstvo i usluge, Osijek, Riječka 12,  MBS: 030143852, OIB: 95816314271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611DC7">
        <w:t>964-20</w:t>
      </w:r>
      <w:r w:rsidR="00DA348A">
        <w:t>16</w:t>
      </w:r>
      <w:r>
        <w:t xml:space="preserve"> kod Hrva</w:t>
      </w:r>
      <w:r w:rsidR="00EF7939">
        <w:t xml:space="preserve">tske poštanske banke iznos od </w:t>
      </w:r>
      <w:r w:rsidR="002A375C">
        <w:t>36.475,</w:t>
      </w:r>
      <w:r w:rsidR="00DD76F4">
        <w:t xml:space="preserve">00 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2A375C" w:rsidP="002A375C" w:rsidR="00397F65">
      <w:pPr>
        <w:ind w:firstLine="708"/>
        <w:jc w:val="both"/>
      </w:pPr>
      <w:r>
        <w:rPr>
          <w:color w:val="000000"/>
        </w:rPr>
        <w:t>Predlagatelj FINA je dana 25. travnja 2016. podnijela ovom sudu prijedlog za pokretanje stečajnog postupka nad dužnikom BECOM GRUPA j.d.o.o. za graditeljstvo i usluge, Osijek, Riječka 12,  MBS: 030143852, OIB: 95816314271 temeljem odredbe članka 110. stav 1. Stečajnog zakona (Narodne novine 71/15) .</w:t>
      </w:r>
    </w:p>
    <w:p w:rsidRDefault="006B7E72" w:rsidP="00865CEE" w:rsidR="006B7E72">
      <w:pPr>
        <w:jc w:val="both"/>
      </w:pPr>
    </w:p>
    <w:p w:rsidRDefault="00FD1F08" w:rsidP="00FD1F08" w:rsidR="002A375C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2A375C">
        <w:t>26</w:t>
      </w:r>
      <w:r w:rsidR="008F7AD1">
        <w:t>. rujna 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</w:t>
      </w:r>
    </w:p>
    <w:p w:rsidRDefault="002A375C" w:rsidP="002A375C" w:rsidR="002A375C">
      <w:pPr>
        <w:jc w:val="both"/>
      </w:pPr>
    </w:p>
    <w:p w:rsidRDefault="002A375C" w:rsidP="002A375C" w:rsidR="002A375C">
      <w:pPr>
        <w:jc w:val="both"/>
      </w:pPr>
    </w:p>
    <w:p w:rsidRDefault="002A375C" w:rsidP="002A375C" w:rsidR="002A375C">
      <w:pPr>
        <w:jc w:val="center"/>
      </w:pPr>
      <w:r>
        <w:t>2</w:t>
      </w:r>
    </w:p>
    <w:p w:rsidRDefault="002A375C" w:rsidP="002A375C" w:rsidR="002A375C">
      <w:pPr>
        <w:jc w:val="right"/>
      </w:pPr>
      <w:r>
        <w:t>13 St-964/16-16</w:t>
      </w:r>
    </w:p>
    <w:p w:rsidRDefault="002A375C" w:rsidP="002A375C" w:rsidR="002A375C">
      <w:pPr>
        <w:jc w:val="center"/>
      </w:pPr>
    </w:p>
    <w:p w:rsidRDefault="002A375C" w:rsidP="002A375C" w:rsidR="002A375C">
      <w:pPr>
        <w:jc w:val="both"/>
      </w:pPr>
    </w:p>
    <w:p w:rsidRDefault="002A375C" w:rsidP="002A375C" w:rsidR="002A375C">
      <w:pPr>
        <w:jc w:val="both"/>
      </w:pPr>
    </w:p>
    <w:p w:rsidRDefault="00FD1F08" w:rsidP="002A375C" w:rsidR="00865CEE">
      <w:pPr>
        <w:jc w:val="both"/>
      </w:pPr>
      <w:r>
        <w:t xml:space="preserve">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8F7AD1">
        <w:t xml:space="preserve"> i 104/17</w:t>
      </w:r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>ocijeni ovog suda iznosili bi</w:t>
      </w:r>
      <w:r w:rsidR="002A375C">
        <w:t xml:space="preserve"> 36.475,00</w:t>
      </w:r>
      <w:r w:rsidR="003F3788">
        <w:t xml:space="preserve"> </w:t>
      </w:r>
      <w:r w:rsidR="00865CEE">
        <w:t xml:space="preserve">kn, </w:t>
      </w:r>
      <w:r w:rsidR="008F7AD1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A375C">
        <w:t>26</w:t>
      </w:r>
      <w:r w:rsidR="008F7AD1">
        <w:t xml:space="preserve">. rujan 2018.          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8F7AD1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8F7AD1">
      <w:pPr>
        <w:numPr>
          <w:ilvl w:val="0"/>
          <w:numId w:val="11"/>
        </w:numPr>
        <w:jc w:val="both"/>
      </w:pPr>
      <w:r>
        <w:t xml:space="preserve">dužnik </w:t>
      </w:r>
      <w:r w:rsidR="009C0B0F">
        <w:t xml:space="preserve">- </w:t>
      </w:r>
      <w:r w:rsidR="009C0B0F">
        <w:rPr>
          <w:color w:val="000000"/>
        </w:rPr>
        <w:t>BECOM GRUPA j.d.o.o. za graditeljstvo i usluge, Osijek, Riječka 12</w:t>
      </w:r>
    </w:p>
    <w:p w:rsidRDefault="002A375C" w:rsidP="00C46A36" w:rsidR="00C46A36">
      <w:pPr>
        <w:numPr>
          <w:ilvl w:val="0"/>
          <w:numId w:val="11"/>
        </w:numPr>
        <w:jc w:val="both"/>
      </w:pPr>
      <w:r>
        <w:t xml:space="preserve">zakonski zastupnik </w:t>
      </w:r>
      <w:r w:rsidR="009C0B0F">
        <w:rPr>
          <w:color w:val="000000"/>
        </w:rPr>
        <w:t>Ivan Beljak, Nuštar, Križnog puta 101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2A375C">
        <w:t>Sanja Mišević</w:t>
      </w:r>
    </w:p>
    <w:p w:rsidRDefault="00CC427E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2A375C" w:rsidP="008301EE" w:rsidR="008301EE">
      <w:pPr>
        <w:numPr>
          <w:ilvl w:val="0"/>
          <w:numId w:val="11"/>
        </w:numPr>
        <w:jc w:val="both"/>
      </w:pPr>
      <w:r>
        <w:t>kal. 17</w:t>
      </w:r>
      <w:r w:rsidR="00027475">
        <w:t>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7475"/>
    <w:rsid w:val="000319CD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A375C"/>
    <w:rsid w:val="002F4F26"/>
    <w:rsid w:val="00337B6B"/>
    <w:rsid w:val="00342B9D"/>
    <w:rsid w:val="003465FB"/>
    <w:rsid w:val="00356F7D"/>
    <w:rsid w:val="0036623A"/>
    <w:rsid w:val="00397533"/>
    <w:rsid w:val="00397F65"/>
    <w:rsid w:val="003B18A1"/>
    <w:rsid w:val="003B2C17"/>
    <w:rsid w:val="003B3DFE"/>
    <w:rsid w:val="003C667B"/>
    <w:rsid w:val="003F3788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1DC7"/>
    <w:rsid w:val="006151C7"/>
    <w:rsid w:val="006237C7"/>
    <w:rsid w:val="00642E97"/>
    <w:rsid w:val="00645410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33C4"/>
    <w:rsid w:val="00894FC5"/>
    <w:rsid w:val="008D32D8"/>
    <w:rsid w:val="008F7AD1"/>
    <w:rsid w:val="009C0B0F"/>
    <w:rsid w:val="009C182A"/>
    <w:rsid w:val="009D4254"/>
    <w:rsid w:val="009E139B"/>
    <w:rsid w:val="009E6571"/>
    <w:rsid w:val="009F55F2"/>
    <w:rsid w:val="00A17C7F"/>
    <w:rsid w:val="00A5614E"/>
    <w:rsid w:val="00A57238"/>
    <w:rsid w:val="00A65909"/>
    <w:rsid w:val="00A83852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427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86742"/>
    <w:rsid w:val="00D90419"/>
    <w:rsid w:val="00D923C9"/>
    <w:rsid w:val="00DA348A"/>
    <w:rsid w:val="00DD6C09"/>
    <w:rsid w:val="00DD76F4"/>
    <w:rsid w:val="00DE0EC6"/>
    <w:rsid w:val="00DE5F95"/>
    <w:rsid w:val="00E05D86"/>
    <w:rsid w:val="00E13A1B"/>
    <w:rsid w:val="00E17744"/>
    <w:rsid w:val="00E30251"/>
    <w:rsid w:val="00E56C03"/>
    <w:rsid w:val="00E94538"/>
    <w:rsid w:val="00E9470B"/>
    <w:rsid w:val="00EA3F54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BECOM GRUPA j.d.o.o. za graditeljstvo i usluge</izvorni_sadrzaj>
    <derivirana_varijabla naziv="DomainObject.Predmet.ProtustrankaFormated_1">  BECOM GRUPA j.d.o.o. za graditeljstvo i usluge</derivirana_varijabla>
  </DomainObject.Predmet.ProtustrankaFormated>
  <DomainObject.Predmet.ProtustrankaFormatedOIB>
    <izvorni_sadrzaj>  BECOM GRUPA j.d.o.o. za graditeljstvo i usluge, OIB 95816314271</izvorni_sadrzaj>
    <derivirana_varijabla naziv="DomainObject.Predmet.ProtustrankaFormatedOIB_1">  BECOM GRUPA j.d.o.o. za graditeljstvo i usluge, OIB 95816314271</derivirana_varijabla>
  </DomainObject.Predmet.ProtustrankaFormatedOIB>
  <DomainObject.Predmet.ProtustrankaFormatedWithAdress>
    <izvorni_sadrzaj> BECOM GRUPA j.d.o.o. za graditeljstvo i usluge, Riječka 12, 31000 Osijek</izvorni_sadrzaj>
    <derivirana_varijabla naziv="DomainObject.Predmet.ProtustrankaFormatedWithAdress_1"> BECOM GRUPA j.d.o.o. za graditeljstvo i usluge, Riječka 12, 31000 Osijek</derivirana_varijabla>
  </DomainObject.Predmet.ProtustrankaFormatedWithAdress>
  <DomainObject.Predmet.ProtustrankaFormatedWithAdressOIB>
    <izvorni_sadrzaj> BECOM GRUPA j.d.o.o. za graditeljstvo i usluge, OIB 95816314271, Riječka 12, 31000 Osijek</izvorni_sadrzaj>
    <derivirana_varijabla naziv="DomainObject.Predmet.ProtustrankaFormatedWithAdressOIB_1"> BECOM GRUPA j.d.o.o. za graditeljstvo i usluge, OIB 95816314271, Riječka 12, 31000 Osijek</derivirana_varijabla>
  </DomainObject.Predmet.ProtustrankaFormatedWithAdressOIB>
  <DomainObject.Predmet.ProtustrankaWithAdress>
    <izvorni_sadrzaj>BECOM GRUPA j.d.o.o. za graditeljstvo i usluge Riječka 12, 31000 Osijek</izvorni_sadrzaj>
    <derivirana_varijabla naziv="DomainObject.Predmet.ProtustrankaWithAdress_1">BECOM GRUPA j.d.o.o. za graditeljstvo i usluge Riječka 12, 31000 Osijek</derivirana_varijabla>
  </DomainObject.Predmet.ProtustrankaWithAdress>
  <DomainObject.Predmet.ProtustrankaWithAdressOIB>
    <izvorni_sadrzaj>BECOM GRUPA j.d.o.o. za graditeljstvo i usluge, OIB 95816314271, Riječka 12, 31000 Osijek</izvorni_sadrzaj>
    <derivirana_varijabla naziv="DomainObject.Predmet.ProtustrankaWithAdressOIB_1">BECOM GRUPA j.d.o.o. za graditeljstvo i usluge, OIB 95816314271, Riječka 12, 31000 Osijek</derivirana_varijabla>
  </DomainObject.Predmet.ProtustrankaWithAdressOIB>
  <DomainObject.Predmet.ProtustrankaNazivFormated>
    <izvorni_sadrzaj>BECOM GRUPA j.d.o.o. za graditeljstvo i usluge</izvorni_sadrzaj>
    <derivirana_varijabla naziv="DomainObject.Predmet.ProtustrankaNazivFormated_1">BECOM GRUPA j.d.o.o. za graditeljstvo i usluge</derivirana_varijabla>
  </DomainObject.Predmet.ProtustrankaNazivFormated>
  <DomainObject.Predmet.ProtustrankaNazivFormatedOIB>
    <izvorni_sadrzaj>BECOM GRUPA j.d.o.o. za graditeljstvo i usluge, OIB 95816314271</izvorni_sadrzaj>
    <derivirana_varijabla naziv="DomainObject.Predmet.ProtustrankaNazivFormatedOIB_1">BECOM GRUPA j.d.o.o. za graditeljstvo i usluge, OIB 95816314271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BECOM GRUPA j.d.o.o. za graditeljstvo i usluge</item>
    </izvorni_sadrzaj>
    <derivirana_varijabla naziv="DomainObject.Predmet.ProtuStrankaListFormated_1">
      <item>BECOM GRUPA j.d.o.o. za graditeljstvo i usluge</item>
    </derivirana_varijabla>
  </DomainObject.Predmet.ProtuStrankaListFormated>
  <DomainObject.Predmet.ProtuStrankaListFormatedOIB>
    <izvorni_sadrzaj>
      <item>BECOM GRUPA j.d.o.o. za graditeljstvo i usluge, OIB 95816314271</item>
    </izvorni_sadrzaj>
    <derivirana_varijabla naziv="DomainObject.Predmet.ProtuStrankaListFormatedOIB_1">
      <item>BECOM GRUPA j.d.o.o. za graditeljstvo i usluge, OIB 95816314271</item>
    </derivirana_varijabla>
  </DomainObject.Predmet.ProtuStrankaListFormatedOIB>
  <DomainObject.Predmet.ProtuStrankaListFormatedWithAdress>
    <izvorni_sadrzaj>
      <item>BECOM GRUPA j.d.o.o. za graditeljstvo i usluge, Riječka 12, 31000 Osijek</item>
    </izvorni_sadrzaj>
    <derivirana_varijabla naziv="DomainObject.Predmet.ProtuStrankaListFormatedWithAdress_1">
      <item>BECOM GRUPA j.d.o.o. za graditeljstvo i usluge, Riječka 12, 31000 Osijek</item>
    </derivirana_varijabla>
  </DomainObject.Predmet.ProtuStrankaListFormatedWithAdress>
  <DomainObject.Predmet.ProtuStrankaListFormatedWithAdressOIB>
    <izvorni_sadrzaj>
      <item>BECOM GRUPA j.d.o.o. za graditeljstvo i usluge, OIB 95816314271, Riječka 12, 31000 Osijek</item>
    </izvorni_sadrzaj>
    <derivirana_varijabla naziv="DomainObject.Predmet.ProtuStrankaListFormatedWithAdressOIB_1">
      <item>BECOM GRUPA j.d.o.o. za graditeljstvo i usluge, OIB 95816314271, Riječka 12, 31000 Osijek</item>
    </derivirana_varijabla>
  </DomainObject.Predmet.ProtuStrankaListFormatedWithAdressOIB>
  <DomainObject.Predmet.ProtuStrankaListNazivFormated>
    <izvorni_sadrzaj>
      <item>BECOM GRUPA j.d.o.o. za graditeljstvo i usluge</item>
    </izvorni_sadrzaj>
    <derivirana_varijabla naziv="DomainObject.Predmet.ProtuStrankaListNazivFormated_1">
      <item>BECOM GRUPA j.d.o.o. za graditeljstvo i usluge</item>
    </derivirana_varijabla>
  </DomainObject.Predmet.ProtuStrankaListNazivFormated>
  <DomainObject.Predmet.ProtuStrankaListNazivFormatedOIB>
    <izvorni_sadrzaj>
      <item>BECOM GRUPA j.d.o.o. za graditeljstvo i usluge, OIB 95816314271</item>
    </izvorni_sadrzaj>
    <derivirana_varijabla naziv="DomainObject.Predmet.ProtuStrankaListNazivFormatedOIB_1">
      <item>BECOM GRUPA j.d.o.o. za graditeljstvo i usluge, OIB 95816314271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BECOM GRUPA j.d.o.o. za graditeljstvo i usluge</izvorni_sadrzaj>
    <derivirana_varijabla naziv="DomainObject.Predmet.ProtustrankaIDrugi_1">BECOM GRUPA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BECOM GRUPA j.d.o.o. za graditeljstvo i usluge, OIB 95816314271, Riječka 12, 31000 Osijek</izvorni_sadrzaj>
    <derivirana_varijabla naziv="DomainObject.Predmet.ProtustrankaIDrugiAdressOIB_1">BECOM GRUPA j.d.o.o. za graditeljstvo i usluge, OIB 95816314271, Riječka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BECOM GRUPA j.d.o.o. za graditeljstvo i usluge</item>
    </izvorni_sadrzaj>
    <derivirana_varijabla naziv="DomainObject.Predmet.SudioniciListNaziv_1">
      <item>FINA RC OSIJEK</item>
      <item>BECOM GRUPA j.d.o.o. za graditeljstvo i usluge</item>
    </derivirana_varijabla>
  </DomainObject.Predmet.SudioniciListNaziv>
  <DomainObject.Predmet.SudioniciListAdressOIB>
    <izvorni_sadrzaj>
      <item>FINA RC OSIJEK, OIB 85821130368</item>
      <item>BECOM GRUPA j.d.o.o. za graditeljstvo i usluge, OIB 95816314271, Riječka 12,31000 Osijek</item>
    </izvorni_sadrzaj>
    <derivirana_varijabla naziv="DomainObject.Predmet.SudioniciListAdressOIB_1">
      <item>FINA RC OSIJEK, OIB 85821130368</item>
      <item>BECOM GRUPA j.d.o.o. za graditeljstvo i usluge, OIB 95816314271, Riječka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95816314271</item>
    </izvorni_sadrzaj>
    <derivirana_varijabla naziv="DomainObject.Predmet.SudioniciListNazivOIB_1">
      <item>, OIB 85821130368</item>
      <item>, OIB 95816314271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2733</properties:Characters>
  <properties:Lines>92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2018-09-26T07:42:00Z</dcterms:created>
  <dc:creator>..</dc:creator>
  <cp:lastModifiedBy>Maja Kocijan</cp:lastModifiedBy>
  <cp:lastPrinted>2018-09-26T07:49:00Z</cp:lastPrinted>
  <dcterms:modified xmlns:xsi="http://www.w3.org/2001/XMLSchema-instance" xsi:type="dcterms:W3CDTF">2018-09-26T07:57:00Z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