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ee08" w14:paraId="fbaee08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9C429C">
        <w:t xml:space="preserve">Stečajna masa iza </w:t>
      </w:r>
      <w:proofErr w:type="spellStart"/>
      <w:r w:rsidR="009C429C">
        <w:t>DOMUS</w:t>
      </w:r>
      <w:proofErr w:type="spellEnd"/>
      <w:r w:rsidR="009C429C">
        <w:t xml:space="preserve"> </w:t>
      </w:r>
      <w:proofErr w:type="spellStart"/>
      <w:r w:rsidR="009C429C">
        <w:t>EUFEMIA</w:t>
      </w:r>
      <w:proofErr w:type="spellEnd"/>
      <w:r w:rsidR="009C429C">
        <w:t xml:space="preserve"> d.o.o. u stečaju, Zagreb, 7. </w:t>
      </w:r>
      <w:proofErr w:type="spellStart"/>
      <w:r w:rsidR="009C429C">
        <w:t>Požarinje</w:t>
      </w:r>
      <w:proofErr w:type="spellEnd"/>
      <w:r w:rsidR="009C429C">
        <w:t xml:space="preserve"> </w:t>
      </w:r>
      <w:proofErr w:type="spellStart"/>
      <w:r w:rsidR="009C429C">
        <w:t>2A</w:t>
      </w:r>
      <w:proofErr w:type="spellEnd"/>
      <w:r w:rsidR="009C429C">
        <w:t xml:space="preserve">, </w:t>
      </w:r>
      <w:proofErr w:type="spellStart"/>
      <w:r w:rsidR="009C429C">
        <w:t>OIB</w:t>
      </w:r>
      <w:proofErr w:type="spellEnd"/>
      <w:r w:rsidR="009C429C">
        <w:t xml:space="preserve"> </w:t>
      </w:r>
      <w:proofErr w:type="spellStart"/>
      <w:r w:rsidR="009C429C">
        <w:t>17125355989</w:t>
      </w:r>
      <w:proofErr w:type="spellEnd"/>
      <w:r>
        <w:t xml:space="preserve">, </w:t>
      </w:r>
      <w:proofErr w:type="spellStart"/>
      <w:r w:rsidR="009C429C">
        <w:t>11</w:t>
      </w:r>
      <w:proofErr w:type="spellEnd"/>
      <w:r w:rsidR="009C429C">
        <w:t>. listopada</w:t>
      </w:r>
      <w:r w:rsidR="00852C98">
        <w:t xml:space="preserve">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9C429C">
        <w:t xml:space="preserve">Stečajna masa iza </w:t>
      </w:r>
      <w:proofErr w:type="spellStart"/>
      <w:r w:rsidR="009C429C">
        <w:t>DOMUS</w:t>
      </w:r>
      <w:proofErr w:type="spellEnd"/>
      <w:r w:rsidR="009C429C">
        <w:t xml:space="preserve"> </w:t>
      </w:r>
      <w:proofErr w:type="spellStart"/>
      <w:r w:rsidR="009C429C">
        <w:t>EUFEMIA</w:t>
      </w:r>
      <w:proofErr w:type="spellEnd"/>
      <w:r w:rsidR="009C429C">
        <w:t xml:space="preserve"> d.o.o. u stečaju, Zagreb, 7. </w:t>
      </w:r>
      <w:proofErr w:type="spellStart"/>
      <w:r w:rsidR="009C429C">
        <w:t>Požarinje</w:t>
      </w:r>
      <w:proofErr w:type="spellEnd"/>
      <w:r w:rsidR="009C429C">
        <w:t xml:space="preserve"> </w:t>
      </w:r>
      <w:proofErr w:type="spellStart"/>
      <w:r w:rsidR="009C429C">
        <w:t>2A</w:t>
      </w:r>
      <w:proofErr w:type="spellEnd"/>
      <w:r w:rsidR="009C429C">
        <w:t xml:space="preserve">, </w:t>
      </w:r>
      <w:proofErr w:type="spellStart"/>
      <w:r w:rsidR="009C429C">
        <w:t>OIB</w:t>
      </w:r>
      <w:proofErr w:type="spellEnd"/>
      <w:r w:rsidR="009C429C">
        <w:t xml:space="preserve"> </w:t>
      </w:r>
      <w:proofErr w:type="spellStart"/>
      <w:r w:rsidR="009C429C">
        <w:t>17125355989</w:t>
      </w:r>
      <w:proofErr w:type="spellEnd"/>
      <w:r>
        <w:t>, i određuje se za dan</w:t>
      </w:r>
    </w:p>
    <w:p w:rsidRDefault="00562E41" w:rsidP="00562E41" w:rsidR="00562E41"/>
    <w:p w:rsidRDefault="009C429C" w:rsidP="00562E41" w:rsidR="00562E41" w:rsidRPr="00562E41">
      <w:pPr>
        <w:jc w:val="center"/>
      </w:pPr>
      <w:proofErr w:type="spellStart"/>
      <w:r>
        <w:t>13</w:t>
      </w:r>
      <w:proofErr w:type="spellEnd"/>
      <w:r>
        <w:t>. studeni</w:t>
      </w:r>
      <w:r w:rsidR="00852C98">
        <w:t xml:space="preserve"> </w:t>
      </w:r>
      <w:proofErr w:type="spellStart"/>
      <w:r w:rsidR="00852C98">
        <w:t>2018</w:t>
      </w:r>
      <w:proofErr w:type="spellEnd"/>
      <w:r w:rsidR="00562E41" w:rsidRPr="00562E41">
        <w:t xml:space="preserve">. godine u </w:t>
      </w:r>
      <w:proofErr w:type="spellStart"/>
      <w:r>
        <w:t>12</w:t>
      </w:r>
      <w:proofErr w:type="spellEnd"/>
      <w:r w:rsidR="00562E41" w:rsidRPr="00562E41">
        <w:t>:</w:t>
      </w:r>
      <w:proofErr w:type="spellStart"/>
      <w:r w:rsidR="00642A10">
        <w:t>0</w:t>
      </w:r>
      <w:r w:rsidR="00562E41" w:rsidRPr="00562E41">
        <w:t>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9C429C">
        <w:t>11</w:t>
      </w:r>
      <w:proofErr w:type="spellEnd"/>
      <w:r w:rsidR="009C429C">
        <w:t>. listopada</w:t>
      </w:r>
      <w:r w:rsidR="00852C98">
        <w:t xml:space="preserve">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</w:t>
      </w:r>
      <w:r w:rsidR="008A138A">
        <w:t xml:space="preserve"> </w:t>
      </w:r>
      <w:r w:rsidR="00852C98">
        <w:t xml:space="preserve">   </w:t>
      </w:r>
      <w:r w:rsidRPr="00562E41">
        <w:t>Damir Rabar</w:t>
      </w:r>
      <w:r w:rsidR="000937C7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9C429C">
      <w:t>539</w:t>
    </w:r>
    <w:proofErr w:type="spellEnd"/>
    <w:r w:rsidR="00852C98">
      <w:t>/</w:t>
    </w:r>
    <w:proofErr w:type="spellStart"/>
    <w:r w:rsidR="00852C98">
      <w:t>201</w:t>
    </w:r>
    <w:r w:rsidR="009C429C">
      <w:t>7</w:t>
    </w:r>
    <w:proofErr w:type="spellEnd"/>
    <w:r w:rsidR="00852C98">
      <w:t>-</w:t>
    </w:r>
    <w:proofErr w:type="spellStart"/>
    <w:r w:rsidR="009C429C">
      <w:t>21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0937C7"/>
    <w:rsid w:val="00202458"/>
    <w:rsid w:val="002513B4"/>
    <w:rsid w:val="0025309E"/>
    <w:rsid w:val="002A1885"/>
    <w:rsid w:val="00343E78"/>
    <w:rsid w:val="0038388E"/>
    <w:rsid w:val="004C5D48"/>
    <w:rsid w:val="004D70C1"/>
    <w:rsid w:val="00562E41"/>
    <w:rsid w:val="00596B6D"/>
    <w:rsid w:val="005C144C"/>
    <w:rsid w:val="005C571B"/>
    <w:rsid w:val="0060088B"/>
    <w:rsid w:val="00642A10"/>
    <w:rsid w:val="006A5E5B"/>
    <w:rsid w:val="006E2F46"/>
    <w:rsid w:val="006F6F8A"/>
    <w:rsid w:val="00830A3E"/>
    <w:rsid w:val="00852C98"/>
    <w:rsid w:val="008A138A"/>
    <w:rsid w:val="00904BD1"/>
    <w:rsid w:val="0093576F"/>
    <w:rsid w:val="009A1586"/>
    <w:rsid w:val="009C429C"/>
    <w:rsid w:val="00A03428"/>
    <w:rsid w:val="00A61614"/>
    <w:rsid w:val="00C0196A"/>
    <w:rsid w:val="00C46FBC"/>
    <w:rsid w:val="00C51750"/>
    <w:rsid w:val="00C539E1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F1BB0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F4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F4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F4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F4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F4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F4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DOMUS EUFEMIA d.o.o. u stečaju, Zagreb</izvorni_sadrzaj>
    <derivirana_varijabla naziv="DomainObject.Predmet.ProtustrankaFormated_1">  Stečajna masa iza DOMUS EUFEMIA d.o.o. u stečaju, Zagreb</derivirana_varijabla>
  </DomainObject.Predmet.ProtustrankaFormated>
  <DomainObject.Predmet.ProtustrankaFormatedOIB>
    <izvorni_sadrzaj>  Stečajna masa iza DOMUS EUFEMIA d.o.o. u stečaju, Zagreb, OIB 39607557817</izvorni_sadrzaj>
    <derivirana_varijabla naziv="DomainObject.Predmet.ProtustrankaFormatedOIB_1">  Stečajna masa iza DOMUS EUFEMIA d.o.o. u stečaju, Zagreb, OIB 39607557817</derivirana_varijabla>
  </DomainObject.Predmet.ProtustrankaFormatedOIB>
  <DomainObject.Predmet.ProtustrankaFormatedWithAdress>
    <izvorni_sadrzaj> Stečajna masa iza DOMUS EUFEMIA d.o.o. u stečaju, Zagreb, 7. Požarinje 2A, 10000 Zagreb</izvorni_sadrzaj>
    <derivirana_varijabla naziv="DomainObject.Predmet.ProtustrankaFormatedWithAdress_1"> Stečajna masa iza DOMUS EUFEMIA d.o.o. u stečaju, Zagreb, 7. Požarinje 2A, 10000 Zagreb</derivirana_varijabla>
  </DomainObject.Predmet.ProtustrankaFormatedWithAdress>
  <DomainObject.Predmet.ProtustrankaFormatedWithAdressOIB>
    <izvorni_sadrzaj> Stečajna masa iza DOMUS EUFEMIA d.o.o. u stečaju, Zagreb, OIB 39607557817, 7. Požarinje 2A, 10000 Zagreb</izvorni_sadrzaj>
    <derivirana_varijabla naziv="DomainObject.Predmet.ProtustrankaFormatedWithAdressOIB_1"> Stečajna masa iza DOMUS EUFEMIA d.o.o. u stečaju, Zagreb, OIB 39607557817, 7. Požarinje 2A, 10000 Zagreb</derivirana_varijabla>
  </DomainObject.Predmet.ProtustrankaFormatedWithAdressOIB>
  <DomainObject.Predmet.ProtustrankaWithAdress>
    <izvorni_sadrzaj>Stečajna masa iza DOMUS EUFEMIA d.o.o. u stečaju, Zagreb 7. Požarinje 2A, 10000 Zagreb</izvorni_sadrzaj>
    <derivirana_varijabla naziv="DomainObject.Predmet.ProtustrankaWithAdress_1">Stečajna masa iza DOMUS EUFEMIA d.o.o. u stečaju, Zagreb 7. Požarinje 2A, 10000 Zagreb</derivirana_varijabla>
  </DomainObject.Predmet.ProtustrankaWithAdress>
  <DomainObject.Predmet.ProtustrankaWithAdressOIB>
    <izvorni_sadrzaj>Stečajna masa iza DOMUS EUFEMIA d.o.o. u stečaju, Zagreb, OIB 39607557817, 7. Požarinje 2A, 10000 Zagreb</izvorni_sadrzaj>
    <derivirana_varijabla naziv="DomainObject.Predmet.ProtustrankaWithAdressOIB_1">Stečajna masa iza DOMUS EUFEMIA d.o.o. u stečaju, Zagreb, OIB 39607557817, 7. Požarinje 2A, 10000 Zagreb</derivirana_varijabla>
  </DomainObject.Predmet.ProtustrankaWithAdressOIB>
  <DomainObject.Predmet.ProtustrankaNazivFormated>
    <izvorni_sadrzaj>Stečajna masa iza DOMUS EUFEMIA d.o.o. u stečaju, Zagreb</izvorni_sadrzaj>
    <derivirana_varijabla naziv="DomainObject.Predmet.ProtustrankaNazivFormated_1">Stečajna masa iza DOMUS EUFEMIA d.o.o. u stečaju, Zagreb</derivirana_varijabla>
  </DomainObject.Predmet.ProtustrankaNazivFormated>
  <DomainObject.Predmet.ProtustrankaNazivFormatedOIB>
    <izvorni_sadrzaj>Stečajna masa iza DOMUS EUFEMIA d.o.o. u stečaju, Zagreb, OIB 39607557817</izvorni_sadrzaj>
    <derivirana_varijabla naziv="DomainObject.Predmet.ProtustrankaNazivFormatedOIB_1">Stečajna masa iza DOMUS EUFEMIA d.o.o. u stečaju, Zagreb, OIB 39607557817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Igor Lukačić; Dionisia Eufemia Pellizzer, Roma, Italija; Teresa Eufemia Pellizzer, Roma, Italija</izvorni_sadrzaj>
    <derivirana_varijabla naziv="DomainObject.Predmet.StrankaFormated_1">  stečajni upravitelj Igor Lukačić; Dionisia Eufemia Pellizzer, Roma, Italija; Teresa Eufemia Pellizzer, Roma, Italija</derivirana_varijabla>
  </DomainObject.Predmet.StrankaFormated>
  <DomainObject.Predmet.StrankaFormatedOIB>
    <izvorni_sadrzaj>  stečajni upravitelj Igor Lukačić, OIB 30664221643; Dionisia Eufemia Pellizzer, Roma, Italija; Teresa Eufemia Pellizzer, Roma, Italija</izvorni_sadrzaj>
    <derivirana_varijabla naziv="DomainObject.Predmet.StrankaFormatedOIB_1">  stečajni upravitelj Igor Lukačić, OIB 30664221643; Dionisia Eufemia Pellizzer, Roma, Italija; Teresa Eufemia Pellizzer, Roma, Italija</derivirana_varijabla>
  </DomainObject.Predmet.StrankaFormatedOIB>
  <DomainObject.Predmet.StrankaFormatedWithAdress>
    <izvorni_sadrzaj> stečajni upravitelj Igor Lukačić, Vii.požarinje 2a, 10000 Zagreb; Dionisia Eufemia Pellizzer, Roma, Italija, Via dei sete Metri 74, 0 RIM; Teresa Eufemia Pellizzer, Roma, Italija, Via Monasterace N12 PL.A.IN 10, 0 Rim</izvorni_sadrzaj>
    <derivirana_varijabla naziv="DomainObject.Predmet.StrankaFormatedWithAdress_1"> stečajni upravitelj Igor Lukačić, Vii.požarinje 2a, 10000 Zagreb; Dionisia Eufemia Pellizzer, Roma, Italija, Via dei sete Metri 74, 0 RIM; Teresa Eufemia Pellizzer, Roma, Italija, Via Monasterace N12 PL.A.IN 10, 0 Rim</derivirana_varijabla>
  </DomainObject.Predmet.StrankaFormatedWithAdress>
  <DomainObject.Predmet.StrankaFormatedWithAdressOIB>
    <izvorni_sadrzaj> stečajni upravitelj Igor Lukačić, OIB 30664221643, Vii.požarinje 2a, 10000 Zagreb; Dionisia Eufemia Pellizzer, Roma, Italija, Via dei sete Metri 74, 0 RIM; Teresa Eufemia Pellizzer, Roma, Italija, Via Monasterace N12 PL.A.IN 10, 0 Rim</izvorni_sadrzaj>
    <derivirana_varijabla naziv="DomainObject.Predmet.StrankaFormatedWithAdressOIB_1"> stečajni upravitelj Igor Lukačić, OIB 30664221643, Vii.požarinje 2a, 10000 Zagreb; Dionisia Eufemia Pellizzer, Roma, Italija, Via dei sete Metri 74, 0 RIM; Teresa Eufemia Pellizzer, Roma, Italija, Via Monasterace N12 PL.A.IN 10, 0 Rim</derivirana_varijabla>
  </DomainObject.Predmet.StrankaFormatedWithAdressOIB>
  <DomainObject.Predmet.StrankaWithAdress>
    <izvorni_sadrzaj>stečajni upravitelj Igor Lukačić Vii.požarinje 2a,10000 Zagreb,Dionisia Eufemia Pellizzer, Roma, Italija Via dei sete Metri 74,0 RIM,Teresa Eufemia Pellizzer, Roma, Italija Via Monasterace N12 PL.A.IN 10,0 Rim</izvorni_sadrzaj>
    <derivirana_varijabla naziv="DomainObject.Predmet.StrankaWithAdress_1">stečajni upravitelj Igor Lukačić Vii.požarinje 2a,10000 Zagreb,Dionisia Eufemia Pellizzer, Roma, Italija Via dei sete Metri 74,0 RIM,Teresa Eufemia Pellizzer, Roma, Italija Via Monasterace N12 PL.A.IN 10,0 Rim</derivirana_varijabla>
  </DomainObject.Predmet.StrankaWithAdress>
  <DomainObject.Predmet.StrankaWithAdressOIB>
    <izvorni_sadrzaj>stečajni upravitelj Igor Lukačić, OIB 30664221643, Vii.požarinje 2a,10000 Zagreb,Dionisia Eufemia Pellizzer, Roma, Italija, Via dei sete Metri 74,0 RIM,Teresa Eufemia Pellizzer, Roma, Italija, Via Monasterace N12 PL.A.IN 10,0 Rim</izvorni_sadrzaj>
    <derivirana_varijabla naziv="DomainObject.Predmet.StrankaWithAdressOIB_1">stečajni upravitelj Igor Lukačić, OIB 30664221643, Vii.požarinje 2a,10000 Zagreb,Dionisia Eufemia Pellizzer, Roma, Italija, Via dei sete Metri 74,0 RIM,Teresa Eufemia Pellizzer, Roma, Italija, Via Monasterace N12 PL.A.IN 10,0 Rim</derivirana_varijabla>
  </DomainObject.Predmet.StrankaWithAdressOIB>
  <DomainObject.Predmet.StrankaNazivFormated>
    <izvorni_sadrzaj>stečajni upravitelj Igor Lukačić,Dionisia Eufemia Pellizzer, Roma, Italija,Teresa Eufemia Pellizzer, Roma, Italija</izvorni_sadrzaj>
    <derivirana_varijabla naziv="DomainObject.Predmet.StrankaNazivFormated_1">stečajni upravitelj Igor Lukačić,Dionisia Eufemia Pellizzer, Roma, Italija,Teresa Eufemia Pellizzer, Roma, Italija</derivirana_varijabla>
  </DomainObject.Predmet.StrankaNazivFormated>
  <DomainObject.Predmet.StrankaNazivFormatedOIB>
    <izvorni_sadrzaj>stečajni upravitelj Igor Lukačić, OIB 30664221643,Dionisia Eufemia Pellizzer, Roma, Italija,Teresa Eufemia Pellizzer, Roma, Italija</izvorni_sadrzaj>
    <derivirana_varijabla naziv="DomainObject.Predmet.StrankaNazivFormatedOIB_1">stečajni upravitelj Igor Lukačić, OIB 30664221643,Dionisia Eufemia Pellizzer, Roma, Italija,Teresa Eufemia Pellizzer, Roma, Italija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5746.54</izvorni_sadrzaj>
    <derivirana_varijabla naziv="DomainObject.Predmet.TrenutnaVrijednost_1">5746.54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Igor Lukačić</item>
      <item>Dionisia Eufemia Pellizzer, Roma, Italija</item>
      <item>Teresa Eufemia Pellizzer, Roma, Italija</item>
    </izvorni_sadrzaj>
    <derivirana_varijabla naziv="DomainObject.Predmet.StrankaListFormated_1">
      <item>stečajni upravitelj Igor Lukačić</item>
      <item>Dionisia Eufemia Pellizzer, Roma, Italija</item>
      <item>Teresa Eufemia Pellizzer, Roma, Italija</item>
    </derivirana_varijabla>
  </DomainObject.Predmet.StrankaListFormated>
  <DomainObject.Predmet.StrankaListFormatedOIB>
    <izvorni_sadrzaj>
      <item>stečajni upravitelj Igor Lukačić, OIB 30664221643</item>
      <item>Dionisia Eufemia Pellizzer, Roma, Italija</item>
      <item>Teresa Eufemia Pellizzer, Roma, Italija</item>
    </izvorni_sadrzaj>
    <derivirana_varijabla naziv="DomainObject.Predmet.StrankaListFormatedOIB_1">
      <item>stečajni upravitelj Igor Lukačić, OIB 30664221643</item>
      <item>Dionisia Eufemia Pellizzer, Roma, Italija</item>
      <item>Teresa Eufemia Pellizzer, Roma, Italija</item>
    </derivirana_varijabla>
  </DomainObject.Predmet.StrankaListFormatedOIB>
  <DomainObject.Predmet.StrankaListFormatedWithAdress>
    <izvorni_sadrzaj>
      <item>stečajni upravitelj Igor Lukačić, Vii.požarinje 2a, 10000 Zagreb</item>
      <item>Dionisia Eufemia Pellizzer, Roma, Italija, Via dei sete Metri 74, 0 RIM</item>
      <item>Teresa Eufemia Pellizzer, Roma, Italija, Via Monasterace N12 PL.A.IN 10, 0 Rim</item>
    </izvorni_sadrzaj>
    <derivirana_varijabla naziv="DomainObject.Predmet.StrankaListFormatedWithAdress_1">
      <item>stečajni upravitelj Igor Lukačić, Vii.požarinje 2a, 10000 Zagreb</item>
      <item>Dionisia Eufemia Pellizzer, Roma, Italija, Via dei sete Metri 74, 0 RIM</item>
      <item>Teresa Eufemia Pellizzer, Roma, Italija, Via Monasterace N12 PL.A.IN 10, 0 Rim</item>
    </derivirana_varijabla>
  </DomainObject.Predmet.StrankaListFormatedWithAdress>
  <DomainObject.Predmet.StrankaListFormatedWithAdressOIB>
    <izvorni_sadrzaj>
      <item>stečajni upravitelj Igor Lukačić, OIB 30664221643, Vii.požarinje 2a, 10000 Zagreb</item>
      <item>Dionisia Eufemia Pellizzer, Roma, Italija, Via dei sete Metri 74, 0 RIM</item>
      <item>Teresa Eufemia Pellizzer, Roma, Italija, Via Monasterace N12 PL.A.IN 10, 0 Rim</item>
    </izvorni_sadrzaj>
    <derivirana_varijabla naziv="DomainObject.Predmet.StrankaListFormatedWithAdressOIB_1">
      <item>stečajni upravitelj Igor Lukačić, OIB 30664221643, Vii.požarinje 2a, 10000 Zagreb</item>
      <item>Dionisia Eufemia Pellizzer, Roma, Italija, Via dei sete Metri 74, 0 RIM</item>
      <item>Teresa Eufemia Pellizzer, Roma, Italija, Via Monasterace N12 PL.A.IN 10, 0 Rim</item>
    </derivirana_varijabla>
  </DomainObject.Predmet.StrankaListFormatedWithAdressOIB>
  <DomainObject.Predmet.StrankaListNazivFormated>
    <izvorni_sadrzaj>
      <item>stečajni upravitelj Igor Lukačić</item>
      <item>Dionisia Eufemia Pellizzer, Roma, Italija</item>
      <item>Teresa Eufemia Pellizzer, Roma, Italija</item>
    </izvorni_sadrzaj>
    <derivirana_varijabla naziv="DomainObject.Predmet.StrankaListNazivFormated_1">
      <item>stečajni upravitelj Igor Lukačić</item>
      <item>Dionisia Eufemia Pellizzer, Roma, Italija</item>
      <item>Teresa Eufemia Pellizzer, Roma, Italija</item>
    </derivirana_varijabla>
  </DomainObject.Predmet.StrankaListNazivFormated>
  <DomainObject.Predmet.StrankaListNazivFormatedOIB>
    <izvorni_sadrzaj>
      <item>stečajni upravitelj Igor Lukačić, OIB 30664221643</item>
      <item>Dionisia Eufemia Pellizzer, Roma, Italija</item>
      <item>Teresa Eufemia Pellizzer, Roma, Italija</item>
    </izvorni_sadrzaj>
    <derivirana_varijabla naziv="DomainObject.Predmet.StrankaListNazivFormatedOIB_1">
      <item>stečajni upravitelj Igor Lukačić, OIB 30664221643</item>
      <item>Dionisia Eufemia Pellizzer, Roma, Italija</item>
      <item>Teresa Eufemia Pellizzer, Roma, Italija</item>
    </derivirana_varijabla>
  </DomainObject.Predmet.StrankaListNazivFormatedOIB>
  <DomainObject.Predmet.ProtuStrankaListFormated>
    <izvorni_sadrzaj>
      <item>Stečajna masa iza DOMUS EUFEMIA d.o.o. u stečaju, Zagreb</item>
    </izvorni_sadrzaj>
    <derivirana_varijabla naziv="DomainObject.Predmet.ProtuStrankaListFormated_1">
      <item>Stečajna masa iza DOMUS EUFEMIA d.o.o. u stečaju, Zagreb</item>
    </derivirana_varijabla>
  </DomainObject.Predmet.ProtuStrankaListFormated>
  <DomainObject.Predmet.ProtuStrankaListFormatedOIB>
    <izvorni_sadrzaj>
      <item>Stečajna masa iza DOMUS EUFEMIA d.o.o. u stečaju, Zagreb, OIB 39607557817</item>
    </izvorni_sadrzaj>
    <derivirana_varijabla naziv="DomainObject.Predmet.ProtuStrankaListFormatedOIB_1">
      <item>Stečajna masa iza DOMUS EUFEMIA d.o.o. u stečaju, Zagreb, OIB 39607557817</item>
    </derivirana_varijabla>
  </DomainObject.Predmet.ProtuStrankaListFormatedOIB>
  <DomainObject.Predmet.ProtuStrankaListFormatedWithAdress>
    <izvorni_sadrzaj>
      <item>Stečajna masa iza DOMUS EUFEMIA d.o.o. u stečaju, Zagreb, 7. Požarinje 2A, 10000 Zagreb</item>
    </izvorni_sadrzaj>
    <derivirana_varijabla naziv="DomainObject.Predmet.ProtuStrankaListFormatedWithAdress_1">
      <item>Stečajna masa iza DOMUS EUFEMIA d.o.o. u stečaju, Zagreb, 7. Požarinje 2A, 10000 Zagreb</item>
    </derivirana_varijabla>
  </DomainObject.Predmet.ProtuStrankaListFormatedWithAdress>
  <DomainObject.Predmet.ProtuStrankaListFormatedWithAdressOIB>
    <izvorni_sadrzaj>
      <item>Stečajna masa iza DOMUS EUFEMIA d.o.o. u stečaju, Zagreb, OIB 39607557817, 7. Požarinje 2A, 10000 Zagreb</item>
    </izvorni_sadrzaj>
    <derivirana_varijabla naziv="DomainObject.Predmet.ProtuStrankaListFormatedWithAdressOIB_1">
      <item>Stečajna masa iza DOMUS EUFEMIA d.o.o. u stečaju, Zagreb, OIB 39607557817, 7. Požarinje 2A, 10000 Zagreb</item>
    </derivirana_varijabla>
  </DomainObject.Predmet.ProtuStrankaListFormatedWithAdressOIB>
  <DomainObject.Predmet.ProtuStrankaListNazivFormated>
    <izvorni_sadrzaj>
      <item>Stečajna masa iza DOMUS EUFEMIA d.o.o. u stečaju, Zagreb</item>
    </izvorni_sadrzaj>
    <derivirana_varijabla naziv="DomainObject.Predmet.ProtuStrankaListNazivFormated_1">
      <item>Stečajna masa iza DOMUS EUFEMIA d.o.o. u stečaju, Zagreb</item>
    </derivirana_varijabla>
  </DomainObject.Predmet.ProtuStrankaListNazivFormated>
  <DomainObject.Predmet.ProtuStrankaListNazivFormatedOIB>
    <izvorni_sadrzaj>
      <item>Stečajna masa iza DOMUS EUFEMIA d.o.o. u stečaju, Zagreb, OIB 39607557817</item>
    </izvorni_sadrzaj>
    <derivirana_varijabla naziv="DomainObject.Predmet.ProtuStrankaListNazivFormatedOIB_1">
      <item>Stečajna masa iza DOMUS EUFEMIA d.o.o. u stečaju, Zagreb, OIB 39607557817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</item>
    </izvorni_sadrzaj>
    <derivirana_varijabla naziv="DomainObject.Predmet.OstaliListFormatedOIB_1">
      <item>ZOU Dejan Jakac i Marina Mraković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II istarske brigade 14/1, 52420 Buzet</item>
    </izvorni_sadrzaj>
    <derivirana_varijabla naziv="DomainObject.Predmet.OstaliListFormatedWithAdressOIB_1">
      <item>ZOU Dejan Jakac i Marina Mraković,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</item>
    </izvorni_sadrzaj>
    <derivirana_varijabla naziv="DomainObject.Predmet.OstaliListNazivFormatedOIB_1">
      <item>ZOU Dejan Jakac i Marina Mraković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Igor Lukačić i dr.</izvorni_sadrzaj>
    <derivirana_varijabla naziv="DomainObject.Predmet.StrankaIDrugi_1">stečajni upravitelj Igor Lukačić i dr.</derivirana_varijabla>
  </DomainObject.Predmet.StrankaIDrugi>
  <DomainObject.Predmet.ProtustrankaIDrugi>
    <izvorni_sadrzaj>Stečajna masa iza DOMUS EUFEMIA d.o.o. u stečaju, Zagreb</izvorni_sadrzaj>
    <derivirana_varijabla naziv="DomainObject.Predmet.ProtustrankaIDrugi_1">Stečajna masa iza DOMUS EUFEMIA d.o.o. u stečaju, Zagreb</derivirana_varijabla>
  </DomainObject.Predmet.ProtustrankaIDrugi>
  <DomainObject.Predmet.StrankaIDrugiAdressOIB>
    <izvorni_sadrzaj>stečajni upravitelj Igor Lukačić, OIB 30664221643, Vii.požarinje 2a, 10000 Zagreb i dr.</izvorni_sadrzaj>
    <derivirana_varijabla naziv="DomainObject.Predmet.StrankaIDrugiAdressOIB_1">stečajni upravitelj Igor Lukačić, OIB 30664221643, Vii.požarinje 2a, 10000 Zagreb i dr.</derivirana_varijabla>
  </DomainObject.Predmet.StrankaIDrugiAdressOIB>
  <DomainObject.Predmet.ProtustrankaIDrugiAdressOIB>
    <izvorni_sadrzaj>Stečajna masa iza DOMUS EUFEMIA d.o.o. u stečaju, Zagreb, OIB 39607557817, 7. Požarinje 2A, 10000 Zagreb</izvorni_sadrzaj>
    <derivirana_varijabla naziv="DomainObject.Predmet.ProtustrankaIDrugiAdressOIB_1">Stečajna masa iza DOMUS EUFEMIA d.o.o. u stečaju, Zagreb, OIB 39607557817, 7. Požarinje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DOMUS EUFEMIA d.o.o. u stečaju, Zagreb</item>
      <item>stečajni upravitelj Igor Lukačić</item>
      <item>Dionisia Eufemia Pellizzer, Roma, Italija</item>
      <item>Teresa Eufemia Pellizzer, Roma, Italija</item>
      <item>ZOU Dejan Jakac i Marina Mraković</item>
    </izvorni_sadrzaj>
    <derivirana_varijabla naziv="DomainObject.Predmet.SudioniciListNaziv_1">
      <item>Stečajna masa iza DOMUS EUFEMIA d.o.o. u stečaju, Zagreb</item>
      <item>stečajni upravitelj Igor Lukačić</item>
      <item>Dionisia Eufemia Pellizzer, Roma, Italija</item>
      <item>Teresa Eufemia Pellizzer, Roma, Italija</item>
      <item>ZOU Dejan Jakac i Marina Mraković</item>
    </derivirana_varijabla>
  </DomainObject.Predmet.SudioniciListNaziv>
  <DomainObject.Predmet.SudioniciListAdressOIB>
    <izvorni_sadrzaj>
      <item>Stečajna masa iza DOMUS EUFEMIA d.o.o. u stečaju, Zagreb, OIB 39607557817, 7. Požarinje 2A,10000 Zagreb</item>
      <item>stečajni upravitelj Igor Lukačić, OIB 30664221643, Vii.požarinje 2a,10000 Zagreb</item>
      <item>Dionisia Eufemia Pellizzer, Roma, Italija, Via dei sete Metri 74,0 RIM</item>
      <item>Teresa Eufemia Pellizzer, Roma, Italija, Via Monasterace N12 PL.A.IN 10,0 Rim</item>
      <item>ZOU Dejan Jakac i Marina Mraković, II istarske brigade 14/1,52420 Buzet</item>
    </izvorni_sadrzaj>
    <derivirana_varijabla naziv="DomainObject.Predmet.SudioniciListAdressOIB_1">
      <item>Stečajna masa iza DOMUS EUFEMIA d.o.o. u stečaju, Zagreb, OIB 39607557817, 7. Požarinje 2A,10000 Zagreb</item>
      <item>stečajni upravitelj Igor Lukačić, OIB 30664221643, Vii.požarinje 2a,10000 Zagreb</item>
      <item>Dionisia Eufemia Pellizzer, Roma, Italija, Via dei sete Metri 74,0 RIM</item>
      <item>Teresa Eufemia Pellizzer, Roma, Italija, Via Monasterace N12 PL.A.IN 10,0 Rim</item>
      <item>ZOU Dejan Jakac i Marina Mraković,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39607557817</item>
      <item>, OIB 30664221643</item>
      <item>, OIB null</item>
      <item>, OIB null</item>
      <item>, OIB null</item>
    </izvorni_sadrzaj>
    <derivirana_varijabla naziv="DomainObject.Predmet.SudioniciListNazivOIB_1">
      <item>, OIB 39607557817</item>
      <item>, OIB 30664221643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7. prosinca 2017.</izvorni_sadrzaj>
    <derivirana_varijabla naziv="DomainObject.PredzadnjaOdlukaIzPredmeta.DatumDonosenjaOdluke_1">7. prosinca 2017.</derivirana_varijabla>
  </DomainObject.PredzadnjaOdlukaIzPredmeta.DatumDonosenjaOdluke>
  <DomainObject.PredzadnjaOdlukaIzPredmeta.Oznaka>
    <izvorni_sadrzaj>St-539/2017-8</izvorni_sadrzaj>
    <derivirana_varijabla naziv="DomainObject.PredzadnjaOdlukaIzPredmeta.Oznaka_1">St-539/2017-8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199</properties:Words>
  <properties:Characters>1070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2018-10-11T06:42:00Z</dcterms:created>
  <dc:creator>drabar</dc:creator>
  <cp:lastModifiedBy>Lorena Paris Aničić</cp:lastModifiedBy>
  <cp:lastPrinted>2018-10-11T06:45:00Z</cp:lastPrinted>
  <dcterms:modified xmlns:xsi="http://www.w3.org/2001/XMLSchema-instance" xsi:type="dcterms:W3CDTF">2018-10-11T06:46:00Z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