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b9d5" w14:paraId="b0ab9d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E7AAA">
        <w:t>32</w:t>
      </w:r>
      <w:r w:rsidR="005112E5">
        <w:t>/</w:t>
      </w:r>
      <w:r w:rsidR="003E7AAA">
        <w:t>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E7AAA">
        <w:t>5</w:t>
      </w:r>
      <w:r w:rsidR="005112E5">
        <w:t xml:space="preserve">. </w:t>
      </w:r>
      <w:r w:rsidR="003E7AAA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3E7AAA">
        <w:t>APP STUDIO j.d.o.o. za informatiku i usluge, OIB: 50213990128, Zagreb, Varšavska 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E7AAA">
        <w:t>32</w:t>
      </w:r>
      <w:r w:rsidR="005112E5">
        <w:t>.</w:t>
      </w:r>
      <w:r w:rsidR="003E7AAA">
        <w:t>079</w:t>
      </w:r>
      <w:r w:rsidR="005112E5">
        <w:t>,</w:t>
      </w:r>
      <w:r w:rsidR="003E7AAA">
        <w:t>53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E7AAA">
        <w:t>5</w:t>
      </w:r>
      <w:r w:rsidR="005112E5">
        <w:t xml:space="preserve">. </w:t>
      </w:r>
      <w:r w:rsidR="003E7AAA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3E7AAA">
      <w:t>32</w:t>
    </w:r>
    <w:r w:rsidR="005112E5">
      <w:t>/</w:t>
    </w:r>
    <w:r w:rsidR="00BC6476">
      <w:t>201</w:t>
    </w:r>
    <w:r w:rsidR="004F4273">
      <w:t>9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E7AAA"/>
    <w:rsid w:val="003F786A"/>
    <w:rsid w:val="00413610"/>
    <w:rsid w:val="00413F4C"/>
    <w:rsid w:val="00463C63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74684"/>
    <w:rsid w:val="009F3FBC"/>
    <w:rsid w:val="00A71431"/>
    <w:rsid w:val="00AC4244"/>
    <w:rsid w:val="00AC4528"/>
    <w:rsid w:val="00AD027A"/>
    <w:rsid w:val="00B53A01"/>
    <w:rsid w:val="00B63D61"/>
    <w:rsid w:val="00B77D67"/>
    <w:rsid w:val="00B82F18"/>
    <w:rsid w:val="00BC6476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St-32/2019</izvorni_sadrzaj>
    <derivirana_varijabla naziv="DomainObject.Predmet.OznakaBroj_1">St-32/2019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 STUDIO j.d.o.o. za informatiku i usluge</izvorni_sadrzaj>
    <derivirana_varijabla naziv="DomainObject.Predmet.ProtustrankaFormated_1">  APP STUDIO j.d.o.o. za informatiku i usluge</derivirana_varijabla>
  </DomainObject.Predmet.ProtustrankaFormated>
  <DomainObject.Predmet.ProtustrankaFormatedOIB>
    <izvorni_sadrzaj>  APP STUDIO j.d.o.o. za informatiku i usluge, OIB 50213990128</izvorni_sadrzaj>
    <derivirana_varijabla naziv="DomainObject.Predmet.ProtustrankaFormatedOIB_1">  APP STUDIO j.d.o.o. za informatiku i usluge, OIB 50213990128</derivirana_varijabla>
  </DomainObject.Predmet.ProtustrankaFormatedOIB>
  <DomainObject.Predmet.ProtustrankaFormatedWithAdress>
    <izvorni_sadrzaj> APP STUDIO j.d.o.o. za informatiku i usluge, Varšavska 7, 10000 Zagreb</izvorni_sadrzaj>
    <derivirana_varijabla naziv="DomainObject.Predmet.ProtustrankaFormatedWithAdress_1"> APP STUDIO j.d.o.o. za informatiku i usluge, Varšavska 7, 10000 Zagreb</derivirana_varijabla>
  </DomainObject.Predmet.ProtustrankaFormatedWithAdress>
  <DomainObject.Predmet.ProtustrankaFormatedWithAdressOIB>
    <izvorni_sadrzaj> APP STUDIO j.d.o.o. za informatiku i usluge, OIB 50213990128, Varšavska 7, 10000 Zagreb</izvorni_sadrzaj>
    <derivirana_varijabla naziv="DomainObject.Predmet.ProtustrankaFormatedWithAdressOIB_1"> APP STUDIO j.d.o.o. za informatiku i usluge, OIB 50213990128, Varšavska 7, 10000 Zagreb</derivirana_varijabla>
  </DomainObject.Predmet.ProtustrankaFormatedWithAdressOIB>
  <DomainObject.Predmet.ProtustrankaWithAdress>
    <izvorni_sadrzaj>APP STUDIO j.d.o.o. za informatiku i usluge Varšavska 7, 10000 Zagreb</izvorni_sadrzaj>
    <derivirana_varijabla naziv="DomainObject.Predmet.ProtustrankaWithAdress_1">APP STUDIO j.d.o.o. za informatiku i usluge Varšavska 7, 10000 Zagreb</derivirana_varijabla>
  </DomainObject.Predmet.ProtustrankaWithAdress>
  <DomainObject.Predmet.ProtustrankaWithAdressOIB>
    <izvorni_sadrzaj>APP STUDIO j.d.o.o. za informatiku i usluge, OIB 50213990128, Varšavska 7, 10000 Zagreb</izvorni_sadrzaj>
    <derivirana_varijabla naziv="DomainObject.Predmet.ProtustrankaWithAdressOIB_1">APP STUDIO j.d.o.o. za informatiku i usluge, OIB 50213990128, Varšavska 7, 10000 Zagreb</derivirana_varijabla>
  </DomainObject.Predmet.ProtustrankaWithAdressOIB>
  <DomainObject.Predmet.ProtustrankaNazivFormated>
    <izvorni_sadrzaj>APP STUDIO j.d.o.o. za informatiku i usluge</izvorni_sadrzaj>
    <derivirana_varijabla naziv="DomainObject.Predmet.ProtustrankaNazivFormated_1">APP STUDIO j.d.o.o. za informatiku i usluge</derivirana_varijabla>
  </DomainObject.Predmet.ProtustrankaNazivFormated>
  <DomainObject.Predmet.ProtustrankaNazivFormatedOIB>
    <izvorni_sadrzaj>APP STUDIO j.d.o.o. za informatiku i usluge, OIB 50213990128</izvorni_sadrzaj>
    <derivirana_varijabla naziv="DomainObject.Predmet.ProtustrankaNazivFormatedOIB_1">APP STUDIO j.d.o.o. za informatiku i usluge, OIB 50213990128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 STUDIO j.d.o.o. za informatiku i usluge</item>
    </izvorni_sadrzaj>
    <derivirana_varijabla naziv="DomainObject.Predmet.ProtuStrankaListFormated_1">
      <item>APP STUDIO j.d.o.o. za informatiku i usluge</item>
    </derivirana_varijabla>
  </DomainObject.Predmet.ProtuStrankaListFormated>
  <DomainObject.Predmet.ProtuStrankaListFormatedOIB>
    <izvorni_sadrzaj>
      <item>APP STUDIO j.d.o.o. za informatiku i usluge, OIB 50213990128</item>
    </izvorni_sadrzaj>
    <derivirana_varijabla naziv="DomainObject.Predmet.ProtuStrankaListFormatedOIB_1">
      <item>APP STUDIO j.d.o.o. za informatiku i usluge, OIB 50213990128</item>
    </derivirana_varijabla>
  </DomainObject.Predmet.ProtuStrankaListFormatedOIB>
  <DomainObject.Predmet.ProtuStrankaListFormatedWithAdress>
    <izvorni_sadrzaj>
      <item>APP STUDIO j.d.o.o. za informatiku i usluge, Varšavska 7, 10000 Zagreb</item>
    </izvorni_sadrzaj>
    <derivirana_varijabla naziv="DomainObject.Predmet.ProtuStrankaListFormatedWithAdress_1">
      <item>APP STUDIO j.d.o.o. za informatiku i usluge, Varšavska 7, 10000 Zagreb</item>
    </derivirana_varijabla>
  </DomainObject.Predmet.ProtuStrankaListFormatedWithAdress>
  <DomainObject.Predmet.ProtuStrankaListFormatedWithAdressOIB>
    <izvorni_sadrzaj>
      <item>APP STUDIO j.d.o.o. za informatiku i usluge, OIB 50213990128, Varšavska 7, 10000 Zagreb</item>
    </izvorni_sadrzaj>
    <derivirana_varijabla naziv="DomainObject.Predmet.ProtuStrankaListFormatedWithAdressOIB_1">
      <item>APP STUDIO j.d.o.o. za informatiku i usluge, OIB 50213990128, Varšavska 7, 10000 Zagreb</item>
    </derivirana_varijabla>
  </DomainObject.Predmet.ProtuStrankaListFormatedWithAdressOIB>
  <DomainObject.Predmet.ProtuStrankaListNazivFormated>
    <izvorni_sadrzaj>
      <item>APP STUDIO j.d.o.o. za informatiku i usluge</item>
    </izvorni_sadrzaj>
    <derivirana_varijabla naziv="DomainObject.Predmet.ProtuStrankaListNazivFormated_1">
      <item>APP STUDIO j.d.o.o. za informatiku i usluge</item>
    </derivirana_varijabla>
  </DomainObject.Predmet.ProtuStrankaListNazivFormated>
  <DomainObject.Predmet.ProtuStrankaListNazivFormatedOIB>
    <izvorni_sadrzaj>
      <item>APP STUDIO j.d.o.o. za informatiku i usluge, OIB 50213990128</item>
    </izvorni_sadrzaj>
    <derivirana_varijabla naziv="DomainObject.Predmet.ProtuStrankaListNazivFormatedOIB_1">
      <item>APP STUDIO j.d.o.o. za informatiku i usluge, OIB 50213990128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 STUDIO j.d.o.o. za informatiku i usluge</izvorni_sadrzaj>
    <derivirana_varijabla naziv="DomainObject.Predmet.ProtustrankaIDrugi_1">APP STUDIO j.d.o.o. za informatiku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APP STUDIO j.d.o.o. za informatiku i usluge, OIB 50213990128, Varšavska 7, 10000 Zagreb</izvorni_sadrzaj>
    <derivirana_varijabla naziv="DomainObject.Predmet.ProtustrankaIDrugiAdressOIB_1">APP STUDIO j.d.o.o. za informatiku i usluge, OIB 50213990128,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 STUDIO j.d.o.o. za informatiku i usluge</item>
    </izvorni_sadrzaj>
    <derivirana_varijabla naziv="DomainObject.Predmet.SudioniciListNaziv_1">
      <item>FINA Regionalni centar Zagreb</item>
      <item>APP STUDIO j.d.o.o. za informatiku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APP STUDIO j.d.o.o. za informatiku i usluge, OIB 50213990128, Varšavska 7,10000 Zagreb</item>
    </izvorni_sadrzaj>
    <derivirana_varijabla naziv="DomainObject.Predmet.SudioniciListAdressOIB_1">
      <item>FINA Regionalni centar Zagreb, OIB 85821130368, Trg svibanjskih žrtava 1995. 1,10000 Zagreb</item>
      <item>APP STUDIO j.d.o.o. za informatiku i usluge, OIB 50213990128, Varšavska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50213990128</item>
    </izvorni_sadrzaj>
    <derivirana_varijabla naziv="DomainObject.Predmet.SudioniciListNazivOIB_1">
      <item>, OIB 85821130368</item>
      <item>, OIB 50213990128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2019-04-05T05:57:00Z</dcterms:created>
  <dc:creator>ilukac</dc:creator>
  <cp:lastModifiedBy>Lucija Radulović</cp:lastModifiedBy>
  <cp:lastPrinted>2019-03-20T12:56:00Z</cp:lastPrinted>
  <dcterms:modified xmlns:xsi="http://www.w3.org/2001/XMLSchema-instance" xsi:type="dcterms:W3CDTF">2019-04-05T06:01:00Z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32 2019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