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4d84" w14:paraId="eeb4d84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</w:t>
      </w:r>
      <w:r w:rsidR="00BA1FBD">
        <w:t>2. listopada 2018</w:t>
      </w:r>
      <w:r>
        <w:t>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0B126E">
        <w:rPr>
          <w:b/>
        </w:rPr>
        <w:t>5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1731A6" w:rsidP="001731A6" w:rsidR="000E7250">
      <w:pPr>
        <w:ind w:left="360"/>
        <w:jc w:val="both"/>
      </w:pPr>
      <w:r>
        <w:t xml:space="preserve">1. </w:t>
      </w:r>
      <w:r w:rsidR="000E7250">
        <w:t xml:space="preserve">nekretnine upisane u z.k.ul. 3046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253/5 neplodno zemljište  sa </w:t>
      </w:r>
      <w:smartTag w:element="metricconverter" w:uri="urn:schemas-microsoft-com:office:smarttags">
        <w:smartTagPr>
          <w:attr w:val="58 m2" w:name="ProductID"/>
        </w:smartTagPr>
        <w:r w:rsidR="000E7250">
          <w:t>58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253/6 put  sa </w:t>
      </w:r>
      <w:smartTag w:element="metricconverter" w:uri="urn:schemas-microsoft-com:office:smarttags">
        <w:smartTagPr>
          <w:attr w:val="1037 m2" w:name="ProductID"/>
        </w:smartTagPr>
        <w:r w:rsidR="000E7250">
          <w:t>1037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253/7 put </w:t>
      </w:r>
      <w:proofErr w:type="spellStart"/>
      <w:r w:rsidR="000E7250">
        <w:t>Kneginec</w:t>
      </w:r>
      <w:proofErr w:type="spellEnd"/>
      <w:r w:rsidR="000E7250">
        <w:t xml:space="preserve"> G. sa  </w:t>
      </w:r>
      <w:smartTag w:element="metricconverter" w:uri="urn:schemas-microsoft-com:office:smarttags">
        <w:smartTagPr>
          <w:attr w:val="3 m2" w:name="ProductID"/>
        </w:smartTagPr>
        <w:r w:rsidR="000E7250">
          <w:t>3 m2</w:t>
        </w:r>
      </w:smartTag>
      <w:r w:rsidR="000E7250">
        <w:t xml:space="preserve">,  </w:t>
      </w:r>
      <w:proofErr w:type="spellStart"/>
      <w:r w:rsidR="000E7250">
        <w:t>čkbr</w:t>
      </w:r>
      <w:proofErr w:type="spellEnd"/>
      <w:r w:rsidR="000E7250">
        <w:t xml:space="preserve">. 1101/29 ind. pruga sa  </w:t>
      </w:r>
      <w:smartTag w:element="metricconverter" w:uri="urn:schemas-microsoft-com:office:smarttags">
        <w:smartTagPr>
          <w:attr w:val="865 m2" w:name="ProductID"/>
        </w:smartTagPr>
        <w:r w:rsidR="000E7250">
          <w:t>865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1101/30 ind. pruga sa </w:t>
      </w:r>
      <w:smartTag w:element="metricconverter" w:uri="urn:schemas-microsoft-com:office:smarttags">
        <w:smartTagPr>
          <w:attr w:val="3454 m2" w:name="ProductID"/>
        </w:smartTagPr>
        <w:r w:rsidR="000E7250">
          <w:t>3454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1101/73 dvorište u </w:t>
      </w:r>
      <w:proofErr w:type="spellStart"/>
      <w:r w:rsidR="000E7250">
        <w:t>Knegincu</w:t>
      </w:r>
      <w:proofErr w:type="spellEnd"/>
      <w:r w:rsidR="000E7250">
        <w:t xml:space="preserve"> Gornjem  sa </w:t>
      </w:r>
      <w:smartTag w:element="metricconverter" w:uri="urn:schemas-microsoft-com:office:smarttags">
        <w:smartTagPr>
          <w:attr w:val="1215 m2" w:name="ProductID"/>
        </w:smartTagPr>
        <w:r w:rsidR="000E7250">
          <w:t>1215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0B126E">
        <w:t>460.060,00</w:t>
      </w:r>
      <w:r w:rsidR="000E7250">
        <w:t xml:space="preserve"> kn</w:t>
      </w:r>
    </w:p>
    <w:p w:rsidRDefault="002214FF" w:rsidP="001731A6" w:rsidR="002214FF">
      <w:pPr>
        <w:ind w:left="360"/>
        <w:jc w:val="both"/>
      </w:pPr>
    </w:p>
    <w:p w:rsidRDefault="002214FF" w:rsidP="001731A6" w:rsidR="002214FF">
      <w:pPr>
        <w:ind w:left="360"/>
        <w:jc w:val="both"/>
      </w:pPr>
      <w:r>
        <w:t xml:space="preserve">2. nekretnina upisana u z.k.ul. 3597  k.o. </w:t>
      </w:r>
      <w:proofErr w:type="spellStart"/>
      <w:r>
        <w:t>Kneginec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334/13 put </w:t>
      </w:r>
      <w:proofErr w:type="spellStart"/>
      <w:r>
        <w:t>Cvilenka</w:t>
      </w:r>
      <w:proofErr w:type="spellEnd"/>
      <w:r>
        <w:t xml:space="preserve">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po početnoj cijeni u iznosu od </w:t>
      </w:r>
      <w:r w:rsidR="000B126E">
        <w:t xml:space="preserve">57.854,00 </w:t>
      </w:r>
      <w:r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3</w:t>
      </w:r>
      <w:r w:rsidR="001731A6">
        <w:t xml:space="preserve">. </w:t>
      </w:r>
      <w:r w:rsidR="000E7250">
        <w:t xml:space="preserve">nekretnine upisane u z.k.ul. 3177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301/1 oranica Ante Starčevića  sa </w:t>
      </w:r>
      <w:smartTag w:element="metricconverter" w:uri="urn:schemas-microsoft-com:office:smarttags">
        <w:smartTagPr>
          <w:attr w:val="508 m2" w:name="ProductID"/>
        </w:smartTagPr>
        <w:r w:rsidR="000E7250">
          <w:t>508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301/2 oranica sa 1177 </w:t>
      </w:r>
      <w:proofErr w:type="spellStart"/>
      <w:r w:rsidR="000E7250">
        <w:t>čhv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301/3 oranica u </w:t>
      </w:r>
      <w:proofErr w:type="spellStart"/>
      <w:r w:rsidR="000E7250">
        <w:t>Polevčici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115 m2" w:name="ProductID"/>
        </w:smartTagPr>
        <w:r w:rsidR="000E7250">
          <w:t>2115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301/4 oranica u </w:t>
      </w:r>
      <w:proofErr w:type="spellStart"/>
      <w:r w:rsidR="000E7250">
        <w:t>Polevčici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118 m2" w:name="ProductID"/>
        </w:smartTagPr>
        <w:r w:rsidR="000E7250">
          <w:t>2118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301/5 oranica sa </w:t>
      </w:r>
      <w:smartTag w:element="metricconverter" w:uri="urn:schemas-microsoft-com:office:smarttags">
        <w:smartTagPr>
          <w:attr w:val="470 m2" w:name="ProductID"/>
        </w:smartTagPr>
        <w:r w:rsidR="000E7250">
          <w:t>470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302/4 oranica Ante Starčevića sa </w:t>
      </w:r>
      <w:smartTag w:element="metricconverter" w:uri="urn:schemas-microsoft-com:office:smarttags">
        <w:smartTagPr>
          <w:attr w:val="298 m2" w:name="ProductID"/>
        </w:smartTagPr>
        <w:r w:rsidR="000E7250">
          <w:t>298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302/23 put Ante Starčevića sa </w:t>
      </w:r>
      <w:smartTag w:element="metricconverter" w:uri="urn:schemas-microsoft-com:office:smarttags">
        <w:smartTagPr>
          <w:attr w:val="263 m2" w:name="ProductID"/>
        </w:smartTagPr>
        <w:r w:rsidR="000E7250">
          <w:t>263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1.</w:t>
      </w:r>
      <w:r w:rsidR="000B126E">
        <w:t>185.261,00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4</w:t>
      </w:r>
      <w:r w:rsidR="001731A6">
        <w:t xml:space="preserve">. </w:t>
      </w:r>
      <w:r w:rsidR="000E7250">
        <w:t xml:space="preserve">nekretnine upisane u z.k.ul. 3416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620/10 </w:t>
      </w:r>
      <w:proofErr w:type="spellStart"/>
      <w:r w:rsidR="000E7250">
        <w:t>Polevničica</w:t>
      </w:r>
      <w:proofErr w:type="spellEnd"/>
      <w:r w:rsidR="000E7250">
        <w:t xml:space="preserve"> oranica sa </w:t>
      </w:r>
      <w:smartTag w:element="metricconverter" w:uri="urn:schemas-microsoft-com:office:smarttags">
        <w:smartTagPr>
          <w:attr w:val="464 m2" w:name="ProductID"/>
        </w:smartTagPr>
        <w:r w:rsidR="000E7250">
          <w:t>464 m2</w:t>
        </w:r>
      </w:smartTag>
      <w:r w:rsidR="000E7250">
        <w:t xml:space="preserve">, livada sa </w:t>
      </w:r>
      <w:smartTag w:element="metricconverter" w:uri="urn:schemas-microsoft-com:office:smarttags">
        <w:smartTagPr>
          <w:attr w:val="525 m2" w:name="ProductID"/>
        </w:smartTagPr>
        <w:r w:rsidR="000E7250">
          <w:t>525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621/1.A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50 </w:t>
      </w:r>
      <w:proofErr w:type="spellStart"/>
      <w:r w:rsidR="000E7250">
        <w:t>čhv</w:t>
      </w:r>
      <w:proofErr w:type="spellEnd"/>
      <w:r w:rsidR="000E7250">
        <w:t xml:space="preserve"> i </w:t>
      </w:r>
      <w:proofErr w:type="spellStart"/>
      <w:r w:rsidR="000E7250">
        <w:t>čkbr</w:t>
      </w:r>
      <w:proofErr w:type="spellEnd"/>
      <w:r w:rsidR="000E7250">
        <w:t xml:space="preserve">. 621/1-B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48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1</w:t>
      </w:r>
      <w:r w:rsidR="000B126E">
        <w:t xml:space="preserve">4.310,00 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  <w:rPr>
          <w:sz w:val="22"/>
          <w:szCs w:val="22"/>
        </w:rPr>
      </w:pPr>
      <w:r>
        <w:t>5</w:t>
      </w:r>
      <w:r w:rsidR="001731A6">
        <w:t xml:space="preserve">. </w:t>
      </w:r>
      <w:r w:rsidR="000E7250">
        <w:t xml:space="preserve">nekretnine upisane u z.k.ul. 3417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281/2 oranica </w:t>
      </w:r>
      <w:proofErr w:type="spellStart"/>
      <w:r w:rsidR="000E7250">
        <w:t>Vuklešica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1096 m2" w:name="ProductID"/>
        </w:smartTagPr>
        <w:r w:rsidR="000E7250">
          <w:t>1096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292/1 oranica Mala njiva u </w:t>
      </w:r>
      <w:proofErr w:type="spellStart"/>
      <w:r w:rsidR="000E7250">
        <w:t>Polevčici</w:t>
      </w:r>
      <w:proofErr w:type="spellEnd"/>
      <w:r w:rsidR="000E7250">
        <w:t xml:space="preserve"> sa 370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0B126E">
        <w:t>49.591,00</w:t>
      </w:r>
      <w:r w:rsidR="000E7250">
        <w:rPr>
          <w:sz w:val="22"/>
          <w:szCs w:val="22"/>
        </w:rPr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6</w:t>
      </w:r>
      <w:r w:rsidR="001731A6">
        <w:t xml:space="preserve">. </w:t>
      </w:r>
      <w:r w:rsidR="000E7250">
        <w:t xml:space="preserve">nekretnina upisana u z.k.ul. 1107 k.o. Vratno, </w:t>
      </w:r>
      <w:proofErr w:type="spellStart"/>
      <w:r w:rsidR="000E7250">
        <w:t>čkbr</w:t>
      </w:r>
      <w:proofErr w:type="spellEnd"/>
      <w:r w:rsidR="000E7250">
        <w:t xml:space="preserve">. 2114/6  oranica </w:t>
      </w:r>
      <w:proofErr w:type="spellStart"/>
      <w:r w:rsidR="000E7250">
        <w:t>Hrašćica</w:t>
      </w:r>
      <w:proofErr w:type="spellEnd"/>
      <w:r w:rsidR="000E7250">
        <w:t xml:space="preserve">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896 m2" w:name="ProductID"/>
        </w:smartTagPr>
        <w:r w:rsidR="000E7250">
          <w:t>2896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2</w:t>
      </w:r>
      <w:r w:rsidR="000B126E">
        <w:t xml:space="preserve">32.353,00 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7</w:t>
      </w:r>
      <w:r w:rsidR="001731A6">
        <w:t xml:space="preserve">. </w:t>
      </w:r>
      <w:r w:rsidR="000E7250">
        <w:t xml:space="preserve">nekretnina upisana u z.k.ul. 1431 k.o. Vratno, </w:t>
      </w:r>
      <w:proofErr w:type="spellStart"/>
      <w:r w:rsidR="000E7250">
        <w:t>čkbr</w:t>
      </w:r>
      <w:proofErr w:type="spellEnd"/>
      <w:r w:rsidR="000E7250">
        <w:t xml:space="preserve">. 2182 bara </w:t>
      </w:r>
      <w:proofErr w:type="spellStart"/>
      <w:r w:rsidR="000E7250">
        <w:t>Peski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579 m2" w:name="ProductID"/>
        </w:smartTagPr>
        <w:r w:rsidR="000E7250">
          <w:t>2579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2</w:t>
      </w:r>
      <w:r w:rsidR="000B126E">
        <w:t xml:space="preserve">4.643,00 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8</w:t>
      </w:r>
      <w:r w:rsidR="001731A6">
        <w:t xml:space="preserve">. </w:t>
      </w:r>
      <w:r w:rsidR="000E7250">
        <w:t xml:space="preserve">nekretnina upisana u z.k.ul. 1577 k.o. Vratno, </w:t>
      </w:r>
      <w:proofErr w:type="spellStart"/>
      <w:r w:rsidR="000E7250">
        <w:t>čkbr</w:t>
      </w:r>
      <w:proofErr w:type="spellEnd"/>
      <w:r w:rsidR="000E7250">
        <w:t xml:space="preserve">. 2114/5 oranica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956 m2" w:name="ProductID"/>
        </w:smartTagPr>
        <w:r w:rsidR="000E7250">
          <w:t>2956 m2</w:t>
        </w:r>
      </w:smartTag>
      <w:r w:rsidR="000E7250">
        <w:t xml:space="preserve">, suvlasništvo ½, po početnoj cijeni u iznosu od </w:t>
      </w:r>
      <w:r w:rsidR="004E47B2">
        <w:t>1</w:t>
      </w:r>
      <w:r w:rsidR="000B126E">
        <w:t xml:space="preserve">18.585,13 </w:t>
      </w:r>
      <w:r w:rsidR="000E7250">
        <w:t>kn.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0B126E">
        <w:t xml:space="preserve">petoj 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4E47B2">
        <w:rPr>
          <w:b/>
        </w:rPr>
        <w:t>a najkasnije</w:t>
      </w:r>
      <w:r w:rsidR="00D47E51">
        <w:t xml:space="preserve"> </w:t>
      </w:r>
      <w:r w:rsidR="00D47E51" w:rsidRPr="004E47B2">
        <w:rPr>
          <w:b/>
        </w:rPr>
        <w:t xml:space="preserve">do </w:t>
      </w:r>
      <w:r w:rsidR="000B126E">
        <w:rPr>
          <w:b/>
        </w:rPr>
        <w:t>6</w:t>
      </w:r>
      <w:r w:rsidR="00A65191">
        <w:rPr>
          <w:b/>
        </w:rPr>
        <w:t>.</w:t>
      </w:r>
      <w:r w:rsidR="004E47B2">
        <w:t xml:space="preserve"> </w:t>
      </w:r>
      <w:r w:rsidR="000B126E" w:rsidRPr="000B126E">
        <w:rPr>
          <w:b/>
        </w:rPr>
        <w:lastRenderedPageBreak/>
        <w:t>lipnja</w:t>
      </w:r>
      <w:r w:rsidR="00A65191" w:rsidRPr="005B0EEE">
        <w:rPr>
          <w:b/>
        </w:rPr>
        <w:t xml:space="preserve"> </w:t>
      </w:r>
      <w:r w:rsidR="00864D1A" w:rsidRPr="004E47B2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D47E51" w:rsidRPr="004E47B2">
          <w:rPr>
            <w:b/>
          </w:rPr>
          <w:t>201</w:t>
        </w:r>
        <w:r w:rsidR="00A65191">
          <w:rPr>
            <w:b/>
          </w:rPr>
          <w:t>9</w:t>
        </w:r>
        <w:r w:rsidR="00D47E51" w:rsidRPr="004E47B2">
          <w:rPr>
            <w:b/>
          </w:rPr>
          <w:t>. g</w:t>
        </w:r>
      </w:smartTag>
      <w:r w:rsidR="00D47E51" w:rsidRPr="004E47B2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4E47B2">
        <w:rPr>
          <w:b/>
        </w:rPr>
        <w:t xml:space="preserve">Rok za dostavu ponuda je </w:t>
      </w:r>
      <w:r w:rsidR="005B0EEE">
        <w:rPr>
          <w:b/>
        </w:rPr>
        <w:t>7</w:t>
      </w:r>
      <w:r w:rsidR="00A65191">
        <w:rPr>
          <w:b/>
        </w:rPr>
        <w:t xml:space="preserve">. </w:t>
      </w:r>
      <w:r w:rsidR="000B126E">
        <w:rPr>
          <w:b/>
        </w:rPr>
        <w:t xml:space="preserve">lipnja </w:t>
      </w:r>
      <w:r w:rsidR="00A65191">
        <w:rPr>
          <w:b/>
        </w:rPr>
        <w:t xml:space="preserve"> 2019</w:t>
      </w:r>
      <w:r w:rsidR="00864D1A" w:rsidRPr="004E47B2">
        <w:rPr>
          <w:b/>
        </w:rPr>
        <w:t>.</w:t>
      </w:r>
      <w:r w:rsidR="00144520" w:rsidRPr="004E47B2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0B126E" w:rsidRPr="000B126E">
        <w:rPr>
          <w:b/>
        </w:rPr>
        <w:t>12. srpnja</w:t>
      </w:r>
      <w:r w:rsidR="00EC558F" w:rsidRPr="005B0EEE">
        <w:rPr>
          <w:b/>
        </w:rPr>
        <w:t xml:space="preserve"> </w:t>
      </w:r>
      <w:r w:rsidR="00174092" w:rsidRPr="005B0EEE">
        <w:rPr>
          <w:b/>
        </w:rPr>
        <w:t xml:space="preserve"> 2019</w:t>
      </w:r>
      <w:r w:rsidR="00693E04" w:rsidRPr="005B0EEE">
        <w:rPr>
          <w:b/>
        </w:rPr>
        <w:t>. godine</w:t>
      </w:r>
      <w:r w:rsidR="00693E04">
        <w:t xml:space="preserve">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0B126E" w:rsidRPr="000B126E">
        <w:rPr>
          <w:b/>
        </w:rPr>
        <w:t>13. lipnja</w:t>
      </w:r>
      <w:r w:rsidR="00A65191" w:rsidRPr="005B0EEE">
        <w:rPr>
          <w:b/>
        </w:rPr>
        <w:t xml:space="preserve"> </w:t>
      </w:r>
      <w:r w:rsidR="00E401A5" w:rsidRPr="005B0EEE">
        <w:rPr>
          <w:b/>
        </w:rPr>
        <w:t xml:space="preserve"> </w:t>
      </w:r>
      <w:r w:rsidRPr="005B0EEE">
        <w:rPr>
          <w:b/>
        </w:rPr>
        <w:t xml:space="preserve"> 201</w:t>
      </w:r>
      <w:r w:rsidR="004E47B2" w:rsidRPr="005B0EEE">
        <w:rPr>
          <w:b/>
        </w:rPr>
        <w:t>9</w:t>
      </w:r>
      <w:r w:rsidRPr="005B0EEE">
        <w:rPr>
          <w:b/>
        </w:rPr>
        <w:t>. godine</w:t>
      </w:r>
      <w:r>
        <w:t xml:space="preserve">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EC558F">
        <w:t>11</w:t>
      </w:r>
      <w:r w:rsidR="001152FC">
        <w:t>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3D7" w:rsidP="00CB0F35" w:rsidR="00B163D7">
      <w:r>
        <w:separator/>
      </w:r>
    </w:p>
  </w:endnote>
  <w:endnote w:id="0" w:type="continuationSeparator">
    <w:p w:rsidRDefault="00B163D7" w:rsidP="00CB0F35" w:rsidR="00B1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3D7" w:rsidP="00CB0F35" w:rsidR="00B163D7">
      <w:r>
        <w:separator/>
      </w:r>
    </w:p>
  </w:footnote>
  <w:footnote w:id="0" w:type="continuationSeparator">
    <w:p w:rsidRDefault="00B163D7" w:rsidP="00CB0F35" w:rsidR="00B16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26E" w:rsidP="00CB0F35" w:rsidR="000B126E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0B126E" w:rsidP="00CB0F35" w:rsidR="000B126E">
    <w:pPr>
      <w:pStyle w:val="Zaglavlje"/>
      <w:jc w:val="center"/>
    </w:pPr>
  </w:p>
  <w:p w:rsidRDefault="000B126E" w:rsidR="000B12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26E" w:rsidP="00CB0F35" w:rsidR="000B126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DD5A34"/>
    <w:multiLevelType w:val="hybridMultilevel"/>
    <w:tmpl w:val="2B98EFEE"/>
    <w:lvl w:tplc="4260E364" w:ilvl="0"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F95546"/>
    <w:multiLevelType w:val="hybridMultilevel"/>
    <w:tmpl w:val="0332D4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BC3EDA"/>
    <w:multiLevelType w:val="hybridMultilevel"/>
    <w:tmpl w:val="2B2471BC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B57B2A"/>
    <w:multiLevelType w:val="hybridMultilevel"/>
    <w:tmpl w:val="8848B58A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9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3"/>
  </w:num>
  <w:num w:numId="10">
    <w:abstractNumId w:val="6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"/>
  </w:num>
  <w:num w:numId="18">
    <w:abstractNumId w:val="4"/>
  </w:num>
  <w:num w:numId="19">
    <w:abstractNumId w:val="9"/>
  </w:num>
  <w:num w:numId="20">
    <w:abstractNumId w:val="12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20C7B"/>
    <w:rsid w:val="00043FAC"/>
    <w:rsid w:val="0006791A"/>
    <w:rsid w:val="00074720"/>
    <w:rsid w:val="000A070C"/>
    <w:rsid w:val="000B126E"/>
    <w:rsid w:val="000C728E"/>
    <w:rsid w:val="000E2149"/>
    <w:rsid w:val="000E5A89"/>
    <w:rsid w:val="000E7250"/>
    <w:rsid w:val="000F7DED"/>
    <w:rsid w:val="001152FC"/>
    <w:rsid w:val="00115A87"/>
    <w:rsid w:val="00116C64"/>
    <w:rsid w:val="00124B23"/>
    <w:rsid w:val="00144520"/>
    <w:rsid w:val="0015309E"/>
    <w:rsid w:val="001577C6"/>
    <w:rsid w:val="0016003D"/>
    <w:rsid w:val="001731A6"/>
    <w:rsid w:val="00174092"/>
    <w:rsid w:val="001815CC"/>
    <w:rsid w:val="001A559E"/>
    <w:rsid w:val="001C67DC"/>
    <w:rsid w:val="001D23A1"/>
    <w:rsid w:val="001D7FC5"/>
    <w:rsid w:val="001E1C3B"/>
    <w:rsid w:val="002214FF"/>
    <w:rsid w:val="00242B8F"/>
    <w:rsid w:val="00260063"/>
    <w:rsid w:val="00286840"/>
    <w:rsid w:val="0029130A"/>
    <w:rsid w:val="002C1D00"/>
    <w:rsid w:val="002C2053"/>
    <w:rsid w:val="002C53B0"/>
    <w:rsid w:val="002E42C2"/>
    <w:rsid w:val="00307D2E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9BE"/>
    <w:rsid w:val="00401C0F"/>
    <w:rsid w:val="00405D3C"/>
    <w:rsid w:val="00416899"/>
    <w:rsid w:val="004578CA"/>
    <w:rsid w:val="00496893"/>
    <w:rsid w:val="00497263"/>
    <w:rsid w:val="004C01BB"/>
    <w:rsid w:val="004E47B2"/>
    <w:rsid w:val="00515379"/>
    <w:rsid w:val="005369C7"/>
    <w:rsid w:val="0053708E"/>
    <w:rsid w:val="00554952"/>
    <w:rsid w:val="005651B4"/>
    <w:rsid w:val="005B0EEE"/>
    <w:rsid w:val="005D05FC"/>
    <w:rsid w:val="005D6E00"/>
    <w:rsid w:val="00601114"/>
    <w:rsid w:val="0061057F"/>
    <w:rsid w:val="006407C6"/>
    <w:rsid w:val="0066732C"/>
    <w:rsid w:val="00673260"/>
    <w:rsid w:val="00685081"/>
    <w:rsid w:val="00685FF4"/>
    <w:rsid w:val="00693E04"/>
    <w:rsid w:val="006B4592"/>
    <w:rsid w:val="006C70E4"/>
    <w:rsid w:val="006D0879"/>
    <w:rsid w:val="006E03EE"/>
    <w:rsid w:val="006F6064"/>
    <w:rsid w:val="007027EA"/>
    <w:rsid w:val="00705AD8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C68B3"/>
    <w:rsid w:val="007E173A"/>
    <w:rsid w:val="007E6DB6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339F1"/>
    <w:rsid w:val="00A40C3F"/>
    <w:rsid w:val="00A65191"/>
    <w:rsid w:val="00AB4A75"/>
    <w:rsid w:val="00AB63C9"/>
    <w:rsid w:val="00AC4E57"/>
    <w:rsid w:val="00AD557B"/>
    <w:rsid w:val="00AE672E"/>
    <w:rsid w:val="00B00F2C"/>
    <w:rsid w:val="00B1236A"/>
    <w:rsid w:val="00B163D7"/>
    <w:rsid w:val="00B277CF"/>
    <w:rsid w:val="00B379F8"/>
    <w:rsid w:val="00B417A7"/>
    <w:rsid w:val="00B431C8"/>
    <w:rsid w:val="00B7076D"/>
    <w:rsid w:val="00BA1FBD"/>
    <w:rsid w:val="00BD0BF2"/>
    <w:rsid w:val="00BD351D"/>
    <w:rsid w:val="00BE191D"/>
    <w:rsid w:val="00C351D2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3252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EC558F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7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7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7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7C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7C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7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7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7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7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7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4083</properties:Characters>
  <properties:Lines>81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2019-05-21T06:23:00Z</dcterms:created>
  <dc:creator>Home</dc:creator>
  <cp:lastModifiedBy>Tatjana Rukelj</cp:lastModifiedBy>
  <cp:lastPrinted>2014-01-20T11:06:00Z</cp:lastPrinted>
  <dcterms:modified xmlns:xsi="http://www.w3.org/2001/XMLSchema-instance" xsi:type="dcterms:W3CDTF">2019-05-21T06:25:00Z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St-74/2012-738 / Podnesak - Podnesak (5. oglas o prodaji nekretnina ( doka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