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e9b6" w14:paraId="57de9b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137C0">
        <w:t>510</w:t>
      </w:r>
      <w:r w:rsidR="00F26559">
        <w:t>/16-</w:t>
      </w:r>
      <w:r w:rsidR="00F30289">
        <w:t>3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 xml:space="preserve">dužnikom </w:t>
      </w:r>
      <w:r w:rsidR="00C137C0">
        <w:t>DI GIUSTO društvo s ograničenom odgovornošću za promet roba i usluga Zagreb, Ilica 369, OIB 18787282594,  MBS 080327157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F30289">
        <w:t>DI GIUSTO društvo s ograničenom odgovornošću za promet roba i usluga Zagreb, Ilica 369, OIB 18787282594,  MBS 080327157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8904F1">
        <w:t xml:space="preserve">Ivan Gjurašić iz Zagreba, </w:t>
      </w:r>
      <w:r w:rsidR="008904F1" w:rsidRPr="00B03FBD">
        <w:t>Petrinjska 28, OIB 66025260916</w:t>
      </w:r>
      <w:r w:rsidR="008904F1">
        <w:t>.</w:t>
      </w:r>
      <w:r w:rsidR="006B054D">
        <w:t xml:space="preserve"> 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F30289">
        <w:t>DI GIUSTO društvo s ograničenom odgovornošću za promet roba i usluga Zagreb, Ilica 369, OIB 18787282594,  MBS 080327157</w:t>
      </w:r>
      <w:r w:rsidR="006B054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6233">
        <w:t xml:space="preserve"> </w:t>
      </w:r>
      <w:r w:rsidR="00F30289">
        <w:t>12. studenoga 2015</w:t>
      </w:r>
      <w:r>
        <w:t>. zahtjev za provedbu skraćenog stečajnog postupka nad dužnikom</w:t>
      </w:r>
      <w:r w:rsidR="002955F5">
        <w:t xml:space="preserve"> </w:t>
      </w:r>
      <w:r w:rsidR="00F30289">
        <w:t>DI GIUSTO društvo s ograničenom odgovornošću za promet roba i usluga Zagreb, Ilica 369, OIB 18787282594,  MBS 080327157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F30289">
        <w:t>510</w:t>
      </w:r>
      <w:r>
        <w:t>/16-</w:t>
      </w:r>
      <w:r w:rsidR="00F30289">
        <w:t xml:space="preserve">2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0E2" w:rsidP="00F961D8" w:rsidR="00F120E2">
      <w:r>
        <w:separator/>
      </w:r>
    </w:p>
  </w:endnote>
  <w:endnote w:id="0" w:type="continuationSeparator">
    <w:p w:rsidRDefault="00F120E2" w:rsidP="00F961D8" w:rsidR="00F12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0E2" w:rsidP="00F961D8" w:rsidR="00F120E2">
      <w:r>
        <w:separator/>
      </w:r>
    </w:p>
  </w:footnote>
  <w:footnote w:id="0" w:type="continuationSeparator">
    <w:p w:rsidRDefault="00F120E2" w:rsidP="00F961D8" w:rsidR="00F120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1B3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30289">
      <w:t>510</w:t>
    </w:r>
    <w:r w:rsidR="0066396E">
      <w:t>/16-</w:t>
    </w:r>
    <w:r w:rsidR="00F30289">
      <w:t>3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2B1A"/>
    <w:rsid w:val="002511C8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54F6F"/>
    <w:rsid w:val="00581DBE"/>
    <w:rsid w:val="005824CB"/>
    <w:rsid w:val="005A4BFD"/>
    <w:rsid w:val="005C2B6B"/>
    <w:rsid w:val="005D01B3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80697"/>
    <w:rsid w:val="007A6609"/>
    <w:rsid w:val="007D7BC7"/>
    <w:rsid w:val="007E0A11"/>
    <w:rsid w:val="008431F8"/>
    <w:rsid w:val="008904F1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C7D8D"/>
    <w:rsid w:val="00AF2A3B"/>
    <w:rsid w:val="00B14445"/>
    <w:rsid w:val="00B506CA"/>
    <w:rsid w:val="00B667BC"/>
    <w:rsid w:val="00C071B1"/>
    <w:rsid w:val="00C137C0"/>
    <w:rsid w:val="00C140B2"/>
    <w:rsid w:val="00C97427"/>
    <w:rsid w:val="00CA521D"/>
    <w:rsid w:val="00CC632A"/>
    <w:rsid w:val="00D12FDF"/>
    <w:rsid w:val="00D5361E"/>
    <w:rsid w:val="00D57066"/>
    <w:rsid w:val="00D90AB2"/>
    <w:rsid w:val="00DA4683"/>
    <w:rsid w:val="00E424F1"/>
    <w:rsid w:val="00E85CBE"/>
    <w:rsid w:val="00EC69FF"/>
    <w:rsid w:val="00F120E2"/>
    <w:rsid w:val="00F14D3D"/>
    <w:rsid w:val="00F26559"/>
    <w:rsid w:val="00F278D8"/>
    <w:rsid w:val="00F30289"/>
    <w:rsid w:val="00F42EAB"/>
    <w:rsid w:val="00F672E5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St-1510/2016</izvorni_sadrzaj>
    <derivirana_varijabla naziv="DomainObject.Predmet.OznakaBroj_1">St-1510/2016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GIUSTO d.o.o.</izvorni_sadrzaj>
    <derivirana_varijabla naziv="DomainObject.Predmet.ProtustrankaFormated_1">  DI GIUSTO d.o.o.</derivirana_varijabla>
  </DomainObject.Predmet.ProtustrankaFormated>
  <DomainObject.Predmet.ProtustrankaFormatedOIB>
    <izvorni_sadrzaj>  DI GIUSTO d.o.o., OIB 18787282594</izvorni_sadrzaj>
    <derivirana_varijabla naziv="DomainObject.Predmet.ProtustrankaFormatedOIB_1">  DI GIUSTO d.o.o., OIB 18787282594</derivirana_varijabla>
  </DomainObject.Predmet.ProtustrankaFormatedOIB>
  <DomainObject.Predmet.ProtustrankaFormatedWithAdress>
    <izvorni_sadrzaj> DI GIUSTO d.o.o., Ilica 369, 10000 Zagreb</izvorni_sadrzaj>
    <derivirana_varijabla naziv="DomainObject.Predmet.ProtustrankaFormatedWithAdress_1"> DI GIUSTO d.o.o., Ilica 369, 10000 Zagreb</derivirana_varijabla>
  </DomainObject.Predmet.ProtustrankaFormatedWithAdress>
  <DomainObject.Predmet.ProtustrankaFormatedWithAdressOIB>
    <izvorni_sadrzaj> DI GIUSTO d.o.o., OIB 18787282594, Ilica 369, 10000 Zagreb</izvorni_sadrzaj>
    <derivirana_varijabla naziv="DomainObject.Predmet.ProtustrankaFormatedWithAdressOIB_1"> DI GIUSTO d.o.o., OIB 18787282594, Ilica 369, 10000 Zagreb</derivirana_varijabla>
  </DomainObject.Predmet.ProtustrankaFormatedWithAdressOIB>
  <DomainObject.Predmet.ProtustrankaWithAdress>
    <izvorni_sadrzaj>DI GIUSTO d.o.o. Ilica 369, 10000 Zagreb</izvorni_sadrzaj>
    <derivirana_varijabla naziv="DomainObject.Predmet.ProtustrankaWithAdress_1">DI GIUSTO d.o.o. Ilica 369, 10000 Zagreb</derivirana_varijabla>
  </DomainObject.Predmet.ProtustrankaWithAdress>
  <DomainObject.Predmet.ProtustrankaWithAdressOIB>
    <izvorni_sadrzaj>DI GIUSTO d.o.o., OIB 18787282594, Ilica 369, 10000 Zagreb</izvorni_sadrzaj>
    <derivirana_varijabla naziv="DomainObject.Predmet.ProtustrankaWithAdressOIB_1">DI GIUSTO d.o.o., OIB 18787282594, Ilica 369, 10000 Zagreb</derivirana_varijabla>
  </DomainObject.Predmet.ProtustrankaWithAdressOIB>
  <DomainObject.Predmet.ProtustrankaNazivFormated>
    <izvorni_sadrzaj>DI GIUSTO d.o.o.</izvorni_sadrzaj>
    <derivirana_varijabla naziv="DomainObject.Predmet.ProtustrankaNazivFormated_1">DI GIUSTO d.o.o.</derivirana_varijabla>
  </DomainObject.Predmet.ProtustrankaNazivFormated>
  <DomainObject.Predmet.ProtustrankaNazivFormatedOIB>
    <izvorni_sadrzaj>DI GIUSTO d.o.o., OIB 18787282594</izvorni_sadrzaj>
    <derivirana_varijabla naziv="DomainObject.Predmet.ProtustrankaNazivFormatedOIB_1">DI GIUSTO d.o.o., OIB 18787282594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 GIUSTO d.o.o.</item>
    </izvorni_sadrzaj>
    <derivirana_varijabla naziv="DomainObject.Predmet.ProtuStrankaListFormated_1">
      <item>DI GIUSTO d.o.o.</item>
    </derivirana_varijabla>
  </DomainObject.Predmet.ProtuStrankaListFormated>
  <DomainObject.Predmet.ProtuStrankaListFormatedOIB>
    <izvorni_sadrzaj>
      <item>DI GIUSTO d.o.o., OIB 18787282594</item>
    </izvorni_sadrzaj>
    <derivirana_varijabla naziv="DomainObject.Predmet.ProtuStrankaListFormatedOIB_1">
      <item>DI GIUSTO d.o.o., OIB 18787282594</item>
    </derivirana_varijabla>
  </DomainObject.Predmet.ProtuStrankaListFormatedOIB>
  <DomainObject.Predmet.ProtuStrankaListFormatedWithAdress>
    <izvorni_sadrzaj>
      <item>DI GIUSTO d.o.o., Ilica 369, 10000 Zagreb</item>
    </izvorni_sadrzaj>
    <derivirana_varijabla naziv="DomainObject.Predmet.ProtuStrankaListFormatedWithAdress_1">
      <item>DI GIUSTO d.o.o., Ilica 369, 10000 Zagreb</item>
    </derivirana_varijabla>
  </DomainObject.Predmet.ProtuStrankaListFormatedWithAdress>
  <DomainObject.Predmet.ProtuStrankaListFormatedWithAdressOIB>
    <izvorni_sadrzaj>
      <item>DI GIUSTO d.o.o., OIB 18787282594, Ilica 369, 10000 Zagreb</item>
    </izvorni_sadrzaj>
    <derivirana_varijabla naziv="DomainObject.Predmet.ProtuStrankaListFormatedWithAdressOIB_1">
      <item>DI GIUSTO d.o.o., OIB 18787282594, Ilica 369, 10000 Zagreb</item>
    </derivirana_varijabla>
  </DomainObject.Predmet.ProtuStrankaListFormatedWithAdressOIB>
  <DomainObject.Predmet.ProtuStrankaListNazivFormated>
    <izvorni_sadrzaj>
      <item>DI GIUSTO d.o.o.</item>
    </izvorni_sadrzaj>
    <derivirana_varijabla naziv="DomainObject.Predmet.ProtuStrankaListNazivFormated_1">
      <item>DI GIUSTO d.o.o.</item>
    </derivirana_varijabla>
  </DomainObject.Predmet.ProtuStrankaListNazivFormated>
  <DomainObject.Predmet.ProtuStrankaListNazivFormatedOIB>
    <izvorni_sadrzaj>
      <item>DI GIUSTO d.o.o., OIB 18787282594</item>
    </izvorni_sadrzaj>
    <derivirana_varijabla naziv="DomainObject.Predmet.ProtuStrankaListNazivFormatedOIB_1">
      <item>DI GIUSTO d.o.o., OIB 18787282594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 GIUSTO d.o.o.</izvorni_sadrzaj>
    <derivirana_varijabla naziv="DomainObject.Predmet.ProtustrankaIDrugi_1">DI GIUSTO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 GIUSTO d.o.o., OIB 18787282594, Ilica 369, 10000 Zagreb</izvorni_sadrzaj>
    <derivirana_varijabla naziv="DomainObject.Predmet.ProtustrankaIDrugiAdressOIB_1">DI GIUSTO d.o.o., OIB 18787282594, Ilica 369,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 GIUSTO d.o.o.</item>
    </izvorni_sadrzaj>
    <derivirana_varijabla naziv="DomainObject.Predmet.SudioniciListNaziv_1">
      <item>FINA Regionalni centar Zagreb</item>
      <item>DI GIUSTO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 GIUSTO d.o.o., OIB 18787282594, Ilica 369,10000 Zagreb</item>
    </izvorni_sadrzaj>
    <derivirana_varijabla naziv="DomainObject.Predmet.SudioniciListAdressOIB_1">
      <item>FINA Regionalni centar Zagreb, OIB 85821130368, Trg svibanjskih žrtava 1995. 1,10000 Zagreb</item>
      <item>DI GIUSTO d.o.o., OIB 18787282594, Ilica 369,10000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18787282594</item>
    </izvorni_sadrzaj>
    <derivirana_varijabla naziv="DomainObject.Predmet.SudioniciListNazivOIB_1">
      <item>, OIB 85821130368</item>
      <item>, OIB 18787282594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3C0B6-B798-40A0-8556-30FEFDB89D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2392</properties:Characters>
  <properties:Lines>85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2016-08-25T10:08:00Z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2016-09-02T07:04:00Z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