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a868" w14:paraId="5a2a868" w:rsidRDefault="003D4C39" w:rsidP="00D00512" w:rsidR="00D0051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0512" w:rsidP="00D00512" w:rsidR="00D00512" w:rsidRPr="008D27E7">
      <w:pPr>
        <w:ind w:firstLine="708" w:left="708"/>
        <w:rPr>
          <w:color w:val="000000"/>
          <w:sz w:val="22"/>
          <w:szCs w:val="22"/>
        </w:rPr>
      </w:pPr>
    </w:p>
    <w:p w:rsidRDefault="00D00512" w:rsidP="00D00512" w:rsidR="00D00512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D00512" w:rsidP="00D00512" w:rsidR="00D00512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D00512" w:rsidP="00D00512" w:rsidR="00D00512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D00512" w:rsidP="00D00512" w:rsidR="00D00512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074409" w:rsidR="00074409" w:rsidRPr="005C31FA">
      <w:pPr>
        <w:rPr>
          <w:szCs w:val="24"/>
        </w:rPr>
      </w:pPr>
    </w:p>
    <w:p w:rsidRDefault="00074409" w:rsidR="00074409" w:rsidRPr="00D00512">
      <w:pPr>
        <w:jc w:val="right"/>
        <w:rPr>
          <w:b/>
          <w:sz w:val="22"/>
          <w:szCs w:val="22"/>
        </w:rPr>
      </w:pPr>
      <w:r w:rsidRPr="00D00512">
        <w:rPr>
          <w:b/>
          <w:sz w:val="22"/>
          <w:szCs w:val="22"/>
        </w:rPr>
        <w:t xml:space="preserve">Posl. br. </w:t>
      </w:r>
      <w:r w:rsidR="00243EBC" w:rsidRPr="00D00512">
        <w:rPr>
          <w:b/>
          <w:sz w:val="22"/>
          <w:szCs w:val="22"/>
        </w:rPr>
        <w:t>6</w:t>
      </w:r>
      <w:r w:rsidRPr="00D00512">
        <w:rPr>
          <w:b/>
          <w:sz w:val="22"/>
          <w:szCs w:val="22"/>
        </w:rPr>
        <w:t>-St.</w:t>
      </w:r>
      <w:r w:rsidR="0099296F">
        <w:rPr>
          <w:b/>
          <w:sz w:val="22"/>
          <w:szCs w:val="22"/>
        </w:rPr>
        <w:t>27</w:t>
      </w:r>
      <w:r w:rsidR="00625240" w:rsidRPr="00D00512">
        <w:rPr>
          <w:b/>
          <w:sz w:val="22"/>
          <w:szCs w:val="22"/>
        </w:rPr>
        <w:t>/</w:t>
      </w:r>
      <w:r w:rsidR="00243EBC" w:rsidRPr="00D00512">
        <w:rPr>
          <w:b/>
          <w:sz w:val="22"/>
          <w:szCs w:val="22"/>
        </w:rPr>
        <w:t>11-</w:t>
      </w:r>
      <w:r w:rsidR="00A91827">
        <w:rPr>
          <w:b/>
          <w:sz w:val="22"/>
          <w:szCs w:val="22"/>
        </w:rPr>
        <w:t>383</w:t>
      </w:r>
    </w:p>
    <w:p w:rsidRDefault="00625240" w:rsidR="00625240" w:rsidRPr="00D00512">
      <w:pPr>
        <w:jc w:val="right"/>
        <w:rPr>
          <w:b/>
          <w:sz w:val="22"/>
          <w:szCs w:val="22"/>
        </w:rPr>
      </w:pPr>
    </w:p>
    <w:p w:rsidRDefault="00625240" w:rsidR="00625240" w:rsidRPr="00D00512">
      <w:pPr>
        <w:jc w:val="right"/>
        <w:rPr>
          <w:b/>
          <w:sz w:val="22"/>
          <w:szCs w:val="22"/>
        </w:rPr>
      </w:pPr>
    </w:p>
    <w:p w:rsidRDefault="00625240" w:rsidR="00625240" w:rsidRPr="00D00512">
      <w:pPr>
        <w:jc w:val="right"/>
        <w:rPr>
          <w:b/>
          <w:sz w:val="22"/>
          <w:szCs w:val="22"/>
        </w:rPr>
      </w:pPr>
    </w:p>
    <w:p w:rsidRDefault="00074409" w:rsidR="00074409" w:rsidRPr="00D00512">
      <w:pPr>
        <w:pStyle w:val="Naslov1"/>
        <w:rPr>
          <w:sz w:val="22"/>
          <w:szCs w:val="22"/>
        </w:rPr>
      </w:pPr>
      <w:r w:rsidRPr="00D00512">
        <w:rPr>
          <w:sz w:val="22"/>
          <w:szCs w:val="22"/>
        </w:rPr>
        <w:t>O G L A S</w:t>
      </w:r>
    </w:p>
    <w:p w:rsidRDefault="00074409" w:rsidR="00074409" w:rsidRPr="00D00512">
      <w:pPr>
        <w:jc w:val="right"/>
        <w:rPr>
          <w:b/>
          <w:sz w:val="22"/>
          <w:szCs w:val="22"/>
        </w:rPr>
      </w:pPr>
    </w:p>
    <w:p w:rsidRDefault="00074409" w:rsidR="00074409" w:rsidRPr="00D00512">
      <w:pPr>
        <w:jc w:val="right"/>
        <w:rPr>
          <w:b/>
          <w:sz w:val="22"/>
          <w:szCs w:val="22"/>
        </w:rPr>
      </w:pPr>
    </w:p>
    <w:p w:rsidRDefault="00707F28" w:rsidP="0099296F" w:rsidR="0099296F">
      <w:pPr>
        <w:ind w:firstLine="720"/>
        <w:jc w:val="both"/>
        <w:rPr>
          <w:b/>
          <w:sz w:val="22"/>
          <w:szCs w:val="22"/>
        </w:rPr>
      </w:pPr>
      <w:r w:rsidRPr="00D00512">
        <w:rPr>
          <w:sz w:val="22"/>
          <w:szCs w:val="22"/>
        </w:rPr>
        <w:t>T</w:t>
      </w:r>
      <w:r w:rsidR="00A439ED" w:rsidRPr="00D00512">
        <w:rPr>
          <w:sz w:val="22"/>
          <w:szCs w:val="22"/>
        </w:rPr>
        <w:t xml:space="preserve">rgovački sud u </w:t>
      </w:r>
      <w:r w:rsidR="00243EBC" w:rsidRPr="00D00512">
        <w:rPr>
          <w:sz w:val="22"/>
          <w:szCs w:val="22"/>
        </w:rPr>
        <w:t>Splitu, Stalna služba u Dubrovniku</w:t>
      </w:r>
      <w:r w:rsidR="00A439ED" w:rsidRPr="00D00512">
        <w:rPr>
          <w:sz w:val="22"/>
          <w:szCs w:val="22"/>
        </w:rPr>
        <w:t xml:space="preserve"> oglašava da je rješenjem ovog suda </w:t>
      </w:r>
      <w:r w:rsidR="00D00512" w:rsidRPr="00D00512">
        <w:rPr>
          <w:sz w:val="22"/>
          <w:szCs w:val="22"/>
        </w:rPr>
        <w:t xml:space="preserve">posl.br. </w:t>
      </w:r>
      <w:r w:rsidR="0099296F">
        <w:rPr>
          <w:sz w:val="22"/>
          <w:szCs w:val="22"/>
        </w:rPr>
        <w:t>S</w:t>
      </w:r>
      <w:r w:rsidR="00D00512" w:rsidRPr="00D00512">
        <w:rPr>
          <w:sz w:val="22"/>
          <w:szCs w:val="22"/>
        </w:rPr>
        <w:t xml:space="preserve">t. </w:t>
      </w:r>
      <w:r w:rsidR="0099296F">
        <w:rPr>
          <w:sz w:val="22"/>
          <w:szCs w:val="22"/>
        </w:rPr>
        <w:t>27</w:t>
      </w:r>
      <w:r w:rsidR="00896DB7">
        <w:rPr>
          <w:sz w:val="22"/>
          <w:szCs w:val="22"/>
        </w:rPr>
        <w:t>/</w:t>
      </w:r>
      <w:r w:rsidR="00D00512" w:rsidRPr="00D00512">
        <w:rPr>
          <w:sz w:val="22"/>
          <w:szCs w:val="22"/>
        </w:rPr>
        <w:t>11-</w:t>
      </w:r>
      <w:r w:rsidR="00840EED">
        <w:rPr>
          <w:sz w:val="22"/>
          <w:szCs w:val="22"/>
        </w:rPr>
        <w:t>3</w:t>
      </w:r>
      <w:r w:rsidR="00FD03FA">
        <w:rPr>
          <w:sz w:val="22"/>
          <w:szCs w:val="22"/>
        </w:rPr>
        <w:t>82</w:t>
      </w:r>
      <w:r w:rsidR="00D00512" w:rsidRPr="00D00512">
        <w:rPr>
          <w:sz w:val="22"/>
          <w:szCs w:val="22"/>
        </w:rPr>
        <w:t xml:space="preserve"> </w:t>
      </w:r>
      <w:r w:rsidR="00A439ED" w:rsidRPr="00D00512">
        <w:rPr>
          <w:sz w:val="22"/>
          <w:szCs w:val="22"/>
        </w:rPr>
        <w:t xml:space="preserve">od </w:t>
      </w:r>
      <w:r w:rsidR="00896DB7">
        <w:rPr>
          <w:sz w:val="22"/>
          <w:szCs w:val="22"/>
        </w:rPr>
        <w:t>2</w:t>
      </w:r>
      <w:r w:rsidR="00FD03FA">
        <w:rPr>
          <w:sz w:val="22"/>
          <w:szCs w:val="22"/>
        </w:rPr>
        <w:t>0</w:t>
      </w:r>
      <w:r w:rsidR="000F76A0">
        <w:rPr>
          <w:sz w:val="22"/>
          <w:szCs w:val="22"/>
        </w:rPr>
        <w:t xml:space="preserve">. </w:t>
      </w:r>
      <w:r w:rsidR="00FD03FA">
        <w:rPr>
          <w:sz w:val="22"/>
          <w:szCs w:val="22"/>
        </w:rPr>
        <w:t>studenog</w:t>
      </w:r>
      <w:r w:rsidR="000F76A0">
        <w:rPr>
          <w:sz w:val="22"/>
          <w:szCs w:val="22"/>
        </w:rPr>
        <w:t xml:space="preserve"> </w:t>
      </w:r>
      <w:r w:rsidR="00625240" w:rsidRPr="00D00512">
        <w:rPr>
          <w:sz w:val="22"/>
          <w:szCs w:val="22"/>
        </w:rPr>
        <w:t>20</w:t>
      </w:r>
      <w:r w:rsidR="00243EBC" w:rsidRPr="00D00512">
        <w:rPr>
          <w:sz w:val="22"/>
          <w:szCs w:val="22"/>
        </w:rPr>
        <w:t>1</w:t>
      </w:r>
      <w:r w:rsidR="00FD03FA">
        <w:rPr>
          <w:sz w:val="22"/>
          <w:szCs w:val="22"/>
        </w:rPr>
        <w:t>5</w:t>
      </w:r>
      <w:r w:rsidR="00625240" w:rsidRPr="00D00512">
        <w:rPr>
          <w:sz w:val="22"/>
          <w:szCs w:val="22"/>
        </w:rPr>
        <w:t>.</w:t>
      </w:r>
      <w:r w:rsidR="003345A4" w:rsidRPr="00D00512">
        <w:rPr>
          <w:sz w:val="22"/>
          <w:szCs w:val="22"/>
        </w:rPr>
        <w:t xml:space="preserve"> </w:t>
      </w:r>
      <w:r w:rsidR="00625240" w:rsidRPr="00D00512">
        <w:rPr>
          <w:sz w:val="22"/>
          <w:szCs w:val="22"/>
        </w:rPr>
        <w:t>godi</w:t>
      </w:r>
      <w:r w:rsidR="00A439ED" w:rsidRPr="00D00512">
        <w:rPr>
          <w:sz w:val="22"/>
          <w:szCs w:val="22"/>
        </w:rPr>
        <w:t xml:space="preserve">ne u </w:t>
      </w:r>
      <w:r w:rsidR="0004656C" w:rsidRPr="00D00512">
        <w:rPr>
          <w:sz w:val="22"/>
          <w:szCs w:val="22"/>
        </w:rPr>
        <w:t xml:space="preserve">stečajnom postupku </w:t>
      </w:r>
      <w:r w:rsidR="0099296F">
        <w:rPr>
          <w:sz w:val="22"/>
          <w:szCs w:val="22"/>
        </w:rPr>
        <w:t>n</w:t>
      </w:r>
      <w:r w:rsidR="00FD03FA">
        <w:rPr>
          <w:sz w:val="22"/>
          <w:szCs w:val="22"/>
        </w:rPr>
        <w:t>ad</w:t>
      </w:r>
      <w:r w:rsidR="0099296F">
        <w:rPr>
          <w:sz w:val="22"/>
          <w:szCs w:val="22"/>
        </w:rPr>
        <w:t xml:space="preserve"> </w:t>
      </w:r>
      <w:r w:rsidR="003345A4" w:rsidRPr="00D00512">
        <w:rPr>
          <w:sz w:val="22"/>
          <w:szCs w:val="22"/>
        </w:rPr>
        <w:t>stečajnog dužnik</w:t>
      </w:r>
      <w:r w:rsidR="00FD03FA">
        <w:rPr>
          <w:sz w:val="22"/>
          <w:szCs w:val="22"/>
        </w:rPr>
        <w:t>om</w:t>
      </w:r>
      <w:r w:rsidR="003345A4" w:rsidRPr="00D00512">
        <w:rPr>
          <w:sz w:val="22"/>
          <w:szCs w:val="22"/>
        </w:rPr>
        <w:t xml:space="preserve"> </w:t>
      </w:r>
      <w:r w:rsidR="00896DB7" w:rsidRPr="00D562A6">
        <w:rPr>
          <w:sz w:val="22"/>
          <w:szCs w:val="22"/>
        </w:rPr>
        <w:t xml:space="preserve">NARONAPLAST d.o.o. za proizvodnju, preradu i trgovinu plastičnim masama „u stečaju“ iz Metkovića, Splitska 49, MBS 060010123, OIB 38171172103, </w:t>
      </w:r>
      <w:r w:rsidR="00896DB7">
        <w:rPr>
          <w:sz w:val="22"/>
          <w:szCs w:val="22"/>
        </w:rPr>
        <w:t xml:space="preserve">zastupano po stečajnom upravitelju Ivanki Sušić iz Dubrovnika, </w:t>
      </w:r>
      <w:r w:rsidR="00A439ED" w:rsidRPr="00D00512">
        <w:rPr>
          <w:sz w:val="22"/>
          <w:szCs w:val="22"/>
        </w:rPr>
        <w:t>određen</w:t>
      </w:r>
      <w:r w:rsidR="0099296F">
        <w:rPr>
          <w:sz w:val="22"/>
          <w:szCs w:val="22"/>
        </w:rPr>
        <w:t xml:space="preserve">a sjednica skupštine vjerovnika za </w:t>
      </w:r>
      <w:r w:rsidR="0099296F" w:rsidRPr="0099296F">
        <w:rPr>
          <w:sz w:val="22"/>
          <w:szCs w:val="22"/>
        </w:rPr>
        <w:t xml:space="preserve">dan </w:t>
      </w:r>
    </w:p>
    <w:p w:rsidRDefault="0099296F" w:rsidP="0099296F" w:rsidR="0099296F">
      <w:pPr>
        <w:ind w:firstLine="720"/>
        <w:jc w:val="both"/>
        <w:rPr>
          <w:b/>
          <w:sz w:val="22"/>
          <w:szCs w:val="22"/>
        </w:rPr>
      </w:pPr>
    </w:p>
    <w:p w:rsidRDefault="000F76A0" w:rsidP="0099296F" w:rsidR="0099296F">
      <w:pPr>
        <w:ind w:firstLine="720"/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 xml:space="preserve">dan </w:t>
      </w:r>
      <w:r w:rsidR="00840EED">
        <w:rPr>
          <w:b/>
          <w:sz w:val="22"/>
          <w:szCs w:val="22"/>
        </w:rPr>
        <w:t>1</w:t>
      </w:r>
      <w:r w:rsidR="00FD03FA">
        <w:rPr>
          <w:b/>
          <w:sz w:val="22"/>
          <w:szCs w:val="22"/>
        </w:rPr>
        <w:t>5</w:t>
      </w:r>
      <w:r w:rsidRPr="00470718">
        <w:rPr>
          <w:b/>
          <w:sz w:val="22"/>
          <w:szCs w:val="22"/>
        </w:rPr>
        <w:t xml:space="preserve">. </w:t>
      </w:r>
      <w:r w:rsidR="00FD03FA">
        <w:rPr>
          <w:b/>
          <w:sz w:val="22"/>
          <w:szCs w:val="22"/>
        </w:rPr>
        <w:t>prosinca</w:t>
      </w:r>
      <w:r>
        <w:rPr>
          <w:b/>
          <w:sz w:val="22"/>
          <w:szCs w:val="22"/>
        </w:rPr>
        <w:t xml:space="preserve"> 201</w:t>
      </w:r>
      <w:r w:rsidR="00FD03FA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godine u </w:t>
      </w:r>
      <w:r w:rsidR="00840EED">
        <w:rPr>
          <w:b/>
          <w:sz w:val="22"/>
          <w:szCs w:val="22"/>
        </w:rPr>
        <w:t>1</w:t>
      </w:r>
      <w:r w:rsidR="00FD03FA">
        <w:rPr>
          <w:b/>
          <w:sz w:val="22"/>
          <w:szCs w:val="22"/>
        </w:rPr>
        <w:t>0</w:t>
      </w:r>
      <w:r w:rsidR="00840EED">
        <w:rPr>
          <w:b/>
          <w:sz w:val="22"/>
          <w:szCs w:val="22"/>
        </w:rPr>
        <w:t>,</w:t>
      </w:r>
      <w:r w:rsidR="00FD03FA">
        <w:rPr>
          <w:b/>
          <w:sz w:val="22"/>
          <w:szCs w:val="22"/>
        </w:rPr>
        <w:t>00</w:t>
      </w:r>
      <w:r w:rsidRPr="00470718">
        <w:rPr>
          <w:b/>
          <w:sz w:val="22"/>
          <w:szCs w:val="22"/>
        </w:rPr>
        <w:t xml:space="preserve"> sati</w:t>
      </w:r>
    </w:p>
    <w:p w:rsidRDefault="000F76A0" w:rsidP="0099296F" w:rsidR="000F76A0">
      <w:pPr>
        <w:ind w:firstLine="720"/>
        <w:jc w:val="center"/>
        <w:rPr>
          <w:sz w:val="22"/>
          <w:szCs w:val="22"/>
        </w:rPr>
      </w:pPr>
    </w:p>
    <w:p w:rsidRDefault="0099296F" w:rsidP="0099296F" w:rsidR="003D0177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u prostorijama </w:t>
      </w:r>
      <w:r>
        <w:rPr>
          <w:sz w:val="22"/>
          <w:szCs w:val="22"/>
        </w:rPr>
        <w:t xml:space="preserve">Trgovačkog suda u Splitu, Stalna služba u Dubrovniku, Dr. Ante Starčevića 23, sudnica </w:t>
      </w:r>
      <w:r w:rsidR="00F329EA">
        <w:rPr>
          <w:sz w:val="22"/>
          <w:szCs w:val="22"/>
        </w:rPr>
        <w:t>1</w:t>
      </w:r>
      <w:r w:rsidRPr="00470718">
        <w:rPr>
          <w:sz w:val="22"/>
          <w:szCs w:val="22"/>
        </w:rPr>
        <w:t xml:space="preserve">, </w:t>
      </w:r>
      <w:r w:rsidR="00D153DB">
        <w:rPr>
          <w:sz w:val="22"/>
          <w:szCs w:val="22"/>
        </w:rPr>
        <w:t>s dnevnim redom</w:t>
      </w:r>
      <w:r w:rsidR="003D0177">
        <w:rPr>
          <w:sz w:val="22"/>
          <w:szCs w:val="22"/>
        </w:rPr>
        <w:t>:</w:t>
      </w:r>
    </w:p>
    <w:p w:rsidRDefault="00896DB7" w:rsidP="00840EED" w:rsidR="00D00512" w:rsidRPr="00D00512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- </w:t>
      </w:r>
      <w:r w:rsidR="00F329EA" w:rsidRPr="00F329EA">
        <w:rPr>
          <w:sz w:val="22"/>
          <w:szCs w:val="22"/>
        </w:rPr>
        <w:t>davanj</w:t>
      </w:r>
      <w:r w:rsidR="00D153DB">
        <w:rPr>
          <w:sz w:val="22"/>
          <w:szCs w:val="22"/>
        </w:rPr>
        <w:t>e</w:t>
      </w:r>
      <w:r w:rsidR="00F329EA" w:rsidRPr="00F329EA">
        <w:rPr>
          <w:sz w:val="22"/>
          <w:szCs w:val="22"/>
        </w:rPr>
        <w:t xml:space="preserve"> ovlaštenja za oslobođenje od bankarske tajne</w:t>
      </w:r>
      <w:r>
        <w:rPr>
          <w:sz w:val="22"/>
          <w:szCs w:val="22"/>
        </w:rPr>
        <w:t>.</w:t>
      </w:r>
    </w:p>
    <w:p w:rsidRDefault="000F76A0" w:rsidP="000F76A0" w:rsidR="000F76A0" w:rsidRPr="00470718">
      <w:pPr>
        <w:jc w:val="both"/>
        <w:rPr>
          <w:sz w:val="22"/>
          <w:szCs w:val="22"/>
        </w:rPr>
      </w:pPr>
    </w:p>
    <w:p w:rsidRDefault="000F76A0" w:rsidP="000F76A0" w:rsidR="000F76A0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896DB7">
        <w:rPr>
          <w:sz w:val="22"/>
          <w:szCs w:val="22"/>
        </w:rPr>
        <w:t>2</w:t>
      </w:r>
      <w:r w:rsidR="00F329EA">
        <w:rPr>
          <w:sz w:val="22"/>
          <w:szCs w:val="22"/>
        </w:rPr>
        <w:t>0</w:t>
      </w:r>
      <w:r w:rsidR="00896DB7">
        <w:rPr>
          <w:sz w:val="22"/>
          <w:szCs w:val="22"/>
        </w:rPr>
        <w:t xml:space="preserve">. </w:t>
      </w:r>
      <w:r w:rsidR="00F329EA">
        <w:rPr>
          <w:sz w:val="22"/>
          <w:szCs w:val="22"/>
        </w:rPr>
        <w:t>studenog</w:t>
      </w:r>
      <w:r w:rsidRPr="00470718">
        <w:rPr>
          <w:sz w:val="22"/>
          <w:szCs w:val="22"/>
        </w:rPr>
        <w:t xml:space="preserve"> 20</w:t>
      </w:r>
      <w:r w:rsidR="00896DB7">
        <w:rPr>
          <w:sz w:val="22"/>
          <w:szCs w:val="22"/>
        </w:rPr>
        <w:t>1</w:t>
      </w:r>
      <w:r w:rsidR="00F329EA">
        <w:rPr>
          <w:sz w:val="22"/>
          <w:szCs w:val="22"/>
        </w:rPr>
        <w:t>5</w:t>
      </w:r>
      <w:r w:rsidRPr="00470718">
        <w:rPr>
          <w:sz w:val="22"/>
          <w:szCs w:val="22"/>
        </w:rPr>
        <w:t>. godine</w:t>
      </w:r>
    </w:p>
    <w:p w:rsidRDefault="000F76A0" w:rsidP="000F76A0" w:rsidR="000F76A0" w:rsidRPr="00470718">
      <w:pPr>
        <w:jc w:val="both"/>
        <w:rPr>
          <w:sz w:val="22"/>
          <w:szCs w:val="22"/>
        </w:rPr>
      </w:pPr>
    </w:p>
    <w:p w:rsidRDefault="000F76A0" w:rsidP="000F76A0" w:rsidR="000F76A0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b/>
          <w:sz w:val="22"/>
          <w:szCs w:val="22"/>
        </w:rPr>
        <w:t>Stečajni sudac:</w:t>
      </w:r>
    </w:p>
    <w:p w:rsidRDefault="000F76A0" w:rsidP="000F76A0" w:rsidR="000F76A0" w:rsidRPr="00470718">
      <w:pPr>
        <w:jc w:val="both"/>
        <w:rPr>
          <w:b/>
          <w:sz w:val="22"/>
          <w:szCs w:val="22"/>
        </w:rPr>
      </w:pPr>
    </w:p>
    <w:p w:rsidRDefault="00410957" w:rsidP="000F76A0" w:rsidR="000F76A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F76A0" w:rsidRPr="00470718">
        <w:rPr>
          <w:b/>
          <w:sz w:val="22"/>
          <w:szCs w:val="22"/>
        </w:rPr>
        <w:t>Srđan Gavranić</w:t>
      </w:r>
    </w:p>
    <w:p w:rsidRDefault="003D4C39" w:rsidP="000F76A0" w:rsidR="003D4C39">
      <w:pPr>
        <w:jc w:val="both"/>
        <w:rPr>
          <w:b/>
          <w:sz w:val="22"/>
          <w:szCs w:val="22"/>
        </w:rPr>
      </w:pPr>
    </w:p>
    <w:p w:rsidRDefault="003D4C39" w:rsidP="000F76A0" w:rsidR="003D4C39">
      <w:pPr>
        <w:jc w:val="both"/>
        <w:rPr>
          <w:b/>
          <w:sz w:val="22"/>
          <w:szCs w:val="22"/>
        </w:rPr>
      </w:pPr>
    </w:p>
    <w:p w:rsidRDefault="003D4C39" w:rsidP="000F76A0" w:rsidR="003D4C3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3D4C39" w:rsidP="003D4C39" w:rsidR="003D4C39" w:rsidRPr="003D4C39">
      <w:pPr>
        <w:numPr>
          <w:ilvl w:val="0"/>
          <w:numId w:val="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3D4C39">
        <w:rPr>
          <w:sz w:val="22"/>
          <w:szCs w:val="22"/>
        </w:rPr>
        <w:t>mrežna stranica e-oglasna ploča</w:t>
      </w:r>
      <w:r>
        <w:rPr>
          <w:sz w:val="22"/>
          <w:szCs w:val="22"/>
        </w:rPr>
        <w:t>.</w:t>
      </w:r>
    </w:p>
    <w:p w:rsidRDefault="00707F28" w:rsidR="00707F28" w:rsidRPr="00D00512">
      <w:pPr>
        <w:rPr>
          <w:b/>
          <w:sz w:val="22"/>
          <w:szCs w:val="22"/>
        </w:rPr>
      </w:pPr>
    </w:p>
    <w:sectPr w:rsidR="00707F28" w:rsidRPr="00D00512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7C2C6B"/>
    <w:multiLevelType w:val="hybridMultilevel"/>
    <w:tmpl w:val="00EC9A52"/>
    <w:lvl w:tplc="9CE6A62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9ED"/>
    <w:rsid w:val="000243E4"/>
    <w:rsid w:val="0004656C"/>
    <w:rsid w:val="00057197"/>
    <w:rsid w:val="00074409"/>
    <w:rsid w:val="000F76A0"/>
    <w:rsid w:val="001B6F49"/>
    <w:rsid w:val="00243EBC"/>
    <w:rsid w:val="003345A4"/>
    <w:rsid w:val="003D0177"/>
    <w:rsid w:val="003D01F7"/>
    <w:rsid w:val="003D4C39"/>
    <w:rsid w:val="00410957"/>
    <w:rsid w:val="004D19B7"/>
    <w:rsid w:val="005130AD"/>
    <w:rsid w:val="0054722B"/>
    <w:rsid w:val="00576736"/>
    <w:rsid w:val="00586447"/>
    <w:rsid w:val="005C31FA"/>
    <w:rsid w:val="005C796F"/>
    <w:rsid w:val="005C7AE4"/>
    <w:rsid w:val="00625240"/>
    <w:rsid w:val="00695645"/>
    <w:rsid w:val="006F5DD5"/>
    <w:rsid w:val="00707F28"/>
    <w:rsid w:val="0075229F"/>
    <w:rsid w:val="007E1212"/>
    <w:rsid w:val="00840EED"/>
    <w:rsid w:val="00862143"/>
    <w:rsid w:val="00865326"/>
    <w:rsid w:val="00896DB7"/>
    <w:rsid w:val="009618C8"/>
    <w:rsid w:val="0099296F"/>
    <w:rsid w:val="009C2DA0"/>
    <w:rsid w:val="00A04391"/>
    <w:rsid w:val="00A439ED"/>
    <w:rsid w:val="00A5011F"/>
    <w:rsid w:val="00A91827"/>
    <w:rsid w:val="00AA6886"/>
    <w:rsid w:val="00AF1B8F"/>
    <w:rsid w:val="00AF42A1"/>
    <w:rsid w:val="00B83D37"/>
    <w:rsid w:val="00BA470A"/>
    <w:rsid w:val="00C70889"/>
    <w:rsid w:val="00C9347A"/>
    <w:rsid w:val="00D00512"/>
    <w:rsid w:val="00D153DB"/>
    <w:rsid w:val="00DA457E"/>
    <w:rsid w:val="00E2622A"/>
    <w:rsid w:val="00E4619D"/>
    <w:rsid w:val="00F329EA"/>
    <w:rsid w:val="00FD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B83D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9B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9B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9B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9B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B83D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9B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9B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9B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9B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St-27/2011</izvorni_sadrzaj>
    <derivirana_varijabla naziv="DomainObject.Predmet.OznakaBroj_1">St-27/2011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Naronaplast d.o.o. Metković</izvorni_sadrzaj>
    <derivirana_varijabla naziv="DomainObject.Predmet.ProtustrankaFormated_1">  Naronaplast d.o.o. Metković</derivirana_varijabla>
  </DomainObject.Predmet.ProtustrankaFormated>
  <DomainObject.Predmet.ProtustrankaFormatedOIB>
    <izvorni_sadrzaj>  Naronaplast d.o.o. Metković, OIB 38171172103</izvorni_sadrzaj>
    <derivirana_varijabla naziv="DomainObject.Predmet.ProtustrankaFormatedOIB_1">  Naronaplast d.o.o. Metković, OIB 38171172103</derivirana_varijabla>
  </DomainObject.Predmet.ProtustrankaFormatedOIB>
  <DomainObject.Predmet.ProtustrankaFormatedWithAdress>
    <izvorni_sadrzaj> Naronaplast d.o.o. Metković, Splitska 49, 20350 Metković</izvorni_sadrzaj>
    <derivirana_varijabla naziv="DomainObject.Predmet.ProtustrankaFormatedWithAdress_1"> Naronaplast d.o.o. Metković, Splitska 49, 20350 Metković</derivirana_varijabla>
  </DomainObject.Predmet.ProtustrankaFormatedWithAdress>
  <DomainObject.Predmet.ProtustrankaFormatedWithAdressOIB>
    <izvorni_sadrzaj> Naronaplast d.o.o. Metković, OIB 38171172103, Splitska 49, 20350 Metković</izvorni_sadrzaj>
    <derivirana_varijabla naziv="DomainObject.Predmet.ProtustrankaFormatedWithAdressOIB_1"> Naronaplast d.o.o. Metković, OIB 38171172103, Splitska 49, 20350 Metković</derivirana_varijabla>
  </DomainObject.Predmet.ProtustrankaFormatedWithAdressOIB>
  <DomainObject.Predmet.ProtustrankaWithAdress>
    <izvorni_sadrzaj>Naronaplast d.o.o. Metković Splitska 49, 20350 Metković</izvorni_sadrzaj>
    <derivirana_varijabla naziv="DomainObject.Predmet.ProtustrankaWithAdress_1">Naronaplast d.o.o. Metković Splitska 49, 20350 Metković</derivirana_varijabla>
  </DomainObject.Predmet.ProtustrankaWithAdress>
  <DomainObject.Predmet.ProtustrankaWithAdressOIB>
    <izvorni_sadrzaj>Naronaplast d.o.o. Metković, OIB 38171172103, Splitska 49, 20350 Metković</izvorni_sadrzaj>
    <derivirana_varijabla naziv="DomainObject.Predmet.ProtustrankaWithAdressOIB_1">Naronaplast d.o.o. Metković, OIB 38171172103, Splitska 49, 20350 Metković</derivirana_varijabla>
  </DomainObject.Predmet.ProtustrankaWithAdressOIB>
  <DomainObject.Predmet.ProtustrankaNazivFormated>
    <izvorni_sadrzaj>Naronaplast d.o.o. Metković</izvorni_sadrzaj>
    <derivirana_varijabla naziv="DomainObject.Predmet.ProtustrankaNazivFormated_1">Naronaplast d.o.o. Metković</derivirana_varijabla>
  </DomainObject.Predmet.ProtustrankaNazivFormated>
  <DomainObject.Predmet.ProtustrankaNazivFormatedOIB>
    <izvorni_sadrzaj>Naronaplast d.o.o. Metković, OIB 38171172103</izvorni_sadrzaj>
    <derivirana_varijabla naziv="DomainObject.Predmet.ProtustrankaNazivFormatedOIB_1">Naronaplast d.o.o. Metković, OIB 38171172103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ŠIPAD  d.d. Sarajevo; Chemkop d.o.o. Koper; RH ministarstvo financija</izvorni_sadrzaj>
    <derivirana_varijabla naziv="DomainObject.Predmet.StrankaFormated_1">  ŠIPAD  d.d. Sarajevo; Chemkop d.o.o. Koper; RH ministarstvo financija</derivirana_varijabla>
  </DomainObject.Predmet.StrankaFormated>
  <DomainObject.Predmet.StrankaFormatedOIB>
    <izvorni_sadrzaj>  ŠIPAD  d.d. Sarajevo; Chemkop d.o.o. Koper; RH ministarstvo financija</izvorni_sadrzaj>
    <derivirana_varijabla naziv="DomainObject.Predmet.StrankaFormatedOIB_1">  ŠIPAD  d.d. Sarajevo; Chemkop d.o.o. Koper; RH ministarstvo financija</derivirana_varijabla>
  </DomainObject.Predmet.StrankaFormatedOIB>
  <DomainObject.Predmet.StrankaFormatedWithAdress>
    <izvorni_sadrzaj> ŠIPAD  d.d. Sarajevo, M. Tita 13, 71000 Sarajevo; Chemkop d.o.o. Koper, Pristaniška 12, Koper; RH ministarstvo financija, 10000 Zagreb</izvorni_sadrzaj>
    <derivirana_varijabla naziv="DomainObject.Predmet.StrankaFormatedWithAdress_1"> ŠIPAD  d.d. Sarajevo, M. Tita 13, 71000 Sarajevo; Chemkop d.o.o. Koper, Pristaniška 12, Koper; RH ministarstvo financija, 10000 Zagreb</derivirana_varijabla>
  </DomainObject.Predmet.StrankaFormatedWithAdress>
  <DomainObject.Predmet.StrankaFormatedWithAdressOIB>
    <izvorni_sadrzaj> ŠIPAD  d.d. Sarajevo, M. Tita 13, 71000 Sarajevo; Chemkop d.o.o. Koper, Pristaniška 12, Koper; RH ministarstvo financija, 10000 Zagreb</izvorni_sadrzaj>
    <derivirana_varijabla naziv="DomainObject.Predmet.StrankaFormatedWithAdressOIB_1"> ŠIPAD  d.d. Sarajevo, M. Tita 13, 71000 Sarajevo; Chemkop d.o.o. Koper, Pristaniška 12, Koper; RH ministarstvo financija, 10000 Zagreb</derivirana_varijabla>
  </DomainObject.Predmet.StrankaFormatedWithAdressOIB>
  <DomainObject.Predmet.StrankaWithAdress>
    <izvorni_sadrzaj>ŠIPAD  d.d. Sarajevo M. Tita 13,71000 Sarajevo,Chemkop d.o.o. Koper Pristaniška 12,Koper,RH ministarstvo financija 10000 Zagreb</izvorni_sadrzaj>
    <derivirana_varijabla naziv="DomainObject.Predmet.StrankaWithAdress_1">ŠIPAD  d.d. Sarajevo M. Tita 13,71000 Sarajevo,Chemkop d.o.o. Koper Pristaniška 12,Koper,RH ministarstvo financija 10000 Zagreb</derivirana_varijabla>
  </DomainObject.Predmet.StrankaWithAdress>
  <DomainObject.Predmet.StrankaWithAdressOIB>
    <izvorni_sadrzaj>ŠIPAD  d.d. Sarajevo, M. Tita 13,71000 Sarajevo,Chemkop d.o.o. Koper, Pristaniška 12,Koper,RH ministarstvo financija, 10000 Zagreb</izvorni_sadrzaj>
    <derivirana_varijabla naziv="DomainObject.Predmet.StrankaWithAdressOIB_1">ŠIPAD  d.d. Sarajevo, M. Tita 13,71000 Sarajevo,Chemkop d.o.o. Koper, Pristaniška 12,Koper,RH ministarstvo financija, 10000 Zagreb</derivirana_varijabla>
  </DomainObject.Predmet.StrankaWithAdressOIB>
  <DomainObject.Predmet.StrankaNazivFormated>
    <izvorni_sadrzaj>ŠIPAD  d.d. Sarajevo,Chemkop d.o.o. Koper,RH ministarstvo financija</izvorni_sadrzaj>
    <derivirana_varijabla naziv="DomainObject.Predmet.StrankaNazivFormated_1">ŠIPAD  d.d. Sarajevo,Chemkop d.o.o. Koper,RH ministarstvo financija</derivirana_varijabla>
  </DomainObject.Predmet.StrankaNazivFormated>
  <DomainObject.Predmet.StrankaNazivFormatedOIB>
    <izvorni_sadrzaj>ŠIPAD  d.d. Sarajevo,Chemkop d.o.o. Koper,RH ministarstvo financija</izvorni_sadrzaj>
    <derivirana_varijabla naziv="DomainObject.Predmet.StrankaNazivFormatedOIB_1">ŠIPAD  d.d. Sarajevo,Chemkop d.o.o. Koper,RH ministarstvo financija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774791.05</izvorni_sadrzaj>
    <derivirana_varijabla naziv="DomainObject.Predmet.TrenutnaVrijednost_1">774791.05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ŠIPAD  d.d. Sarajevo</item>
      <item>Chemkop d.o.o. Koper</item>
      <item>RH ministarstvo financija</item>
    </izvorni_sadrzaj>
    <derivirana_varijabla naziv="DomainObject.Predmet.StrankaListFormated_1">
      <item>ŠIPAD  d.d. Sarajevo</item>
      <item>Chemkop d.o.o. Koper</item>
      <item>RH ministarstvo financija</item>
    </derivirana_varijabla>
  </DomainObject.Predmet.StrankaListFormated>
  <DomainObject.Predmet.StrankaListFormatedOIB>
    <izvorni_sadrzaj>
      <item>ŠIPAD  d.d. Sarajevo</item>
      <item>Chemkop d.o.o. Koper</item>
      <item>RH ministarstvo financija</item>
    </izvorni_sadrzaj>
    <derivirana_varijabla naziv="DomainObject.Predmet.StrankaListFormatedOIB_1">
      <item>ŠIPAD  d.d. Sarajevo</item>
      <item>Chemkop d.o.o. Koper</item>
      <item>RH ministarstvo financija</item>
    </derivirana_varijabla>
  </DomainObject.Predmet.StrankaListFormatedOIB>
  <DomainObject.Predmet.StrankaListFormatedWithAdress>
    <izvorni_sadrzaj>
      <item>ŠIPAD  d.d. Sarajevo, M. Tita 13, 71000 Sarajevo</item>
      <item>Chemkop d.o.o. Koper, Pristaniška 12, Koper</item>
      <item>RH ministarstvo financija, 10000 Zagreb</item>
    </izvorni_sadrzaj>
    <derivirana_varijabla naziv="DomainObject.Predmet.StrankaListFormatedWithAdress_1">
      <item>ŠIPAD  d.d. Sarajevo, M. Tita 13, 71000 Sarajevo</item>
      <item>Chemkop d.o.o. Koper, Pristaniška 12, Koper</item>
      <item>RH ministarstvo financija, 10000 Zagreb</item>
    </derivirana_varijabla>
  </DomainObject.Predmet.StrankaListFormatedWithAdress>
  <DomainObject.Predmet.StrankaListFormatedWithAdressOIB>
    <izvorni_sadrzaj>
      <item>ŠIPAD  d.d. Sarajevo, M. Tita 13, 71000 Sarajevo</item>
      <item>Chemkop d.o.o. Koper, Pristaniška 12, Koper</item>
      <item>RH ministarstvo financija, 10000 Zagreb</item>
    </izvorni_sadrzaj>
    <derivirana_varijabla naziv="DomainObject.Predmet.StrankaListFormatedWithAdressOIB_1">
      <item>ŠIPAD  d.d. Sarajevo, M. Tita 13, 71000 Sarajevo</item>
      <item>Chemkop d.o.o. Koper, Pristaniška 12, Koper</item>
      <item>RH ministarstvo financija, 10000 Zagreb</item>
    </derivirana_varijabla>
  </DomainObject.Predmet.StrankaListFormatedWithAdressOIB>
  <DomainObject.Predmet.StrankaListNazivFormated>
    <izvorni_sadrzaj>
      <item>ŠIPAD  d.d. Sarajevo</item>
      <item>Chemkop d.o.o. Koper</item>
      <item>RH ministarstvo financija</item>
    </izvorni_sadrzaj>
    <derivirana_varijabla naziv="DomainObject.Predmet.StrankaListNazivFormated_1">
      <item>ŠIPAD  d.d. Sarajevo</item>
      <item>Chemkop d.o.o. Koper</item>
      <item>RH ministarstvo financija</item>
    </derivirana_varijabla>
  </DomainObject.Predmet.StrankaListNazivFormated>
  <DomainObject.Predmet.StrankaListNazivFormatedOIB>
    <izvorni_sadrzaj>
      <item>ŠIPAD  d.d. Sarajevo</item>
      <item>Chemkop d.o.o. Koper</item>
      <item>RH ministarstvo financija</item>
    </izvorni_sadrzaj>
    <derivirana_varijabla naziv="DomainObject.Predmet.StrankaListNazivFormatedOIB_1">
      <item>ŠIPAD  d.d. Sarajevo</item>
      <item>Chemkop d.o.o. Koper</item>
      <item>RH ministarstvo financija</item>
    </derivirana_varijabla>
  </DomainObject.Predmet.StrankaListNazivFormatedOIB>
  <DomainObject.Predmet.ProtuStrankaListFormated>
    <izvorni_sadrzaj>
      <item>Naronaplast d.o.o. Metković</item>
    </izvorni_sadrzaj>
    <derivirana_varijabla naziv="DomainObject.Predmet.ProtuStrankaListFormated_1">
      <item>Naronaplast d.o.o. Metković</item>
    </derivirana_varijabla>
  </DomainObject.Predmet.ProtuStrankaListFormated>
  <DomainObject.Predmet.ProtuStrankaListFormatedOIB>
    <izvorni_sadrzaj>
      <item>Naronaplast d.o.o. Metković, OIB 38171172103</item>
    </izvorni_sadrzaj>
    <derivirana_varijabla naziv="DomainObject.Predmet.ProtuStrankaListFormatedOIB_1">
      <item>Naronaplast d.o.o. Metković, OIB 38171172103</item>
    </derivirana_varijabla>
  </DomainObject.Predmet.ProtuStrankaListFormatedOIB>
  <DomainObject.Predmet.ProtuStrankaListFormatedWithAdress>
    <izvorni_sadrzaj>
      <item>Naronaplast d.o.o. Metković, Splitska 49, 20350 Metković</item>
    </izvorni_sadrzaj>
    <derivirana_varijabla naziv="DomainObject.Predmet.ProtuStrankaListFormatedWithAdress_1">
      <item>Naronaplast d.o.o. Metković, Splitska 49, 20350 Metković</item>
    </derivirana_varijabla>
  </DomainObject.Predmet.ProtuStrankaListFormatedWithAdress>
  <DomainObject.Predmet.ProtuStrankaListFormatedWithAdressOIB>
    <izvorni_sadrzaj>
      <item>Naronaplast d.o.o. Metković, OIB 38171172103, Splitska 49, 20350 Metković</item>
    </izvorni_sadrzaj>
    <derivirana_varijabla naziv="DomainObject.Predmet.ProtuStrankaListFormatedWithAdressOIB_1">
      <item>Naronaplast d.o.o. Metković, OIB 38171172103, Splitska 49, 20350 Metković</item>
    </derivirana_varijabla>
  </DomainObject.Predmet.ProtuStrankaListFormatedWithAdressOIB>
  <DomainObject.Predmet.ProtuStrankaListNazivFormated>
    <izvorni_sadrzaj>
      <item>Naronaplast d.o.o. Metković</item>
    </izvorni_sadrzaj>
    <derivirana_varijabla naziv="DomainObject.Predmet.ProtuStrankaListNazivFormated_1">
      <item>Naronaplast d.o.o. Metković</item>
    </derivirana_varijabla>
  </DomainObject.Predmet.ProtuStrankaListNazivFormated>
  <DomainObject.Predmet.ProtuStrankaListNazivFormatedOIB>
    <izvorni_sadrzaj>
      <item>Naronaplast d.o.o. Metković, OIB 38171172103</item>
    </izvorni_sadrzaj>
    <derivirana_varijabla naziv="DomainObject.Predmet.ProtuStrankaListNazivFormatedOIB_1">
      <item>Naronaplast d.o.o. Metković, OIB 38171172103</item>
    </derivirana_varijabla>
  </DomainObject.Predmet.ProtuStrankaListNazivFormatedOIB>
  <DomainObject.Predmet.OstaliListFormated>
    <izvorni_sadrzaj>
      <item>ŽDO Dubrovnik</item>
      <item>Pero Vićan</item>
      <item>DAVOR POKOVIĆ</item>
      <item>Odv. Marijo Kaznačić</item>
      <item>odv. DAvor Poković</item>
      <item>Ivanka Sušić</item>
      <item>Stipe Obrvan</item>
    </izvorni_sadrzaj>
    <derivirana_varijabla naziv="DomainObject.Predmet.OstaliListFormated_1">
      <item>ŽDO Dubrovnik</item>
      <item>Pero Vićan</item>
      <item>DAVOR POKOVIĆ</item>
      <item>Odv. Marijo Kaznačić</item>
      <item>odv. DAvor Poković</item>
      <item>Ivanka Sušić</item>
      <item>Stipe Obrvan</item>
    </derivirana_varijabla>
  </DomainObject.Predmet.OstaliListFormated>
  <DomainObject.Predmet.OstaliListFormatedOIB>
    <izvorni_sadrzaj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izvorni_sadrzaj>
    <derivirana_varijabla naziv="DomainObject.Predmet.OstaliListFormatedOIB_1"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derivirana_varijabla>
  </DomainObject.Predmet.OstaliListFormatedOIB>
  <DomainObject.Predmet.OstaliListFormatedWithAdress>
    <izvorni_sadrzaj>
      <item>ŽDO Dubrovnik</item>
      <item>Pero Vićan, 20000 Dubrovnik</item>
      <item>DAVOR POKOVIĆ</item>
      <item>Odv. Marijo Kaznačić</item>
      <item>odv. DAvor Poković</item>
      <item>Ivanka Sušić, Gornji Kono 56, 20000 Dubrovnik</item>
      <item>Stipe Obrvan, Trg bana Josipa Jelačića 1, 20350 Metković</item>
    </izvorni_sadrzaj>
    <derivirana_varijabla naziv="DomainObject.Predmet.OstaliListFormatedWithAdress_1">
      <item>ŽDO Dubrovnik</item>
      <item>Pero Vićan, 20000 Dubrovnik</item>
      <item>DAVOR POKOVIĆ</item>
      <item>Odv. Marijo Kaznačić</item>
      <item>odv. DAvor Poković</item>
      <item>Ivanka Sušić, Gornji Kono 56, 20000 Dubrovnik</item>
      <item>Stipe Obrvan, Trg bana Josipa Jelačića 1, 20350 Metković</item>
    </derivirana_varijabla>
  </DomainObject.Predmet.OstaliListFormatedWithAdress>
  <DomainObject.Predmet.OstaliListFormatedWithAdressOIB>
    <izvorni_sadrzaj>
      <item>ŽDO Dubrovnik</item>
      <item>Pero Vićan, 20000 Dubrovnik</item>
      <item>DAVOR POKOVIĆ</item>
      <item>Odv. Marijo Kaznačić</item>
      <item>odv. DAvor Poković</item>
      <item>Ivanka Sušić, OIB 74811324266, Gornji Kono 56, 20000 Dubrovnik</item>
      <item>Stipe Obrvan, OIB 02877735473, Trg bana Josipa Jelačića 1, 20350 Metković</item>
    </izvorni_sadrzaj>
    <derivirana_varijabla naziv="DomainObject.Predmet.OstaliListFormatedWithAdressOIB_1">
      <item>ŽDO Dubrovnik</item>
      <item>Pero Vićan, 20000 Dubrovnik</item>
      <item>DAVOR POKOVIĆ</item>
      <item>Odv. Marijo Kaznačić</item>
      <item>odv. DAvor Poković</item>
      <item>Ivanka Sušić, OIB 74811324266, Gornji Kono 56, 20000 Dubrovnik</item>
      <item>Stipe Obrvan, OIB 02877735473, Trg bana Josipa Jelačića 1, 20350 Metković</item>
    </derivirana_varijabla>
  </DomainObject.Predmet.OstaliListFormatedWithAdressOIB>
  <DomainObject.Predmet.OstaliListNazivFormated>
    <izvorni_sadrzaj>
      <item>ŽDO Dubrovnik</item>
      <item>Pero Vićan</item>
      <item>DAVOR POKOVIĆ</item>
      <item>Odv. Marijo Kaznačić</item>
      <item>odv. DAvor Poković</item>
      <item>Ivanka Sušić</item>
      <item>Stipe Obrvan</item>
    </izvorni_sadrzaj>
    <derivirana_varijabla naziv="DomainObject.Predmet.OstaliListNazivFormated_1">
      <item>ŽDO Dubrovnik</item>
      <item>Pero Vićan</item>
      <item>DAVOR POKOVIĆ</item>
      <item>Odv. Marijo Kaznačić</item>
      <item>odv. DAvor Poković</item>
      <item>Ivanka Sušić</item>
      <item>Stipe Obrvan</item>
    </derivirana_varijabla>
  </DomainObject.Predmet.OstaliListNazivFormated>
  <DomainObject.Predmet.OstaliListNazivFormatedOIB>
    <izvorni_sadrzaj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izvorni_sadrzaj>
    <derivirana_varijabla naziv="DomainObject.Predmet.OstaliListNazivFormatedOIB_1"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Naronaplast d.o.o. Metković</izvorni_sadrzaj>
    <derivirana_varijabla naziv="DomainObject.Predmet.ProtustrankaIDrugi_1">Naronaplast d.o.o. Metković</derivirana_varijabla>
  </DomainObject.Predmet.ProtustrankaIDrugi>
  <DomainObject.Predmet.StrankaIDrugiAdressOIB>
    <izvorni_sadrzaj>RH ministarstvo financija, 10000 Zagreb i dr.</izvorni_sadrzaj>
    <derivirana_varijabla naziv="DomainObject.Predmet.StrankaIDrugiAdressOIB_1">RH ministarstvo financija, 10000 Zagreb i dr.</derivirana_varijabla>
  </DomainObject.Predmet.StrankaIDrugiAdressOIB>
  <DomainObject.Predmet.ProtustrankaIDrugiAdressOIB>
    <izvorni_sadrzaj>Naronaplast d.o.o. Metković, OIB 38171172103, Splitska 49, 20350 Metković</izvorni_sadrzaj>
    <derivirana_varijabla naziv="DomainObject.Predmet.ProtustrankaIDrugiAdressOIB_1">Naronaplast d.o.o. Metković, OIB 38171172103, Splitska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Dubrovnik</item>
      <item>Pero Vićan</item>
      <item>ŠIPAD  d.d. Sarajevo</item>
      <item>Naronaplast d.o.o. Metković</item>
      <item>Chemkop d.o.o. Koper</item>
      <item>DAVOR POKOVIĆ</item>
      <item>Odv. Marijo Kaznačić</item>
      <item>RH ministarstvo financija</item>
      <item>odv. DAvor Poković</item>
      <item>Ivanka Sušić</item>
      <item>Stipe Obrvan</item>
    </izvorni_sadrzaj>
    <derivirana_varijabla naziv="DomainObject.Predmet.SudioniciListNaziv_1">
      <item>ŽDO Dubrovnik</item>
      <item>Pero Vićan</item>
      <item>ŠIPAD  d.d. Sarajevo</item>
      <item>Naronaplast d.o.o. Metković</item>
      <item>Chemkop d.o.o. Koper</item>
      <item>DAVOR POKOVIĆ</item>
      <item>Odv. Marijo Kaznačić</item>
      <item>RH ministarstvo financija</item>
      <item>odv. DAvor Poković</item>
      <item>Ivanka Sušić</item>
      <item>Stipe Obrvan</item>
    </derivirana_varijabla>
  </DomainObject.Predmet.SudioniciListNaziv>
  <DomainObject.Predmet.SudioniciListAdressOIB>
    <izvorni_sadrzaj>
      <item>ŽDO Dubrovnik</item>
      <item>Pero Vićan, 20000 Dubrovnik</item>
      <item>ŠIPAD  d.d. Sarajevo, M. Tita 13,71000 Sarajevo</item>
      <item>Naronaplast d.o.o. Metković, OIB 38171172103, Splitska 49,20350 Metković</item>
      <item>Chemkop d.o.o. Koper, Pristaniška 12,Koper</item>
      <item>DAVOR POKOVIĆ</item>
      <item>Odv. Marijo Kaznačić</item>
      <item>RH ministarstvo financija, 10000 Zagreb</item>
      <item>odv. DAvor Poković</item>
      <item>Ivanka Sušić, OIB 74811324266, Gornji Kono 56,20000 Dubrovnik</item>
      <item>Stipe Obrvan, OIB 02877735473, Trg bana Josipa Jelačića 1,20350 Metković</item>
    </izvorni_sadrzaj>
    <derivirana_varijabla naziv="DomainObject.Predmet.SudioniciListAdressOIB_1">
      <item>ŽDO Dubrovnik</item>
      <item>Pero Vićan, 20000 Dubrovnik</item>
      <item>ŠIPAD  d.d. Sarajevo, M. Tita 13,71000 Sarajevo</item>
      <item>Naronaplast d.o.o. Metković, OIB 38171172103, Splitska 49,20350 Metković</item>
      <item>Chemkop d.o.o. Koper, Pristaniška 12,Koper</item>
      <item>DAVOR POKOVIĆ</item>
      <item>Odv. Marijo Kaznačić</item>
      <item>RH ministarstvo financija, 10000 Zagreb</item>
      <item>odv. DAvor Poković</item>
      <item>Ivanka Sušić, OIB 74811324266, Gornji Kono 56,20000 Dubrovnik</item>
      <item>Stipe Obrvan, OIB 02877735473, Trg bana Josipa Jelačića 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38171172103</item>
      <item>, OIB null</item>
      <item>, OIB null</item>
      <item>, OIB null</item>
      <item>, OIB null</item>
      <item>, OIB null</item>
      <item>, OIB 74811324266</item>
      <item>, OIB 02877735473</item>
    </izvorni_sadrzaj>
    <derivirana_varijabla naziv="DomainObject.Predmet.SudioniciListNazivOIB_1">
      <item>, OIB null</item>
      <item>, OIB null</item>
      <item>, OIB null</item>
      <item>, OIB 38171172103</item>
      <item>, OIB null</item>
      <item>, OIB null</item>
      <item>, OIB null</item>
      <item>, OIB null</item>
      <item>, OIB null</item>
      <item>, OIB 74811324266</item>
      <item>, OIB 02877735473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135</properties:Words>
  <properties:Characters>769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2015-11-20T08:45:00Z</dcterms:created>
  <dc:creator>Ante Kačić</dc:creator>
  <cp:lastModifiedBy>Srđan Gavranić</cp:lastModifiedBy>
  <cp:lastPrinted>2014-08-12T14:40:00Z</cp:lastPrinted>
  <dcterms:modified xmlns:xsi="http://www.w3.org/2001/XMLSchema-instance" xsi:type="dcterms:W3CDTF">2015-11-20T08:57:00Z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