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e1d2" w14:paraId="c9ce1d2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St-3</w:t>
      </w:r>
      <w:r w:rsidR="005375AB">
        <w:rPr>
          <w:rFonts w:hAnsi="Times New Roman" w:ascii="Times New Roman"/>
          <w:szCs w:val="24"/>
          <w:lang w:val="hr-HR"/>
        </w:rPr>
        <w:t>61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5375AB">
        <w:rPr>
          <w:rFonts w:hAnsi="Times New Roman" w:ascii="Times New Roman"/>
          <w:szCs w:val="24"/>
          <w:lang w:val="hr-HR"/>
        </w:rPr>
        <w:t>BREZAART – ZELENA ARHITEKTURA jednos</w:t>
      </w:r>
      <w:r w:rsidR="00181FDF">
        <w:rPr>
          <w:rFonts w:hAnsi="Times New Roman" w:ascii="Times New Roman"/>
          <w:szCs w:val="24"/>
          <w:lang w:val="hr-HR"/>
        </w:rPr>
        <w:t xml:space="preserve">tavno društvo s ograničenom odgovornošću za usluge, </w:t>
      </w:r>
      <w:r w:rsidR="005375AB">
        <w:rPr>
          <w:rFonts w:hAnsi="Times New Roman" w:ascii="Times New Roman"/>
          <w:szCs w:val="24"/>
          <w:lang w:val="hr-HR"/>
        </w:rPr>
        <w:t>Breznik Plešivički, Breznik Plešivički 8</w:t>
      </w:r>
      <w:r w:rsidR="00181FDF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5375AB">
        <w:rPr>
          <w:rFonts w:hAnsi="Times New Roman" w:ascii="Times New Roman"/>
          <w:szCs w:val="24"/>
          <w:lang w:val="hr-HR"/>
        </w:rPr>
        <w:t>85100995409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181FDF">
        <w:rPr>
          <w:rFonts w:hAnsi="Times New Roman" w:ascii="Times New Roman"/>
          <w:szCs w:val="24"/>
          <w:lang w:val="hr-HR"/>
        </w:rPr>
        <w:t>6</w:t>
      </w:r>
      <w:r w:rsidR="00E92428" w:rsidRPr="00E92428">
        <w:rPr>
          <w:rFonts w:hAnsi="Times New Roman" w:ascii="Times New Roman"/>
          <w:szCs w:val="24"/>
          <w:lang w:val="hr-HR"/>
        </w:rPr>
        <w:t xml:space="preserve">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5375AB">
        <w:rPr>
          <w:rFonts w:hAnsi="Times New Roman" w:ascii="Times New Roman"/>
          <w:szCs w:val="24"/>
          <w:lang w:val="hr-HR"/>
        </w:rPr>
        <w:t>BREZAART – ZELENA ARHITEKTURA jednostavno društvo s ograničenom odgovornošću za usluge, Breznik Plešivički, Breznik Plešivički 8,</w:t>
      </w:r>
      <w:r w:rsidR="005375AB" w:rsidRPr="00E92428">
        <w:rPr>
          <w:rFonts w:hAnsi="Times New Roman" w:ascii="Times New Roman"/>
          <w:szCs w:val="24"/>
          <w:lang w:val="hr-HR"/>
        </w:rPr>
        <w:t xml:space="preserve"> OIB </w:t>
      </w:r>
      <w:r w:rsidR="005375AB">
        <w:rPr>
          <w:rFonts w:hAnsi="Times New Roman" w:ascii="Times New Roman"/>
          <w:szCs w:val="24"/>
          <w:lang w:val="hr-HR"/>
        </w:rPr>
        <w:t>85100995409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181FDF">
        <w:rPr>
          <w:rFonts w:hAnsi="Times New Roman" w:ascii="Times New Roman"/>
          <w:szCs w:val="24"/>
          <w:lang w:val="hr-HR"/>
        </w:rPr>
        <w:t xml:space="preserve">26. </w:t>
      </w:r>
      <w:r w:rsidR="005375AB">
        <w:rPr>
          <w:rFonts w:hAnsi="Times New Roman" w:ascii="Times New Roman"/>
          <w:szCs w:val="24"/>
          <w:lang w:val="hr-HR"/>
        </w:rPr>
        <w:t>svibnja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181FDF">
        <w:rPr>
          <w:rFonts w:hAnsi="Times New Roman" w:ascii="Times New Roman"/>
          <w:szCs w:val="24"/>
        </w:rPr>
        <w:t xml:space="preserve">26. </w:t>
      </w:r>
      <w:r w:rsidR="005375AB">
        <w:rPr>
          <w:rFonts w:hAnsi="Times New Roman" w:ascii="Times New Roman"/>
          <w:szCs w:val="24"/>
        </w:rPr>
        <w:t>svibnja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5375AB">
        <w:rPr>
          <w:rFonts w:hAnsi="Times New Roman" w:ascii="Times New Roman"/>
          <w:szCs w:val="24"/>
        </w:rPr>
        <w:t xml:space="preserve">10,30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5375AB">
        <w:rPr>
          <w:rFonts w:hAnsi="Times New Roman" w:ascii="Times New Roman"/>
          <w:szCs w:val="24"/>
        </w:rPr>
        <w:t xml:space="preserve">Biserka Šmit-Sabolić, Kutina Crkvena 26 </w:t>
      </w:r>
      <w:r w:rsidR="00AD03AF" w:rsidRPr="00E92428">
        <w:rPr>
          <w:rFonts w:hAnsi="Times New Roman" w:ascii="Times New Roman"/>
          <w:szCs w:val="24"/>
        </w:rPr>
        <w:t xml:space="preserve">(OIB </w:t>
      </w:r>
      <w:r w:rsidR="005375AB">
        <w:rPr>
          <w:rFonts w:hAnsi="Times New Roman" w:ascii="Times New Roman"/>
          <w:szCs w:val="24"/>
        </w:rPr>
        <w:t>63081779137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5375AB">
        <w:rPr>
          <w:rFonts w:hAnsi="Times New Roman" w:ascii="Times New Roman"/>
          <w:szCs w:val="24"/>
          <w:lang w:val="hr-HR"/>
        </w:rPr>
        <w:t>BREZAART – ZELENA ARHITEKTURA jednostavno društvo s ograničenom odgovornošću za usluge, Breznik Plešivički, Breznik Plešivički 8,</w:t>
      </w:r>
      <w:r w:rsidR="005375AB" w:rsidRPr="00E92428">
        <w:rPr>
          <w:rFonts w:hAnsi="Times New Roman" w:ascii="Times New Roman"/>
          <w:szCs w:val="24"/>
          <w:lang w:val="hr-HR"/>
        </w:rPr>
        <w:t xml:space="preserve"> OIB </w:t>
      </w:r>
      <w:r w:rsidR="005375AB">
        <w:rPr>
          <w:rFonts w:hAnsi="Times New Roman" w:ascii="Times New Roman"/>
          <w:szCs w:val="24"/>
          <w:lang w:val="hr-HR"/>
        </w:rPr>
        <w:t>85100995409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181FDF">
        <w:rPr>
          <w:rFonts w:hAnsi="Times New Roman" w:ascii="Times New Roman"/>
          <w:lang w:val="hr-HR"/>
        </w:rPr>
        <w:t>26.</w:t>
      </w:r>
      <w:r w:rsidR="005375AB">
        <w:rPr>
          <w:rFonts w:hAnsi="Times New Roman" w:ascii="Times New Roman"/>
          <w:lang w:val="hr-HR"/>
        </w:rPr>
        <w:t xml:space="preserve"> svibnja</w:t>
      </w:r>
      <w:r w:rsidR="00181FDF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0A65C3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A65C3" w:rsidR="000A65C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0A65C3" w:rsidR="000A65C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0A65C3" w:rsidR="000A65C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0A65C3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C98" w:rsidP="00AD03AF" w:rsidR="00633C98">
      <w:r>
        <w:separator/>
      </w:r>
    </w:p>
  </w:endnote>
  <w:endnote w:id="0" w:type="continuationSeparator">
    <w:p w:rsidRDefault="00633C98" w:rsidP="00AD03AF" w:rsidR="0063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5C3" w:rsidRPr="000A65C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C98" w:rsidP="00AD03AF" w:rsidR="00633C98">
      <w:r>
        <w:separator/>
      </w:r>
    </w:p>
  </w:footnote>
  <w:footnote w:id="0" w:type="continuationSeparator">
    <w:p w:rsidRDefault="00633C98" w:rsidP="00AD03AF" w:rsidR="00633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St-3</w:t>
    </w:r>
    <w:r w:rsidR="005375AB">
      <w:rPr>
        <w:rFonts w:hAnsi="Times New Roman" w:ascii="Times New Roman"/>
        <w:szCs w:val="24"/>
        <w:lang w:val="hr-HR"/>
      </w:rPr>
      <w:t>61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A65C3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8081A"/>
    <w:rsid w:val="004A564C"/>
    <w:rsid w:val="005375AB"/>
    <w:rsid w:val="0058481B"/>
    <w:rsid w:val="005909A0"/>
    <w:rsid w:val="005D2ED8"/>
    <w:rsid w:val="005E38F1"/>
    <w:rsid w:val="00633C98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C17F5"/>
    <w:rsid w:val="00AD03AF"/>
    <w:rsid w:val="00AF421C"/>
    <w:rsid w:val="00B00402"/>
    <w:rsid w:val="00B062EF"/>
    <w:rsid w:val="00B453F7"/>
    <w:rsid w:val="00BF08B5"/>
    <w:rsid w:val="00C22E70"/>
    <w:rsid w:val="00CB7B4E"/>
    <w:rsid w:val="00CE7AFA"/>
    <w:rsid w:val="00DF3E1D"/>
    <w:rsid w:val="00E01C41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BREZAART - ZELENA ARHITEKTURA jednostavno društvo s ograničenom odgovornošću za usluge zastupanog po punomoćniku Vesna Horvat</izvorni_sadrzaj>
    <derivirana_varijabla naziv="DomainObject.Predmet.ProtustrankaFormated_1">  BREZAART - ZELENA ARHITEKTURA jednostavno društvo s ograničenom odgovornošću za usluge zastupanog po punomoćniku Vesna Horvat</derivirana_varijabla>
  </DomainObject.Predmet.ProtustrankaFormated>
  <DomainObject.Predmet.ProtustrankaFormatedOIB>
    <izvorni_sadrzaj>  BREZAART - ZELENA ARHITEKTURA jednostavno društvo s ograničenom odgovornošću za usluge, OIB 85100995409 zastupanog po punomoćniku Vesna Horvat</izvorni_sadrzaj>
    <derivirana_varijabla naziv="DomainObject.Predmet.ProtustrankaFormatedOIB_1">  BREZAART - ZELENA ARHITEKTURA jednostavno društvo s ograničenom odgovornošću za usluge, OIB 85100995409 zastupanog po punomoćniku Vesna Horvat</derivirana_varijabla>
  </DomainObject.Predmet.ProtustrankaFormatedOIB>
  <DomainObject.Predmet.ProtustrankaFormatedWithAdress>
    <izvorni_sadrzaj> BREZAART - ZELENA ARHITEKTURA jednostavno društvo s ograničenom odgovornošću za usluge, Breznik Plešivički 8, 10450 Breznik Plešivički zastupanog po punomoćniku Vesna Horvat</izvorni_sadrzaj>
    <derivirana_varijabla naziv="DomainObject.Predmet.ProtustrankaFormatedWithAdress_1"> BREZAART - ZELENA ARHITEKTURA jednostavno društvo s ograničenom odgovornošću za usluge, Breznik Plešivički 8, 10450 Breznik Plešivički zastupanog po punomoćniku Vesna Horvat</derivirana_varijabla>
  </DomainObject.Predmet.ProtustrankaFormatedWithAdress>
  <DomainObject.Predmet.ProtustrankaFormatedWithAdressOIB>
    <izvorni_sadrzaj> BREZAART - ZELENA ARHITEKTURA jednostavno društvo s ograničenom odgovornošću za usluge, OIB 85100995409, Breznik Plešivički 8, 10450 Breznik Plešivički zastupanog po punomoćniku Vesna Horvat</izvorni_sadrzaj>
    <derivirana_varijabla naziv="DomainObject.Predmet.ProtustrankaFormatedWithAdressOIB_1"> BREZAART - ZELENA ARHITEKTURA jednostavno društvo s ograničenom odgovornošću za usluge, OIB 85100995409, Breznik Plešivički 8, 10450 Breznik Plešivički zastupanog po punomoćniku Vesna Horvat</derivirana_varijabla>
  </DomainObject.Predmet.ProtustrankaFormatedWithAdressOIB>
  <DomainObject.Predmet.ProtustrankaWithAdress>
    <izvorni_sadrzaj>BREZAART - ZELENA ARHITEKTURA jednostavno društvo s ograničenom odgovornošću za usluge Breznik Plešivički 8, 10450 Breznik Plešivički</izvorni_sadrzaj>
    <derivirana_varijabla naziv="DomainObject.Predmet.ProtustrankaWithAdress_1">BREZAART - ZELENA ARHITEKTURA jednostavno društvo s ograničenom odgovornošću za usluge Breznik Plešivički 8, 10450 Breznik Plešivički</derivirana_varijabla>
  </DomainObject.Predmet.ProtustrankaWithAdress>
  <DomainObject.Predmet.ProtustrankaWithAdressOIB>
    <izvorni_sadrzaj>BREZAART - ZELENA ARHITEKTURA jednostavno društvo s ograničenom odgovornošću za usluge, OIB 85100995409, Breznik Plešivički 8, 10450 Breznik Plešivički</izvorni_sadrzaj>
    <derivirana_varijabla naziv="DomainObject.Predmet.ProtustrankaWithAdressOIB_1">BREZAART - ZELENA ARHITEKTURA jednostavno društvo s ograničenom odgovornošću za usluge, OIB 85100995409, Breznik Plešivički 8, 10450 Breznik Plešivički</derivirana_varijabla>
  </DomainObject.Predmet.ProtustrankaWithAdressOIB>
  <DomainObject.Predmet.ProtustrankaNazivFormated>
    <izvorni_sadrzaj>BREZAART - ZELENA ARHITEKTURA jednostavno društvo s ograničenom odgovornošću za usluge</izvorni_sadrzaj>
    <derivirana_varijabla naziv="DomainObject.Predmet.ProtustrankaNazivFormated_1">BREZAART - ZELENA ARHITEKTURA jednostavno društvo s ograničenom odgovornošću za usluge</derivirana_varijabla>
  </DomainObject.Predmet.ProtustrankaNazivFormated>
  <DomainObject.Predmet.ProtustrankaNazivFormatedOIB>
    <izvorni_sadrzaj>BREZAART - ZELENA ARHITEKTURA jednostavno društvo s ograničenom odgovornošću za usluge, OIB 85100995409</izvorni_sadrzaj>
    <derivirana_varijabla naziv="DomainObject.Predmet.ProtustrankaNazivFormatedOIB_1">BREZAART - ZELENA ARHITEKTURA jednostavno društvo s ograničenom odgovornošću za usluge, OIB 85100995409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BREZAART - ZELENA ARHITEKTURA jednostavno društvo s ograničenom odgovornošću za usluge zastupanog po punomoćniku Vesna Horvat</item>
    </izvorni_sadrzaj>
    <derivirana_varijabla naziv="DomainObject.Predmet.ProtuStrankaListFormated_1">
      <item>BREZAART - ZELENA ARHITEKTURA jednostavno društvo s ograničenom odgovornošću za usluge zastupanog po punomoćniku Vesna Horvat</item>
    </derivirana_varijabla>
  </DomainObject.Predmet.ProtuStrankaListFormated>
  <DomainObject.Predmet.ProtuStrankaListFormatedOIB>
    <izvorni_sadrzaj>
      <item>BREZAART - ZELENA ARHITEKTURA jednostavno društvo s ograničenom odgovornošću za usluge, OIB 85100995409 zastupanog po punomoćniku Vesna Horvat</item>
    </izvorni_sadrzaj>
    <derivirana_varijabla naziv="DomainObject.Predmet.ProtuStrankaListFormatedOIB_1">
      <item>BREZAART - ZELENA ARHITEKTURA jednostavno društvo s ograničenom odgovornošću za usluge, OIB 85100995409 zastupanog po punomoćniku Vesna Horvat</item>
    </derivirana_varijabla>
  </DomainObject.Predmet.ProtuStrankaListFormatedOIB>
  <DomainObject.Predmet.ProtuStrankaListFormatedWithAdress>
    <izvorni_sadrzaj>
      <item>BREZAART - ZELENA ARHITEKTURA jednostavno društvo s ograničenom odgovornošću za usluge, Breznik Plešivički 8, 10450 Breznik Plešivički zastupanog po punomoćniku Vesna Horvat</item>
    </izvorni_sadrzaj>
    <derivirana_varijabla naziv="DomainObject.Predmet.ProtuStrankaListFormatedWithAdress_1">
      <item>BREZAART - ZELENA ARHITEKTURA jednostavno društvo s ograničenom odgovornošću za usluge, Breznik Plešivički 8, 10450 Breznik Plešivički zastupanog po punomoćniku Vesna Horvat</item>
    </derivirana_varijabla>
  </DomainObject.Predmet.ProtuStrankaListFormatedWithAdress>
  <DomainObject.Predmet.ProtuStrankaListFormatedWithAdressOIB>
    <izvorni_sadrzaj>
      <item>BREZAART - ZELENA ARHITEKTURA jednostavno društvo s ograničenom odgovornošću za usluge, OIB 85100995409, Breznik Plešivički 8, 10450 Breznik Plešivički zastupanog po punomoćniku Vesna Horvat</item>
    </izvorni_sadrzaj>
    <derivirana_varijabla naziv="DomainObject.Predmet.ProtuStrankaListFormatedWithAdressOIB_1">
      <item>BREZAART - ZELENA ARHITEKTURA jednostavno društvo s ograničenom odgovornošću za usluge, OIB 85100995409, Breznik Plešivički 8, 10450 Breznik Plešivički zastupanog po punomoćniku Vesna Horvat</item>
    </derivirana_varijabla>
  </DomainObject.Predmet.ProtuStrankaListFormatedWithAdressOIB>
  <DomainObject.Predmet.ProtuStrankaListNazivFormated>
    <izvorni_sadrzaj>
      <item>BREZAART - ZELENA ARHITEKTURA jednostavno društvo s ograničenom odgovornošću za usluge</item>
    </izvorni_sadrzaj>
    <derivirana_varijabla naziv="DomainObject.Predmet.ProtuStrankaListNazivFormated_1">
      <item>BREZAART - ZELENA ARHITEKTURA jednostavno društvo s ograničenom odgovornošću za usluge</item>
    </derivirana_varijabla>
  </DomainObject.Predmet.ProtuStrankaListNazivFormated>
  <DomainObject.Predmet.ProtuStrankaListNazivFormatedOIB>
    <izvorni_sadrzaj>
      <item>BREZAART - ZELENA ARHITEKTURA jednostavno društvo s ograničenom odgovornošću za usluge, OIB 85100995409</item>
    </izvorni_sadrzaj>
    <derivirana_varijabla naziv="DomainObject.Predmet.ProtuStrankaListNazivFormatedOIB_1">
      <item>BREZAART - ZELENA ARHITEKTURA jednostavno društvo s ograničenom odgovornošću za usluge, OIB 85100995409</item>
    </derivirana_varijabla>
  </DomainObject.Predmet.ProtuStrankaListNazivFormatedOIB>
  <DomainObject.Predmet.OstaliListFormated>
    <izvorni_sadrzaj>
      <item>Vesna Horvat punomoćnik sudionika u postupku BREZAART - ZELENA ARHITEKTURA jednostavno društvo s ograničenom odgovornošću za usluge</item>
    </izvorni_sadrzaj>
    <derivirana_varijabla naziv="DomainObject.Predmet.OstaliListFormated_1">
      <item>Vesna Horvat punomoćnik sudionika u postupku BREZAART - ZELENA ARHITEKTURA jednostavno društvo s ograničenom odgovornošću za usluge</item>
    </derivirana_varijabla>
  </DomainObject.Predmet.OstaliListFormated>
  <DomainObject.Predmet.OstaliListFormatedOIB>
    <izvorni_sadrzaj>
      <item>Vesna Horvat, OIB 31994252981 punomoćnik sudionika u postupku BREZAART - ZELENA ARHITEKTURA jednostavno društvo s ograničenom odgovornošću za usluge</item>
    </izvorni_sadrzaj>
    <derivirana_varijabla naziv="DomainObject.Predmet.OstaliListFormatedOIB_1">
      <item>Vesna Horvat, OIB 31994252981 punomoćnik sudionika u postupku BREZAART - ZELENA ARHITEKTURA jednostavno društvo s ograničenom odgovornošću za usluge</item>
    </derivirana_varijabla>
  </DomainObject.Predmet.OstaliListFormatedOIB>
  <DomainObject.Predmet.OstaliListFormatedWithAdress>
    <izvorni_sadrzaj>
      <item>Vesna Horvat, Siget 15/c, 10000 Zagreb punomoćnik sudionika u postupku BREZAART - ZELENA ARHITEKTURA jednostavno društvo s ograničenom odgovornošću za usluge</item>
    </izvorni_sadrzaj>
    <derivirana_varijabla naziv="DomainObject.Predmet.OstaliListFormatedWithAdress_1">
      <item>Vesna Horvat, Siget 15/c, 10000 Zagreb punomoćnik sudionika u postupku BREZAART - ZELENA ARHITEKTURA jednostavno društvo s ograničenom odgovornošću za usluge</item>
    </derivirana_varijabla>
  </DomainObject.Predmet.OstaliListFormatedWithAdress>
  <DomainObject.Predmet.OstaliListFormatedWithAdressOIB>
    <izvorni_sadrzaj>
      <item>Vesna Horvat, OIB 31994252981, Siget 15/c, 10000 Zagreb punomoćnik sudionika u postupku BREZAART - ZELENA ARHITEKTURA jednostavno društvo s ograničenom odgovornošću za usluge</item>
    </izvorni_sadrzaj>
    <derivirana_varijabla naziv="DomainObject.Predmet.OstaliListFormatedWithAdressOIB_1">
      <item>Vesna Horvat, OIB 31994252981, Siget 15/c, 10000 Zagreb punomoćnik sudionika u postupku BREZAART - ZELENA ARHITEKTURA jednostavno društvo s ograničenom odgovornošću za usluge</item>
    </derivirana_varijabla>
  </DomainObject.Predmet.OstaliListFormatedWithAdressOIB>
  <DomainObject.Predmet.OstaliListNazivFormated>
    <izvorni_sadrzaj>
      <item>Vesna Horvat</item>
    </izvorni_sadrzaj>
    <derivirana_varijabla naziv="DomainObject.Predmet.OstaliListNazivFormated_1">
      <item>Vesna Horvat</item>
    </derivirana_varijabla>
  </DomainObject.Predmet.OstaliListNazivFormated>
  <DomainObject.Predmet.OstaliListNazivFormatedOIB>
    <izvorni_sadrzaj>
      <item>Vesna Horvat, OIB 31994252981</item>
    </izvorni_sadrzaj>
    <derivirana_varijabla naziv="DomainObject.Predmet.OstaliListNazivFormatedOIB_1">
      <item>Vesna Horvat, OIB 31994252981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BREZAART - ZELENA ARHITEKTURA jednostavno društvo s ograničenom odgovornošću za usluge</izvorni_sadrzaj>
    <derivirana_varijabla naziv="DomainObject.Predmet.ProtustrankaIDrugi_1">BREZAART - ZELENA ARHITEKTURA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BREZAART - ZELENA ARHITEKTURA jednostavno društvo s ograničenom odgovornošću za usluge, OIB 85100995409, Breznik Plešivički 8, 10450 Breznik Plešivički</izvorni_sadrzaj>
    <derivirana_varijabla naziv="DomainObject.Predmet.ProtustrankaIDrugiAdressOIB_1">BREZAART - ZELENA ARHITEKTURA jednostavno društvo s ograničenom odgovornošću za usluge, OIB 85100995409, Breznik Plešivički 8, 10450 Breznik Plešivički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BREZAART - ZELENA ARHITEKTURA jednostavno društvo s ograničenom odgovornošću za usluge</item>
      <item>Vesna Horvat</item>
    </izvorni_sadrzaj>
    <derivirana_varijabla naziv="DomainObject.Predmet.SudioniciListNaziv_1">
      <item>FINA Regionalni centar Zagreb</item>
      <item>BREZAART - ZELENA ARHITEKTURA jednostavno društvo s ograničenom odgovornošću za usluge</item>
      <item>Vesna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BREZAART - ZELENA ARHITEKTURA jednostavno društvo s ograničenom odgovornošću za usluge, OIB 85100995409, Breznik Plešivički 8,10450 Breznik Plešivički</item>
      <item>Vesna Horvat, OIB 31994252981, Siget 15/c,10000 Zagreb</item>
    </izvorni_sadrzaj>
    <derivirana_varijabla naziv="DomainObject.Predmet.SudioniciListAdressOIB_1">
      <item>FINA Regionalni centar Zagreb, OIB 85821130368, Trg svibanjskih žrtava 1995. br. 1,10000 Zagreb</item>
      <item>BREZAART - ZELENA ARHITEKTURA jednostavno društvo s ograničenom odgovornošću za usluge, OIB 85100995409, Breznik Plešivički 8,10450 Breznik Plešivički</item>
      <item>Vesna Horvat, OIB 31994252981, Siget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85100995409</item>
      <item>, OIB 31994252981</item>
    </izvorni_sadrzaj>
    <derivirana_varijabla naziv="DomainObject.Predmet.SudioniciListNazivOIB_1">
      <item>, OIB 85821130368</item>
      <item>, OIB 85100995409</item>
      <item>, OIB 31994252981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2368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2017-05-26T08:21:00Z</dcterms:created>
  <dc:creator>Nada Nekić Plevko</dc:creator>
  <cp:lastModifiedBy>Jasna Mirt</cp:lastModifiedBy>
  <cp:lastPrinted>2017-05-26T08:27:00Z</cp:lastPrinted>
  <dcterms:modified xmlns:xsi="http://www.w3.org/2001/XMLSchema-instance" xsi:type="dcterms:W3CDTF">2017-05-26T08:27:00Z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