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9adaf" w14:paraId="429adaf" w:rsidRDefault="00516375" w:rsidP="00355170" w:rsidR="00355170">
      <w:pPr>
        <w:jc w:val="right"/>
        <w15:collapsed w:val="false"/>
      </w:pPr>
      <w:r>
        <w:t>6</w:t>
      </w:r>
      <w:r w:rsidR="00D47052">
        <w:t xml:space="preserve"> St-</w:t>
      </w:r>
      <w:r w:rsidR="00953337">
        <w:t>73/10-447</w:t>
      </w:r>
    </w:p>
    <w:p w:rsidRDefault="003D2C6D" w:rsidP="003D2C6D" w:rsidR="003D2C6D">
      <w:r>
        <w:rPr>
          <w:rStyle w:val="Naglaeno"/>
        </w:rPr>
        <w:t xml:space="preserve">             </w:t>
      </w:r>
      <w:r w:rsidR="0095333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2C6D" w:rsidP="003D2C6D" w:rsidR="003D2C6D" w:rsidRPr="00D21A2C"/>
    <w:p w:rsidRDefault="003D2C6D" w:rsidP="003D2C6D" w:rsidR="003D2C6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D2C6D" w:rsidP="003D2C6D" w:rsidR="003D2C6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D2C6D" w:rsidP="003D2C6D" w:rsidR="003D2C6D">
      <w:pPr>
        <w:ind w:hanging="720" w:left="360"/>
        <w:rPr>
          <w:sz w:val="22"/>
          <w:szCs w:val="22"/>
        </w:rPr>
      </w:pPr>
    </w:p>
    <w:p w:rsidRDefault="003D2C6D" w:rsidP="003D2C6D" w:rsidR="003D2C6D">
      <w:pPr>
        <w:ind w:hanging="720" w:left="360"/>
        <w:rPr>
          <w:sz w:val="22"/>
          <w:szCs w:val="22"/>
        </w:rPr>
      </w:pPr>
    </w:p>
    <w:p w:rsidRDefault="00953337" w:rsidP="003D2C6D" w:rsidR="00953337">
      <w:pPr>
        <w:ind w:hanging="720" w:left="360"/>
        <w:rPr>
          <w:sz w:val="22"/>
          <w:szCs w:val="22"/>
        </w:rPr>
      </w:pPr>
    </w:p>
    <w:p w:rsidRDefault="00953337" w:rsidP="003D2C6D" w:rsidR="00953337" w:rsidRPr="00B82754">
      <w:pPr>
        <w:ind w:hanging="720" w:left="360"/>
        <w:rPr>
          <w:sz w:val="22"/>
          <w:szCs w:val="22"/>
        </w:rPr>
      </w:pPr>
    </w:p>
    <w:p w:rsidRDefault="003D2C6D" w:rsidP="003D2C6D" w:rsidR="003D2C6D">
      <w:pPr>
        <w:jc w:val="center"/>
        <w:rPr>
          <w:b/>
        </w:rPr>
      </w:pPr>
      <w:r>
        <w:rPr>
          <w:b/>
        </w:rPr>
        <w:t>REPUBLIKA HRVATSKA</w:t>
      </w:r>
    </w:p>
    <w:p w:rsidRDefault="003D2C6D" w:rsidP="003D2C6D" w:rsidR="003D2C6D">
      <w:pPr>
        <w:jc w:val="center"/>
        <w:rPr>
          <w:b/>
        </w:rPr>
      </w:pPr>
    </w:p>
    <w:p w:rsidRDefault="003D2C6D" w:rsidP="003D2C6D" w:rsidR="003D2C6D" w:rsidRPr="003D2C6D">
      <w:pPr>
        <w:jc w:val="center"/>
        <w:rPr>
          <w:b/>
        </w:rPr>
      </w:pPr>
      <w:r>
        <w:rPr>
          <w:b/>
        </w:rPr>
        <w:t>RJEŠENJE</w:t>
      </w:r>
    </w:p>
    <w:p w:rsidRDefault="00355170" w:rsidP="00355170" w:rsidR="00355170"/>
    <w:p w:rsidRDefault="00355170" w:rsidP="00355170" w:rsidR="00355170"/>
    <w:p w:rsidRDefault="003D2C6D" w:rsidP="003D2C6D" w:rsidR="003D2C6D">
      <w:pPr>
        <w:ind w:firstLine="708"/>
        <w:jc w:val="both"/>
      </w:pPr>
      <w:r>
        <w:t xml:space="preserve">Trgovački sud u Osijeku, po </w:t>
      </w:r>
      <w:r w:rsidR="00953337">
        <w:t>stečajnoj sutkinji</w:t>
      </w:r>
      <w:r>
        <w:t xml:space="preserve"> Nadi Roso, u stečajnom postupku  nad dužnikom </w:t>
      </w:r>
      <w:r w:rsidRPr="0016585B">
        <w:rPr>
          <w:b/>
        </w:rPr>
        <w:t>LIMEX &amp; PARTNER d.o.o. "u stečaju" za proizvodnju i trgovinu, Donji Miholjac, Vukovarska 77/a, MBS: 030101534, OIB: 65052620195</w:t>
      </w:r>
      <w:r>
        <w:rPr>
          <w:b/>
        </w:rPr>
        <w:t xml:space="preserve">, </w:t>
      </w:r>
      <w:r>
        <w:t xml:space="preserve">dana </w:t>
      </w:r>
      <w:r w:rsidR="00953337">
        <w:t>5. svibnja 2017</w:t>
      </w:r>
      <w:r>
        <w:t>. g.,</w:t>
      </w:r>
    </w:p>
    <w:p w:rsidRDefault="00980FCB" w:rsidP="001E716B" w:rsidR="00980FCB">
      <w:pPr>
        <w:jc w:val="both"/>
      </w:pPr>
    </w:p>
    <w:p w:rsidRDefault="00662CB9" w:rsidP="00662CB9" w:rsidR="00355170">
      <w:pPr>
        <w:tabs>
          <w:tab w:pos="5490" w:val="left"/>
        </w:tabs>
        <w:jc w:val="both"/>
      </w:pPr>
      <w:r>
        <w:tab/>
      </w:r>
    </w:p>
    <w:p w:rsidRDefault="001E716B" w:rsidP="001E716B" w:rsidR="001E716B" w:rsidRPr="00185183">
      <w:pPr>
        <w:pStyle w:val="Naslov1"/>
        <w:rPr>
          <w:b w:val="false"/>
          <w:sz w:val="24"/>
        </w:rPr>
      </w:pPr>
      <w:r w:rsidRPr="00185183">
        <w:rPr>
          <w:b w:val="false"/>
          <w:sz w:val="24"/>
        </w:rPr>
        <w:t>r i j e š i o   j e</w:t>
      </w:r>
    </w:p>
    <w:p w:rsidRDefault="001E716B" w:rsidP="001E716B" w:rsidR="001E716B">
      <w:pPr>
        <w:jc w:val="center"/>
        <w:rPr>
          <w:b/>
        </w:rPr>
      </w:pPr>
    </w:p>
    <w:p w:rsidRDefault="00980FCB" w:rsidP="001E716B" w:rsidR="00980FCB">
      <w:pPr>
        <w:jc w:val="center"/>
        <w:rPr>
          <w:b/>
        </w:rPr>
      </w:pPr>
    </w:p>
    <w:p w:rsidRDefault="00355170" w:rsidP="001E716B" w:rsidR="00355170">
      <w:pPr>
        <w:jc w:val="center"/>
        <w:rPr>
          <w:b/>
        </w:rPr>
      </w:pPr>
    </w:p>
    <w:p w:rsidRDefault="001E716B" w:rsidP="00EE64E5" w:rsidR="003D2C6D">
      <w:pPr>
        <w:numPr>
          <w:ilvl w:val="0"/>
          <w:numId w:val="5"/>
        </w:numPr>
        <w:jc w:val="both"/>
      </w:pPr>
      <w:r>
        <w:t xml:space="preserve">Određuje se ročište za diobu </w:t>
      </w:r>
      <w:proofErr w:type="spellStart"/>
      <w:r>
        <w:t>kupovnine</w:t>
      </w:r>
      <w:proofErr w:type="spellEnd"/>
      <w:r>
        <w:t xml:space="preserve"> </w:t>
      </w:r>
      <w:r w:rsidR="00D94794">
        <w:t>u odnosu na prodan</w:t>
      </w:r>
      <w:r w:rsidR="00980FCB">
        <w:t>u</w:t>
      </w:r>
      <w:r w:rsidR="00D94794">
        <w:t xml:space="preserve"> nekretnin</w:t>
      </w:r>
      <w:r w:rsidR="00980FCB">
        <w:t>u</w:t>
      </w:r>
      <w:r w:rsidR="00D94794">
        <w:t xml:space="preserve"> stečajnog dužnika</w:t>
      </w:r>
      <w:r w:rsidR="003D2C6D">
        <w:t xml:space="preserve"> upisanu u:</w:t>
      </w:r>
    </w:p>
    <w:p w:rsidRDefault="003D2C6D" w:rsidP="00953337" w:rsidR="00953337">
      <w:r>
        <w:t xml:space="preserve">-  </w:t>
      </w:r>
      <w:r w:rsidR="00953337">
        <w:t>zk.ul.br. 3261 k.o. Donji Miholjac,</w:t>
      </w:r>
    </w:p>
    <w:p w:rsidRDefault="00953337" w:rsidP="00953337" w:rsidR="00953337">
      <w:r>
        <w:t xml:space="preserve">k.č.br. 294/1 šest kuća, sedam zgrada, dvor i oranica u ul. Majur pov. 33569 m2, </w:t>
      </w:r>
    </w:p>
    <w:p w:rsidRDefault="00953337" w:rsidP="00953337" w:rsidR="00953337">
      <w:proofErr w:type="spellStart"/>
      <w:r>
        <w:t>kč</w:t>
      </w:r>
      <w:proofErr w:type="spellEnd"/>
      <w:r>
        <w:t>. br. 294/3 trafostanica u Vukovarskoj 11 m2,</w:t>
      </w:r>
    </w:p>
    <w:p w:rsidRDefault="00953337" w:rsidP="00953337" w:rsidR="00953337">
      <w:r>
        <w:t xml:space="preserve">k.č.br. 299 zgrada, dvor, oranica Majur pov. 25839 m2, </w:t>
      </w:r>
    </w:p>
    <w:p w:rsidRDefault="00953337" w:rsidP="00953337" w:rsidR="00953337">
      <w:r>
        <w:t xml:space="preserve">k.č.br. 300 kuća, dvor Majur pov. 1380 m2, </w:t>
      </w:r>
    </w:p>
    <w:p w:rsidRDefault="00953337" w:rsidP="00953337" w:rsidR="00953337">
      <w:r>
        <w:t xml:space="preserve">k.č.br. 301 put Majur pov. 299 m2, </w:t>
      </w:r>
    </w:p>
    <w:p w:rsidRDefault="00953337" w:rsidP="00953337" w:rsidR="00953337">
      <w:r>
        <w:t xml:space="preserve">k.č.br. 302 oranica Majur pov. 16862 m2 </w:t>
      </w:r>
    </w:p>
    <w:p w:rsidRDefault="00953337" w:rsidP="00953337" w:rsidR="001E716B">
      <w:r>
        <w:t xml:space="preserve">(sve </w:t>
      </w:r>
      <w:proofErr w:type="spellStart"/>
      <w:r>
        <w:t>pripis</w:t>
      </w:r>
      <w:proofErr w:type="spellEnd"/>
      <w:r>
        <w:t xml:space="preserve"> iz uloška 3185)  </w:t>
      </w:r>
      <w:r w:rsidR="001E716B">
        <w:t>za dan</w:t>
      </w:r>
    </w:p>
    <w:p w:rsidRDefault="00980FCB" w:rsidP="00296F1B" w:rsidR="00980FCB">
      <w:pPr>
        <w:jc w:val="both"/>
      </w:pPr>
    </w:p>
    <w:p w:rsidRDefault="001E716B" w:rsidP="001E716B" w:rsidR="001E716B">
      <w:pPr>
        <w:ind w:left="705"/>
        <w:jc w:val="both"/>
      </w:pPr>
    </w:p>
    <w:p w:rsidRDefault="00953337" w:rsidP="001E716B" w:rsidR="001E716B">
      <w:pPr>
        <w:ind w:left="705"/>
        <w:jc w:val="center"/>
        <w:rPr>
          <w:b/>
        </w:rPr>
      </w:pPr>
      <w:r>
        <w:rPr>
          <w:b/>
        </w:rPr>
        <w:t>17. svibanj 2017. g.</w:t>
      </w:r>
      <w:r w:rsidR="00D47052">
        <w:rPr>
          <w:b/>
        </w:rPr>
        <w:t xml:space="preserve"> s početkom u </w:t>
      </w:r>
      <w:r>
        <w:rPr>
          <w:b/>
        </w:rPr>
        <w:t>10,45</w:t>
      </w:r>
      <w:r w:rsidR="001E716B">
        <w:rPr>
          <w:b/>
        </w:rPr>
        <w:t xml:space="preserve"> sati.</w:t>
      </w:r>
    </w:p>
    <w:p w:rsidRDefault="00FE1915" w:rsidP="00980FCB" w:rsidR="00FE1915">
      <w:pPr>
        <w:rPr>
          <w:b/>
        </w:rPr>
      </w:pPr>
    </w:p>
    <w:p w:rsidRDefault="00FE1915" w:rsidP="00FE1915" w:rsidR="00FE1915">
      <w:pPr>
        <w:rPr>
          <w:b/>
        </w:rPr>
      </w:pPr>
    </w:p>
    <w:p w:rsidRDefault="001E716B" w:rsidP="00185183" w:rsidR="001E716B">
      <w:pPr>
        <w:ind w:firstLine="563" w:left="142"/>
        <w:jc w:val="both"/>
      </w:pPr>
      <w:r>
        <w:t>2. Upozoravaju se osobe k</w:t>
      </w:r>
      <w:r w:rsidR="00C40039">
        <w:t xml:space="preserve">oje prema stanju spisa i prema </w:t>
      </w:r>
      <w:r>
        <w:t xml:space="preserve">podacima iz zemljišne knjige polažu pravo na namirenje iz </w:t>
      </w:r>
      <w:proofErr w:type="spellStart"/>
      <w:r>
        <w:t>kupovnine</w:t>
      </w:r>
      <w:proofErr w:type="spellEnd"/>
      <w:r>
        <w:t xml:space="preserve">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1E716B" w:rsidP="00185183" w:rsidR="001E716B">
      <w:pPr>
        <w:ind w:left="142"/>
        <w:jc w:val="both"/>
      </w:pPr>
    </w:p>
    <w:p w:rsidRDefault="00FE1915" w:rsidP="001E716B" w:rsidR="00FE1915">
      <w:pPr>
        <w:jc w:val="both"/>
      </w:pPr>
    </w:p>
    <w:p w:rsidRDefault="003D2C6D" w:rsidP="001E716B" w:rsidR="003D2C6D">
      <w:pPr>
        <w:jc w:val="both"/>
      </w:pPr>
    </w:p>
    <w:p w:rsidRDefault="003D2C6D" w:rsidP="001E716B" w:rsidR="003D2C6D">
      <w:pPr>
        <w:jc w:val="both"/>
      </w:pPr>
    </w:p>
    <w:p w:rsidRDefault="00953337" w:rsidP="00953337" w:rsidR="00953337">
      <w:pPr>
        <w:jc w:val="right"/>
      </w:pPr>
      <w:r>
        <w:lastRenderedPageBreak/>
        <w:t>6 St-73/10-447</w:t>
      </w:r>
    </w:p>
    <w:p w:rsidRDefault="003D2C6D" w:rsidP="001E716B" w:rsidR="003D2C6D">
      <w:pPr>
        <w:jc w:val="both"/>
      </w:pPr>
    </w:p>
    <w:p w:rsidRDefault="00FE1915" w:rsidP="001E716B" w:rsidR="00FE1915">
      <w:pPr>
        <w:jc w:val="both"/>
      </w:pPr>
    </w:p>
    <w:p w:rsidRDefault="00953337" w:rsidP="001E716B" w:rsidR="00953337">
      <w:pPr>
        <w:jc w:val="both"/>
      </w:pPr>
    </w:p>
    <w:p w:rsidRDefault="00953337" w:rsidP="001E716B" w:rsidR="00953337">
      <w:pPr>
        <w:jc w:val="both"/>
      </w:pPr>
    </w:p>
    <w:p w:rsidRDefault="005263F1" w:rsidP="005263F1" w:rsidR="001E716B" w:rsidRPr="00185183">
      <w:pPr>
        <w:ind w:left="705"/>
      </w:pPr>
      <w:r>
        <w:rPr>
          <w:b/>
        </w:rPr>
        <w:t xml:space="preserve">                                                      </w:t>
      </w:r>
      <w:r w:rsidR="001E716B" w:rsidRPr="00185183">
        <w:t>Obrazloženje</w:t>
      </w:r>
    </w:p>
    <w:p w:rsidRDefault="001E716B" w:rsidP="001E716B" w:rsidR="001E716B">
      <w:pPr>
        <w:jc w:val="both"/>
      </w:pPr>
    </w:p>
    <w:p w:rsidRDefault="00980FCB" w:rsidP="001E716B" w:rsidR="00980FCB">
      <w:pPr>
        <w:ind w:firstLine="705"/>
        <w:jc w:val="both"/>
      </w:pPr>
    </w:p>
    <w:p w:rsidRDefault="00980FCB" w:rsidP="001E716B" w:rsidR="00980FCB">
      <w:pPr>
        <w:ind w:firstLine="705"/>
        <w:jc w:val="both"/>
      </w:pPr>
    </w:p>
    <w:p w:rsidRDefault="001E716B" w:rsidP="001E716B" w:rsidR="001E716B">
      <w:pPr>
        <w:ind w:firstLine="705"/>
        <w:jc w:val="both"/>
      </w:pPr>
      <w:r>
        <w:t xml:space="preserve">Nakon pravomoćnosti rješenja o dosudi nekretnine kupcu valjalo je riješiti kao u izreci u smislu čl. 117. Ovršnog zakona. </w:t>
      </w:r>
    </w:p>
    <w:p w:rsidRDefault="001E716B" w:rsidP="001E716B" w:rsidR="001E716B">
      <w:pPr>
        <w:ind w:firstLine="705"/>
        <w:jc w:val="both"/>
      </w:pPr>
    </w:p>
    <w:p w:rsidRDefault="00FE1915" w:rsidP="001E716B" w:rsidR="00FE1915">
      <w:pPr>
        <w:ind w:firstLine="705"/>
        <w:jc w:val="both"/>
      </w:pPr>
    </w:p>
    <w:p w:rsidRDefault="00FE1915" w:rsidP="001E716B" w:rsidR="00FE1915">
      <w:pPr>
        <w:ind w:firstLine="705"/>
        <w:jc w:val="both"/>
      </w:pPr>
    </w:p>
    <w:p w:rsidRDefault="00FE1915" w:rsidP="001E716B" w:rsidR="00FE1915">
      <w:pPr>
        <w:ind w:firstLine="705"/>
        <w:jc w:val="both"/>
      </w:pPr>
    </w:p>
    <w:p w:rsidRDefault="003A3554" w:rsidP="001E716B" w:rsidR="003A3554" w:rsidRPr="00395CE3">
      <w:pPr>
        <w:ind w:firstLine="705"/>
        <w:jc w:val="both"/>
      </w:pPr>
    </w:p>
    <w:p w:rsidRDefault="005263F1" w:rsidP="007122EE" w:rsidR="001E716B">
      <w:pPr>
        <w:jc w:val="center"/>
      </w:pPr>
      <w:r>
        <w:t xml:space="preserve">U Osijeku </w:t>
      </w:r>
      <w:r w:rsidR="00953337">
        <w:t>5. svibnja 2017. g.</w:t>
      </w:r>
    </w:p>
    <w:p w:rsidRDefault="00FE1915" w:rsidP="007122EE" w:rsidR="00FE1915">
      <w:pPr>
        <w:jc w:val="center"/>
      </w:pPr>
    </w:p>
    <w:p w:rsidRDefault="00FE1915" w:rsidP="007122EE" w:rsidR="00FE1915">
      <w:pPr>
        <w:jc w:val="center"/>
      </w:pPr>
    </w:p>
    <w:p w:rsidRDefault="003A3554" w:rsidP="007122EE" w:rsidR="003A3554">
      <w:pPr>
        <w:jc w:val="center"/>
      </w:pPr>
    </w:p>
    <w:p w:rsidRDefault="007122EE" w:rsidP="007122EE" w:rsidR="007122EE">
      <w:pPr>
        <w:jc w:val="center"/>
      </w:pPr>
    </w:p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 w:rsidR="00953337">
        <w:t>STEČAJNA SUTKINJA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</w:t>
      </w:r>
      <w:r w:rsidR="00953337">
        <w:t xml:space="preserve">    </w:t>
      </w:r>
      <w:r w:rsidR="00516375">
        <w:t xml:space="preserve"> Nada Roso</w:t>
      </w:r>
    </w:p>
    <w:p w:rsidRDefault="007122EE" w:rsidP="001E716B" w:rsidR="007122EE"/>
    <w:p w:rsidRDefault="00FE1915" w:rsidP="001E716B" w:rsidR="00FE1915"/>
    <w:p w:rsidRDefault="00FE1915" w:rsidP="001E716B" w:rsidR="00FE1915"/>
    <w:p w:rsidRDefault="007122EE" w:rsidP="001E716B" w:rsidR="007122EE"/>
    <w:p w:rsidRDefault="005263F1" w:rsidP="001E716B" w:rsidR="001E716B">
      <w:r>
        <w:t>UPUTA O PRAVNOM   LIJEKU:</w:t>
      </w:r>
    </w:p>
    <w:p w:rsidRDefault="005263F1" w:rsidP="001E716B" w:rsidR="005263F1">
      <w:r>
        <w:t>Protiv ovog rješenja nije dopuštena žalba</w:t>
      </w:r>
      <w:r w:rsidR="007122EE">
        <w:t xml:space="preserve"> (čl. 278. st. 2. ZPP-a u vezi s čl. 6. SZ-a).</w:t>
      </w:r>
    </w:p>
    <w:p w:rsidRDefault="007122EE" w:rsidP="001E716B" w:rsidR="007122EE"/>
    <w:p w:rsidRDefault="00FE1915" w:rsidP="001E716B" w:rsidR="00FE1915"/>
    <w:p w:rsidRDefault="00FE1915" w:rsidP="001E716B" w:rsidR="00FE1915"/>
    <w:p w:rsidRDefault="003A3554" w:rsidP="001E716B" w:rsidR="003A3554"/>
    <w:p w:rsidRDefault="001E716B" w:rsidP="001E716B" w:rsidR="001E716B">
      <w:r>
        <w:t>DNA</w:t>
      </w:r>
    </w:p>
    <w:p w:rsidRDefault="001E716B" w:rsidP="003D2C6D" w:rsidR="003D2C6D">
      <w:pPr>
        <w:numPr>
          <w:ilvl w:val="0"/>
          <w:numId w:val="2"/>
        </w:numPr>
      </w:pPr>
      <w:r>
        <w:t>Stečajni upravitelj</w:t>
      </w:r>
      <w:r w:rsidR="00D94794">
        <w:t xml:space="preserve"> </w:t>
      </w:r>
      <w:r w:rsidR="00953337">
        <w:t>dr. sc. Boris Ljubanović</w:t>
      </w:r>
    </w:p>
    <w:p w:rsidRDefault="003A3554" w:rsidP="00980FCB" w:rsidR="00FE1915">
      <w:pPr>
        <w:numPr>
          <w:ilvl w:val="0"/>
          <w:numId w:val="2"/>
        </w:numPr>
      </w:pPr>
      <w:r>
        <w:t>ŽDO Osijek</w:t>
      </w:r>
    </w:p>
    <w:p w:rsidRDefault="00953337" w:rsidP="003A3554" w:rsidR="003A3554">
      <w:pPr>
        <w:numPr>
          <w:ilvl w:val="0"/>
          <w:numId w:val="2"/>
        </w:numPr>
      </w:pPr>
      <w:r>
        <w:t>e-</w:t>
      </w:r>
      <w:r w:rsidR="003A3554">
        <w:t>oglasna ploča</w:t>
      </w:r>
      <w:r>
        <w:t xml:space="preserve"> uz podnesak st. uprav. od 4.5.2017. g. (str. 2953-5954 spisa)</w:t>
      </w:r>
    </w:p>
    <w:p w:rsidRDefault="00FE1915" w:rsidP="003A3554" w:rsidR="003A3554" w:rsidRPr="003A3554">
      <w:pPr>
        <w:numPr>
          <w:ilvl w:val="0"/>
          <w:numId w:val="2"/>
        </w:numPr>
      </w:pPr>
      <w:r>
        <w:t>R-</w:t>
      </w:r>
      <w:r w:rsidR="00953337">
        <w:t>17.5.</w:t>
      </w:r>
    </w:p>
    <w:p w:rsidRDefault="003A3554" w:rsidP="00A571DD" w:rsidR="003A3554" w:rsidRPr="006D5A43">
      <w:pPr>
        <w:jc w:val="center"/>
        <w:rPr>
          <w:b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980FCB" w:rsidP="00D94794" w:rsidR="00980FCB">
      <w:pPr>
        <w:rPr>
          <w:bCs/>
        </w:rPr>
      </w:pPr>
    </w:p>
    <w:p w:rsidRDefault="00980FCB" w:rsidP="00D94794" w:rsidR="00980FCB">
      <w:pPr>
        <w:rPr>
          <w:bCs/>
        </w:rPr>
      </w:pPr>
    </w:p>
    <w:p w:rsidRDefault="00980FCB" w:rsidP="00D94794" w:rsidR="00980FCB">
      <w:pPr>
        <w:rPr>
          <w:bCs/>
        </w:rPr>
      </w:pPr>
    </w:p>
    <w:p w:rsidRDefault="00980FCB" w:rsidP="00D94794" w:rsidR="00980FCB">
      <w:pPr>
        <w:rPr>
          <w:bCs/>
        </w:rPr>
      </w:pPr>
    </w:p>
    <w:p w:rsidRDefault="00980FCB" w:rsidP="00D94794" w:rsidR="00980FCB">
      <w:pPr>
        <w:rPr>
          <w:bCs/>
        </w:rPr>
      </w:pPr>
    </w:p>
    <w:p w:rsidRDefault="00980FCB" w:rsidP="00D94794" w:rsidR="00980FCB">
      <w:pPr>
        <w:rPr>
          <w:bCs/>
        </w:rPr>
      </w:pPr>
    </w:p>
    <w:p w:rsidRDefault="00980FCB" w:rsidP="00D94794" w:rsidR="00980FCB">
      <w:pPr>
        <w:rPr>
          <w:bCs/>
        </w:rPr>
      </w:pPr>
    </w:p>
    <w:p w:rsidRDefault="00980FCB" w:rsidP="00D94794" w:rsidR="00980FCB">
      <w:pPr>
        <w:rPr>
          <w:bCs/>
        </w:rPr>
      </w:pPr>
    </w:p>
    <w:p w:rsidRDefault="00980FCB" w:rsidP="00D94794" w:rsidR="00980FCB">
      <w:pPr>
        <w:rPr>
          <w:bCs/>
        </w:rPr>
      </w:pPr>
    </w:p>
    <w:p w:rsidRDefault="00980FCB" w:rsidP="00D94794" w:rsidR="00980FCB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  <w:bookmarkStart w:name="_GoBack" w:id="0"/>
      <w:bookmarkEnd w:id="0"/>
    </w:p>
    <w:sectPr w:rsidR="00D94794">
      <w:headerReference w:type="default" r:id="rId11"/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347B" w:rsidP="00FE1915" w:rsidR="006D347B">
      <w:r>
        <w:separator/>
      </w:r>
    </w:p>
  </w:endnote>
  <w:endnote w:id="0" w:type="continuationSeparator">
    <w:p w:rsidRDefault="006D347B" w:rsidP="00FE1915" w:rsidR="006D34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347B" w:rsidP="00FE1915" w:rsidR="006D347B">
      <w:r>
        <w:separator/>
      </w:r>
    </w:p>
  </w:footnote>
  <w:footnote w:id="0" w:type="continuationSeparator">
    <w:p w:rsidRDefault="006D347B" w:rsidP="00FE1915" w:rsidR="006D34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1915" w:rsidR="00FE191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2568A">
      <w:rPr>
        <w:noProof/>
      </w:rPr>
      <w:t>2</w:t>
    </w:r>
    <w:r>
      <w:fldChar w:fldCharType="end"/>
    </w:r>
  </w:p>
  <w:p w:rsidRDefault="00FE1915" w:rsidR="00FE191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52B17"/>
    <w:multiLevelType w:val="hybridMultilevel"/>
    <w:tmpl w:val="B27CD432"/>
    <w:lvl w:tplc="938C0E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D1F63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85183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1D9C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96F1B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554"/>
    <w:rsid w:val="003A3BC5"/>
    <w:rsid w:val="003B04BE"/>
    <w:rsid w:val="003B6100"/>
    <w:rsid w:val="003B7710"/>
    <w:rsid w:val="003C46B3"/>
    <w:rsid w:val="003C679B"/>
    <w:rsid w:val="003D2C6D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62CB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D347B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0071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2568A"/>
    <w:rsid w:val="009360D9"/>
    <w:rsid w:val="00940D58"/>
    <w:rsid w:val="00946D9D"/>
    <w:rsid w:val="00953337"/>
    <w:rsid w:val="00976E5E"/>
    <w:rsid w:val="00980FCB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571DD"/>
    <w:rsid w:val="00A826BE"/>
    <w:rsid w:val="00AB1592"/>
    <w:rsid w:val="00AB2D21"/>
    <w:rsid w:val="00AB56F9"/>
    <w:rsid w:val="00AC2C6D"/>
    <w:rsid w:val="00AE227B"/>
    <w:rsid w:val="00B35E32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078A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E64E5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1915"/>
    <w:rsid w:val="00FE4674"/>
    <w:rsid w:val="00FF0CB2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64E5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FE19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E1915"/>
    <w:rPr>
      <w:sz w:val="24"/>
      <w:szCs w:val="24"/>
    </w:rPr>
  </w:style>
  <w:style w:styleId="Podnoje" w:type="paragraph">
    <w:name w:val="footer"/>
    <w:basedOn w:val="Normal"/>
    <w:link w:val="PodnojeChar"/>
    <w:rsid w:val="00FE19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E1915"/>
    <w:rPr>
      <w:sz w:val="24"/>
      <w:szCs w:val="24"/>
    </w:rPr>
  </w:style>
  <w:style w:styleId="Naglaeno" w:type="character">
    <w:name w:val="Strong"/>
    <w:qFormat/>
    <w:rsid w:val="003D2C6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2568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256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56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56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56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64E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FE19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E1915"/>
    <w:rPr>
      <w:sz w:val="24"/>
      <w:szCs w:val="24"/>
    </w:rPr>
  </w:style>
  <w:style w:styleId="Podnoje" w:type="paragraph">
    <w:name w:val="footer"/>
    <w:basedOn w:val="Normal"/>
    <w:link w:val="PodnojeChar"/>
    <w:rsid w:val="00FE19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E1915"/>
    <w:rPr>
      <w:sz w:val="24"/>
      <w:szCs w:val="24"/>
    </w:rPr>
  </w:style>
  <w:style w:styleId="Naglaeno" w:type="character">
    <w:name w:val="Strong"/>
    <w:qFormat/>
    <w:rsid w:val="003D2C6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2568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256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56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56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56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2010.</izvorni_sadrzaj>
    <derivirana_varijabla naziv="DomainObject.Predmet.DatumOsnivanja_1">24. kolovoza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St-73/2010</izvorni_sadrzaj>
    <derivirana_varijabla naziv="DomainObject.Predmet.OznakaBroj_1">St-73/2010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LIMEX&amp;PARTNER d.o.o. DONJI MIHOLJAC</izvorni_sadrzaj>
    <derivirana_varijabla naziv="DomainObject.Predmet.ProtustrankaFormated_1">  LIMEX&amp;PARTNER d.o.o. DONJI MIHOLJAC</derivirana_varijabla>
  </DomainObject.Predmet.ProtustrankaFormated>
  <DomainObject.Predmet.ProtustrankaFormatedOIB>
    <izvorni_sadrzaj>  LIMEX&amp;PARTNER d.o.o. DONJI MIHOLJAC, OIB 65052620195</izvorni_sadrzaj>
    <derivirana_varijabla naziv="DomainObject.Predmet.ProtustrankaFormatedOIB_1">  LIMEX&amp;PARTNER d.o.o. DONJI MIHOLJAC, OIB 65052620195</derivirana_varijabla>
  </DomainObject.Predmet.ProtustrankaFormatedOIB>
  <DomainObject.Predmet.ProtustrankaFormatedWithAdress>
    <izvorni_sadrzaj> LIMEX&amp;PARTNER d.o.o. DONJI MIHOLJAC, Vukovarska 77A, 31540 Donji Miholjac</izvorni_sadrzaj>
    <derivirana_varijabla naziv="DomainObject.Predmet.ProtustrankaFormatedWithAdress_1"> LIMEX&amp;PARTNER d.o.o. DONJI MIHOLJAC, Vukovarska 77A, 31540 Donji Miholjac</derivirana_varijabla>
  </DomainObject.Predmet.ProtustrankaFormatedWithAdress>
  <DomainObject.Predmet.ProtustrankaFormatedWithAdressOIB>
    <izvorni_sadrzaj> LIMEX&amp;PARTNER d.o.o. DONJI MIHOLJAC, OIB 65052620195, Vukovarska 77A, 31540 Donji Miholjac</izvorni_sadrzaj>
    <derivirana_varijabla naziv="DomainObject.Predmet.ProtustrankaFormatedWithAdressOIB_1"> LIMEX&amp;PARTNER d.o.o. DONJI MIHOLJAC, OIB 65052620195, Vukovarska 77A, 31540 Donji Miholjac</derivirana_varijabla>
  </DomainObject.Predmet.ProtustrankaFormatedWithAdressOIB>
  <DomainObject.Predmet.ProtustrankaWithAdress>
    <izvorni_sadrzaj>LIMEX&amp;PARTNER d.o.o. DONJI MIHOLJAC Vukovarska 77A, 31540 Donji Miholjac</izvorni_sadrzaj>
    <derivirana_varijabla naziv="DomainObject.Predmet.ProtustrankaWithAdress_1">LIMEX&amp;PARTNER d.o.o. DONJI MIHOLJAC Vukovarska 77A, 31540 Donji Miholjac</derivirana_varijabla>
  </DomainObject.Predmet.ProtustrankaWithAdress>
  <DomainObject.Predmet.ProtustrankaWithAdressOIB>
    <izvorni_sadrzaj>LIMEX&amp;PARTNER d.o.o. DONJI MIHOLJAC, OIB 65052620195, Vukovarska 77A, 31540 Donji Miholjac</izvorni_sadrzaj>
    <derivirana_varijabla naziv="DomainObject.Predmet.ProtustrankaWithAdressOIB_1">LIMEX&amp;PARTNER d.o.o. DONJI MIHOLJAC, OIB 65052620195, Vukovarska 77A, 31540 Donji Miholjac</derivirana_varijabla>
  </DomainObject.Predmet.ProtustrankaWithAdressOIB>
  <DomainObject.Predmet.ProtustrankaNazivFormated>
    <izvorni_sadrzaj>LIMEX&amp;PARTNER d.o.o. DONJI MIHOLJAC</izvorni_sadrzaj>
    <derivirana_varijabla naziv="DomainObject.Predmet.ProtustrankaNazivFormated_1">LIMEX&amp;PARTNER d.o.o. DONJI MIHOLJAC</derivirana_varijabla>
  </DomainObject.Predmet.ProtustrankaNazivFormated>
  <DomainObject.Predmet.ProtustrankaNazivFormatedOIB>
    <izvorni_sadrzaj>LIMEX&amp;PARTNER d.o.o. DONJI MIHOLJAC, OIB 65052620195</izvorni_sadrzaj>
    <derivirana_varijabla naziv="DomainObject.Predmet.ProtustrankaNazivFormatedOIB_1">LIMEX&amp;PARTNER d.o.o. DONJI MIHOLJAC, OIB 65052620195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FAKTOR društvo s ograničenom odgovornošću za factoring; PRIVREDNA BANKA ZAGREB - DIONIČKO DRUŠTVO; REPUBLIKA HRVATSKA MINISTARSTVO FINANCIJA; KLIO d.o.o. za trgovinu i promet nekretninama; JADROAGENT međunarodna pomorska i prometna agencija, d. d.; PAN - papirna industrija - TRGOPROMET dioničko društvo u stečaju; TERA TEHNOPOLIS d.o.o.; REPUBLIKA HRVATSKA; HYPO ALPE-ADRIA-LEASING društvo s ograničenom odgovornošću za leasing; PRIVREDNA BANKA ZAGREB - DIONIČKO DRUŠTVO; VB LEASING Zagreb; Ivan Pobi; MECHEL SERVICE STAHLHANDEL VETING društvo s ograničenom odgovornošću za proizvodnju i trgovinu u likvidaciji; TURBO-ZG d.o.o. za unutarnju i vanjsku trgovinu; CROATIA FACTORING d.o.o. za factoring; HYPO ALPE-ADRIA-BANK dioničko društvo; Petar Tučanac; PRIVREDNA BANKA d.d.; MERSTEEL d.o.o. za trgovinu i usluge u likvidaciji; IMPULS-LEASING društvo s ograničenom odgovornošću za leasing; QIQO doo; GRAD DONJI MIHOLJAC; CROATIA FACTORING d.o.o. za factoring; BREMSE d.o.o. za održavanje automobila, unutrašnju i vanjsku trgovinu na malo i veliko</izvorni_sadrzaj>
    <derivirana_varijabla naziv="DomainObject.Predmet.StrankaFormated_1">  PRVI FAKTOR društvo s ograničenom odgovornošću za factoring; PRIVREDNA BANKA ZAGREB - DIONIČKO DRUŠTVO; REPUBLIKA HRVATSKA MINISTARSTVO FINANCIJA; KLIO d.o.o. za trgovinu i promet nekretninama; JADROAGENT međunarodna pomorska i prometna agencija, d. d.; PAN - papirna industrija - TRGOPROMET dioničko društvo u stečaju; TERA TEHNOPOLIS d.o.o.; REPUBLIKA HRVATSKA; HYPO ALPE-ADRIA-LEASING društvo s ograničenom odgovornošću za leasing; PRIVREDNA BANKA ZAGREB - DIONIČKO DRUŠTVO; VB LEASING Zagreb; Ivan Pobi; MECHEL SERVICE STAHLHANDEL VETING društvo s ograničenom odgovornošću za proizvodnju i trgovinu u likvidaciji; TURBO-ZG d.o.o. za unutarnju i vanjsku trgovinu; CROATIA FACTORING d.o.o. za factoring; HYPO ALPE-ADRIA-BANK dioničko društvo; Petar Tučanac; PRIVREDNA BANKA d.d.; MERSTEEL d.o.o. za trgovinu i usluge u likvidaciji; IMPULS-LEASING društvo s ograničenom odgovornošću za leasing; QIQO doo; GRAD DONJI MIHOLJAC; CROATIA FACTORING d.o.o. za factoring; BREMSE d.o.o. za održavanje automobila, unutrašnju i vanjsku trgovinu na malo i veliko</derivirana_varijabla>
  </DomainObject.Predmet.StrankaFormated>
  <DomainObject.Predmet.StrankaFormatedOIB>
    <izvorni_sadrzaj>  PRVI FAKTOR društvo s ograničenom odgovornošću za factoring, OIB 63278028623; PRIVREDNA BANKA ZAGREB - DIONIČKO DRUŠTVO, OIB 02535697732; REPUBLIKA HRVATSKA MINISTARSTVO FINANCIJA, OIB 18683136487; KLIO d.o.o. za trgovinu i promet nekretninama, OIB 56484429920; JADROAGENT međunarodna pomorska i prometna agencija, d. d., OIB 95976200516; PAN - papirna industrija - TRGOPROMET dioničko društvo u stečaju, OIB 53266342722; TERA TEHNOPOLIS d.o.o., OIB 39077073015; REPUBLIKA HRVATSKA, OIB 52634238587; HYPO ALPE-ADRIA-LEASING društvo s ograničenom odgovornošću za leasing, OIB 03153152979; PRIVREDNA BANKA ZAGREB - DIONIČKO DRUŠTVO, OIB 02535697732; VB LEASING Zagreb, OIB 55525619967; Ivan Pobi, OIB 51470021164; MECHEL SERVICE STAHLHANDEL VETING društvo s ograničenom odgovornošću za proizvodnju i trgovinu u likvidaciji, OIB 46940479065; TURBO-ZG d.o.o. za unutarnju i vanjsku trgovinu, OIB 70987880374; CROATIA FACTORING d.o.o. za factoring, OIB 32387887465; HYPO ALPE-ADRIA-BANK dioničko društvo, OIB 14036333877; Petar Tučanac, OIB 82288681877; PRIVREDNA BANKA d.d., OIB 02535697732; MERSTEEL d.o.o. za trgovinu i usluge u likvidaciji, OIB 32913763672; IMPULS-LEASING društvo s ograničenom odgovornošću za leasing, OIB 65918029671; QIQO doo, OIB 70752453049; GRAD DONJI MIHOLJAC, OIB 49744793900; CROATIA FACTORING d.o.o. za factoring, OIB 32387887465; BREMSE d.o.o. za održavanje automobila, unutrašnju i vanjsku trgovinu na malo i veliko, OIB 30589159443</izvorni_sadrzaj>
    <derivirana_varijabla naziv="DomainObject.Predmet.StrankaFormatedOIB_1">  PRVI FAKTOR društvo s ograničenom odgovornošću za factoring, OIB 63278028623; PRIVREDNA BANKA ZAGREB - DIONIČKO DRUŠTVO, OIB 02535697732; REPUBLIKA HRVATSKA MINISTARSTVO FINANCIJA, OIB 18683136487; KLIO d.o.o. za trgovinu i promet nekretninama, OIB 56484429920; JADROAGENT međunarodna pomorska i prometna agencija, d. d., OIB 95976200516; PAN - papirna industrija - TRGOPROMET dioničko društvo u stečaju, OIB 53266342722; TERA TEHNOPOLIS d.o.o., OIB 39077073015; REPUBLIKA HRVATSKA, OIB 52634238587; HYPO ALPE-ADRIA-LEASING društvo s ograničenom odgovornošću za leasing, OIB 03153152979; PRIVREDNA BANKA ZAGREB - DIONIČKO DRUŠTVO, OIB 02535697732; VB LEASING Zagreb, OIB 55525619967; Ivan Pobi, OIB 51470021164; MECHEL SERVICE STAHLHANDEL VETING društvo s ograničenom odgovornošću za proizvodnju i trgovinu u likvidaciji, OIB 46940479065; TURBO-ZG d.o.o. za unutarnju i vanjsku trgovinu, OIB 70987880374; CROATIA FACTORING d.o.o. za factoring, OIB 32387887465; HYPO ALPE-ADRIA-BANK dioničko društvo, OIB 14036333877; Petar Tučanac, OIB 82288681877; PRIVREDNA BANKA d.d., OIB 02535697732; MERSTEEL d.o.o. za trgovinu i usluge u likvidaciji, OIB 32913763672; IMPULS-LEASING društvo s ograničenom odgovornošću za leasing, OIB 65918029671; QIQO doo, OIB 70752453049; GRAD DONJI MIHOLJAC, OIB 49744793900; CROATIA FACTORING d.o.o. za factoring, OIB 32387887465; BREMSE d.o.o. za održavanje automobila, unutrašnju i vanjsku trgovinu na malo i veliko, OIB 30589159443</derivirana_varijabla>
  </DomainObject.Predmet.StrankaFormatedOIB>
  <DomainObject.Predmet.StrankaFormatedWithAdress>
    <izvorni_sadrzaj> PRVI FAKTOR društvo s ograničenom odgovornošću za factoring, Hektorovićeva  2/V, 10000 Zagreb; PRIVREDNA BANKA ZAGREB - DIONIČKO DRUŠTVO, Radnička cesta 50, Zagreb; REPUBLIKA HRVATSKA MINISTARSTVO FINANCIJA, Katančićeva 5, 10000 Zagreb; KLIO d.o.o. za trgovinu i promet nekretninama, Vinkovačka 29, 31000 Osijek; JADROAGENT međunarodna pomorska i prometna agencija, d. d., Trg Ivana Koblera 2, 51000 Rijeka; PAN - papirna industrija - TRGOPROMET dioničko društvo u stečaju, Pape Ivana Pavla II br. 10, 31400 Đakovo; TERA TEHNOPOLIS d.o.o., Osijek; REPUBLIKA HRVATSKA, Zagreb , 10000 Zagreb; HYPO ALPE-ADRIA-LEASING društvo s ograničenom odgovornošću za leasing, Slavonska avenija 6/a, Zagreb; PRIVREDNA BANKA ZAGREB - DIONIČKO DRUŠTVO, Radnička cesta 50, Zagreb; VB LEASING Zagreb; Ivan Pobi, Josipa Kozarca 36, 31540 Donji Miholjac; MECHEL SERVICE STAHLHANDEL VETING društvo s ograničenom odgovornošću za proizvodnju i trgovinu u likvidaciji, Vilka Novaka 48/K, 42000 Varaždin; TURBO-ZG d.o.o. za unutarnju i vanjsku trgovinu, Ulica grada Vukovara 271, Zagreb; CROATIA FACTORING d.o.o. za factoring, Vlaška 40, Zagreb; HYPO ALPE-ADRIA-BANK dioničko društvo, Slavonska avenija 6, Zagreb; Petar Tučanac, Mosorska 28, 31000 Osijek; PRIVREDNA BANKA d.d., 10000 Zagreb; MERSTEEL d.o.o. za trgovinu i usluge u likvidaciji, Kelekova 18 A, 10360 Sesvete; IMPULS-LEASING društvo s ograničenom odgovornošću za leasing, Velimira Škorpika 24/1, Zagreb; QIQO doo, Pula; GRAD DONJI MIHOLJAC, Donji Miholjac; CROATIA FACTORING d.o.o. za factoring, Vlaška 40, Zagreb; BREMSE d.o.o. za održavanje automobila, unutrašnju i vanjsku trgovinu na malo i veliko, Osječka 37, 31550 Valpovo</izvorni_sadrzaj>
    <derivirana_varijabla naziv="DomainObject.Predmet.StrankaFormatedWithAdress_1"> PRVI FAKTOR društvo s ograničenom odgovornošću za factoring, Hektorovićeva  2/V, 10000 Zagreb; PRIVREDNA BANKA ZAGREB - DIONIČKO DRUŠTVO, Radnička cesta 50, Zagreb; REPUBLIKA HRVATSKA MINISTARSTVO FINANCIJA, Katančićeva 5, 10000 Zagreb; KLIO d.o.o. za trgovinu i promet nekretninama, Vinkovačka 29, 31000 Osijek; JADROAGENT međunarodna pomorska i prometna agencija, d. d., Trg Ivana Koblera 2, 51000 Rijeka; PAN - papirna industrija - TRGOPROMET dioničko društvo u stečaju, Pape Ivana Pavla II br. 10, 31400 Đakovo; TERA TEHNOPOLIS d.o.o., Osijek; REPUBLIKA HRVATSKA, Zagreb , 10000 Zagreb; HYPO ALPE-ADRIA-LEASING društvo s ograničenom odgovornošću za leasing, Slavonska avenija 6/a, Zagreb; PRIVREDNA BANKA ZAGREB - DIONIČKO DRUŠTVO, Radnička cesta 50, Zagreb; VB LEASING Zagreb; Ivan Pobi, Josipa Kozarca 36, 31540 Donji Miholjac; MECHEL SERVICE STAHLHANDEL VETING društvo s ograničenom odgovornošću za proizvodnju i trgovinu u likvidaciji, Vilka Novaka 48/K, 42000 Varaždin; TURBO-ZG d.o.o. za unutarnju i vanjsku trgovinu, Ulica grada Vukovara 271, Zagreb; CROATIA FACTORING d.o.o. za factoring, Vlaška 40, Zagreb; HYPO ALPE-ADRIA-BANK dioničko društvo, Slavonska avenija 6, Zagreb; Petar Tučanac, Mosorska 28, 31000 Osijek; PRIVREDNA BANKA d.d., 10000 Zagreb; MERSTEEL d.o.o. za trgovinu i usluge u likvidaciji, Kelekova 18 A, 10360 Sesvete; IMPULS-LEASING društvo s ograničenom odgovornošću za leasing, Velimira Škorpika 24/1, Zagreb; QIQO doo, Pula; GRAD DONJI MIHOLJAC, Donji Miholjac; CROATIA FACTORING d.o.o. za factoring, Vlaška 40, Zagreb; BREMSE d.o.o. za održavanje automobila, unutrašnju i vanjsku trgovinu na malo i veliko, Osječka 37, 31550 Valpovo</derivirana_varijabla>
  </DomainObject.Predmet.StrankaFormatedWithAdress>
  <DomainObject.Predmet.StrankaFormatedWithAdressOIB>
    <izvorni_sadrzaj> PRVI FAKTOR društvo s ograničenom odgovornošću za factoring, OIB 63278028623, Hektorovićeva  2/V, 10000 Zagreb; PRIVREDNA BANKA ZAGREB - DIONIČKO DRUŠTVO, OIB 02535697732, Radnička cesta 50, Zagreb; REPUBLIKA HRVATSKA MINISTARSTVO FINANCIJA, OIB 18683136487, Katančićeva 5, 10000 Zagreb; KLIO d.o.o. za trgovinu i promet nekretninama, OIB 56484429920, Vinkovačka 29, 31000 Osijek; JADROAGENT međunarodna pomorska i prometna agencija, d. d., OIB 95976200516, Trg Ivana Koblera 2, 51000 Rijeka; PAN - papirna industrija - TRGOPROMET dioničko društvo u stečaju, OIB 53266342722, Pape Ivana Pavla II br. 10, 31400 Đakovo; TERA TEHNOPOLIS d.o.o., OIB 39077073015, Osijek; REPUBLIKA HRVATSKA, OIB 52634238587, Zagreb , 10000 Zagreb; HYPO ALPE-ADRIA-LEASING društvo s ograničenom odgovornošću za leasing, OIB 03153152979, Slavonska avenija 6/a, Zagreb; PRIVREDNA BANKA ZAGREB - DIONIČKO DRUŠTVO, OIB 02535697732, Radnička cesta 50, Zagreb; VB LEASING Zagreb, OIB 55525619967; Ivan Pobi, OIB 51470021164, Josipa Kozarca 36, 31540 Donji Miholjac; MECHEL SERVICE STAHLHANDEL VETING društvo s ograničenom odgovornošću za proizvodnju i trgovinu u likvidaciji, OIB 46940479065, Vilka Novaka 48/K, 42000 Varaždin; TURBO-ZG d.o.o. za unutarnju i vanjsku trgovinu, OIB 70987880374, Ulica grada Vukovara 271, Zagreb; CROATIA FACTORING d.o.o. za factoring, OIB 32387887465, Vlaška 40, Zagreb; HYPO ALPE-ADRIA-BANK dioničko društvo, OIB 14036333877, Slavonska avenija 6, Zagreb; Petar Tučanac, OIB 82288681877, Mosorska 28, 31000 Osijek; PRIVREDNA BANKA d.d., OIB 02535697732, 10000 Zagreb; MERSTEEL d.o.o. za trgovinu i usluge u likvidaciji, OIB 32913763672, Kelekova 18 A, 10360 Sesvete; IMPULS-LEASING društvo s ograničenom odgovornošću za leasing, OIB 65918029671, Velimira Škorpika 24/1, Zagreb; QIQO doo, OIB 70752453049, Pula; GRAD DONJI MIHOLJAC, OIB 49744793900, Donji Miholjac; CROATIA FACTORING d.o.o. za factoring, OIB 32387887465, Vlaška 40, Zagreb; BREMSE d.o.o. za održavanje automobila, unutrašnju i vanjsku trgovinu na malo i veliko, OIB 30589159443, Osječka 37, 31550 Valpovo</izvorni_sadrzaj>
    <derivirana_varijabla naziv="DomainObject.Predmet.StrankaFormatedWithAdressOIB_1"> PRVI FAKTOR društvo s ograničenom odgovornošću za factoring, OIB 63278028623, Hektorovićeva  2/V, 10000 Zagreb; PRIVREDNA BANKA ZAGREB - DIONIČKO DRUŠTVO, OIB 02535697732, Radnička cesta 50, Zagreb; REPUBLIKA HRVATSKA MINISTARSTVO FINANCIJA, OIB 18683136487, Katančićeva 5, 10000 Zagreb; KLIO d.o.o. za trgovinu i promet nekretninama, OIB 56484429920, Vinkovačka 29, 31000 Osijek; JADROAGENT međunarodna pomorska i prometna agencija, d. d., OIB 95976200516, Trg Ivana Koblera 2, 51000 Rijeka; PAN - papirna industrija - TRGOPROMET dioničko društvo u stečaju, OIB 53266342722, Pape Ivana Pavla II br. 10, 31400 Đakovo; TERA TEHNOPOLIS d.o.o., OIB 39077073015, Osijek; REPUBLIKA HRVATSKA, OIB 52634238587, Zagreb , 10000 Zagreb; HYPO ALPE-ADRIA-LEASING društvo s ograničenom odgovornošću za leasing, OIB 03153152979, Slavonska avenija 6/a, Zagreb; PRIVREDNA BANKA ZAGREB - DIONIČKO DRUŠTVO, OIB 02535697732, Radnička cesta 50, Zagreb; VB LEASING Zagreb, OIB 55525619967; Ivan Pobi, OIB 51470021164, Josipa Kozarca 36, 31540 Donji Miholjac; MECHEL SERVICE STAHLHANDEL VETING društvo s ograničenom odgovornošću za proizvodnju i trgovinu u likvidaciji, OIB 46940479065, Vilka Novaka 48/K, 42000 Varaždin; TURBO-ZG d.o.o. za unutarnju i vanjsku trgovinu, OIB 70987880374, Ulica grada Vukovara 271, Zagreb; CROATIA FACTORING d.o.o. za factoring, OIB 32387887465, Vlaška 40, Zagreb; HYPO ALPE-ADRIA-BANK dioničko društvo, OIB 14036333877, Slavonska avenija 6, Zagreb; Petar Tučanac, OIB 82288681877, Mosorska 28, 31000 Osijek; PRIVREDNA BANKA d.d., OIB 02535697732, 10000 Zagreb; MERSTEEL d.o.o. za trgovinu i usluge u likvidaciji, OIB 32913763672, Kelekova 18 A, 10360 Sesvete; IMPULS-LEASING društvo s ograničenom odgovornošću za leasing, OIB 65918029671, Velimira Škorpika 24/1, Zagreb; QIQO doo, OIB 70752453049, Pula; GRAD DONJI MIHOLJAC, OIB 49744793900, Donji Miholjac; CROATIA FACTORING d.o.o. za factoring, OIB 32387887465, Vlaška 40, Zagreb; BREMSE d.o.o. za održavanje automobila, unutrašnju i vanjsku trgovinu na malo i veliko, OIB 30589159443, Osječka 37, 31550 Valpovo</derivirana_varijabla>
  </DomainObject.Predmet.StrankaFormatedWithAdressOIB>
  <DomainObject.Predmet.StrankaWithAdress>
    <izvorni_sadrzaj>PRVI FAKTOR društvo s ograničenom odgovornošću za factoring Hektorovićeva  2/V,10000 Zagreb,PRIVREDNA BANKA ZAGREB - DIONIČKO DRUŠTVO Radnička cesta 50,Zagreb,REPUBLIKA HRVATSKA MINISTARSTVO FINANCIJA Katančićeva 5,10000 Zagreb,KLIO d.o.o. za trgovinu i promet nekretninama Vinkovačka 29,31000 Osijek,JADROAGENT međunarodna pomorska i prometna agencija, d. d. Trg Ivana Koblera 2,51000 Rijeka,PAN - papirna industrija - TRGOPROMET dioničko društvo u stečaju Pape Ivana Pavla II br. 10,31400 Đakovo,TERA TEHNOPOLIS d.o.o. Osijek,REPUBLIKA HRVATSKA Zagreb ,10000 Zagreb,HYPO ALPE-ADRIA-LEASING društvo s ograničenom odgovornošću za leasing Slavonska avenija 6/a,Zagreb,PRIVREDNA BANKA ZAGREB - DIONIČKO DRUŠTVO Radnička cesta 50,Zagreb,VB LEASING Zagreb ,Ivan Pobi Josipa Kozarca 36,31540 Donji Miholjac,MECHEL SERVICE STAHLHANDEL VETING društvo s ograničenom odgovornošću za proizvodnju i trgovinu u likvidaciji Vilka Novaka 48/K,42000 Varaždin,TURBO-ZG d.o.o. za unutarnju i vanjsku trgovinu Ulica grada Vukovara 271,Zagreb,CROATIA FACTORING d.o.o. za factoring Vlaška 40,Zagreb,HYPO ALPE-ADRIA-BANK dioničko društvo Slavonska avenija 6,Zagreb,Petar Tučanac Mosorska 28,31000 Osijek,PRIVREDNA BANKA d.d. 10000 Zagreb,MERSTEEL d.o.o. za trgovinu i usluge u likvidaciji Kelekova 18 A,10360 Sesvete,IMPULS-LEASING društvo s ograničenom odgovornošću za leasing Velimira Škorpika 24/1,Zagreb,QIQO doo Pula,GRAD DONJI MIHOLJAC Donji Miholjac,CROATIA FACTORING d.o.o. za factoring Vlaška 40,Zagreb,BREMSE d.o.o. za održavanje automobila, unutrašnju i vanjsku trgovinu na malo i veliko Osječka 37,31550 Valpovo</izvorni_sadrzaj>
    <derivirana_varijabla naziv="DomainObject.Predmet.StrankaWithAdress_1">PRVI FAKTOR društvo s ograničenom odgovornošću za factoring Hektorovićeva  2/V,10000 Zagreb,PRIVREDNA BANKA ZAGREB - DIONIČKO DRUŠTVO Radnička cesta 50,Zagreb,REPUBLIKA HRVATSKA MINISTARSTVO FINANCIJA Katančićeva 5,10000 Zagreb,KLIO d.o.o. za trgovinu i promet nekretninama Vinkovačka 29,31000 Osijek,JADROAGENT međunarodna pomorska i prometna agencija, d. d. Trg Ivana Koblera 2,51000 Rijeka,PAN - papirna industrija - TRGOPROMET dioničko društvo u stečaju Pape Ivana Pavla II br. 10,31400 Đakovo,TERA TEHNOPOLIS d.o.o. Osijek,REPUBLIKA HRVATSKA Zagreb ,10000 Zagreb,HYPO ALPE-ADRIA-LEASING društvo s ograničenom odgovornošću za leasing Slavonska avenija 6/a,Zagreb,PRIVREDNA BANKA ZAGREB - DIONIČKO DRUŠTVO Radnička cesta 50,Zagreb,VB LEASING Zagreb ,Ivan Pobi Josipa Kozarca 36,31540 Donji Miholjac,MECHEL SERVICE STAHLHANDEL VETING društvo s ograničenom odgovornošću za proizvodnju i trgovinu u likvidaciji Vilka Novaka 48/K,42000 Varaždin,TURBO-ZG d.o.o. za unutarnju i vanjsku trgovinu Ulica grada Vukovara 271,Zagreb,CROATIA FACTORING d.o.o. za factoring Vlaška 40,Zagreb,HYPO ALPE-ADRIA-BANK dioničko društvo Slavonska avenija 6,Zagreb,Petar Tučanac Mosorska 28,31000 Osijek,PRIVREDNA BANKA d.d. 10000 Zagreb,MERSTEEL d.o.o. za trgovinu i usluge u likvidaciji Kelekova 18 A,10360 Sesvete,IMPULS-LEASING društvo s ograničenom odgovornošću za leasing Velimira Škorpika 24/1,Zagreb,QIQO doo Pula,GRAD DONJI MIHOLJAC Donji Miholjac,CROATIA FACTORING d.o.o. za factoring Vlaška 40,Zagreb,BREMSE d.o.o. za održavanje automobila, unutrašnju i vanjsku trgovinu na malo i veliko Osječka 37,31550 Valpovo</derivirana_varijabla>
  </DomainObject.Predmet.StrankaWithAdress>
  <DomainObject.Predmet.StrankaWithAdressOIB>
    <izvorni_sadrzaj>PRVI FAKTOR društvo s ograničenom odgovornošću za factoring, OIB 63278028623, Hektorovićeva  2/V,10000 Zagreb,PRIVREDNA BANKA ZAGREB - DIONIČKO DRUŠTVO, OIB 02535697732, Radnička cesta 50,Zagreb,REPUBLIKA HRVATSKA MINISTARSTVO FINANCIJA, OIB 18683136487, Katančićeva 5,10000 Zagreb,KLIO d.o.o. za trgovinu i promet nekretninama, OIB 56484429920, Vinkovačka 29,31000 Osijek,JADROAGENT međunarodna pomorska i prometna agencija, d. d., OIB 95976200516, Trg Ivana Koblera 2,51000 Rijeka,PAN - papirna industrija - TRGOPROMET dioničko društvo u stečaju, OIB 53266342722, Pape Ivana Pavla II br. 10,31400 Đakovo,TERA TEHNOPOLIS d.o.o., OIB 39077073015, Osijek,REPUBLIKA HRVATSKA, OIB 52634238587, Zagreb ,10000 Zagreb,HYPO ALPE-ADRIA-LEASING društvo s ograničenom odgovornošću za leasing, OIB 03153152979, Slavonska avenija 6/a,Zagreb,PRIVREDNA BANKA ZAGREB - DIONIČKO DRUŠTVO, OIB 02535697732, Radnička cesta 50,Zagreb,VB LEASING Zagreb, OIB 55525619967,Ivan Pobi, OIB 51470021164, Josipa Kozarca 36,31540 Donji Miholjac,MECHEL SERVICE STAHLHANDEL VETING društvo s ograničenom odgovornošću za proizvodnju i trgovinu u likvidaciji, OIB 46940479065, Vilka Novaka 48/K,42000 Varaždin,TURBO-ZG d.o.o. za unutarnju i vanjsku trgovinu, OIB 70987880374, Ulica grada Vukovara 271,Zagreb,CROATIA FACTORING d.o.o. za factoring, OIB 32387887465, Vlaška 40,Zagreb,HYPO ALPE-ADRIA-BANK dioničko društvo, OIB 14036333877, Slavonska avenija 6,Zagreb,Petar Tučanac, OIB 82288681877, Mosorska 28,31000 Osijek,PRIVREDNA BANKA d.d., OIB 02535697732, 10000 Zagreb,MERSTEEL d.o.o. za trgovinu i usluge u likvidaciji, OIB 32913763672, Kelekova 18 A,10360 Sesvete,IMPULS-LEASING društvo s ograničenom odgovornošću za leasing, OIB 65918029671, Velimira Škorpika 24/1,Zagreb,QIQO doo, OIB 70752453049, Pula,GRAD DONJI MIHOLJAC, OIB 49744793900, Donji Miholjac,CROATIA FACTORING d.o.o. za factoring, OIB 32387887465, Vlaška 40,Zagreb,BREMSE d.o.o. za održavanje automobila, unutrašnju i vanjsku trgovinu na malo i veliko, OIB 30589159443, Osječka 37,31550 Valpovo</izvorni_sadrzaj>
    <derivirana_varijabla naziv="DomainObject.Predmet.StrankaWithAdressOIB_1">PRVI FAKTOR društvo s ograničenom odgovornošću za factoring, OIB 63278028623, Hektorovićeva  2/V,10000 Zagreb,PRIVREDNA BANKA ZAGREB - DIONIČKO DRUŠTVO, OIB 02535697732, Radnička cesta 50,Zagreb,REPUBLIKA HRVATSKA MINISTARSTVO FINANCIJA, OIB 18683136487, Katančićeva 5,10000 Zagreb,KLIO d.o.o. za trgovinu i promet nekretninama, OIB 56484429920, Vinkovačka 29,31000 Osijek,JADROAGENT međunarodna pomorska i prometna agencija, d. d., OIB 95976200516, Trg Ivana Koblera 2,51000 Rijeka,PAN - papirna industrija - TRGOPROMET dioničko društvo u stečaju, OIB 53266342722, Pape Ivana Pavla II br. 10,31400 Đakovo,TERA TEHNOPOLIS d.o.o., OIB 39077073015, Osijek,REPUBLIKA HRVATSKA, OIB 52634238587, Zagreb ,10000 Zagreb,HYPO ALPE-ADRIA-LEASING društvo s ograničenom odgovornošću za leasing, OIB 03153152979, Slavonska avenija 6/a,Zagreb,PRIVREDNA BANKA ZAGREB - DIONIČKO DRUŠTVO, OIB 02535697732, Radnička cesta 50,Zagreb,VB LEASING Zagreb, OIB 55525619967,Ivan Pobi, OIB 51470021164, Josipa Kozarca 36,31540 Donji Miholjac,MECHEL SERVICE STAHLHANDEL VETING društvo s ograničenom odgovornošću za proizvodnju i trgovinu u likvidaciji, OIB 46940479065, Vilka Novaka 48/K,42000 Varaždin,TURBO-ZG d.o.o. za unutarnju i vanjsku trgovinu, OIB 70987880374, Ulica grada Vukovara 271,Zagreb,CROATIA FACTORING d.o.o. za factoring, OIB 32387887465, Vlaška 40,Zagreb,HYPO ALPE-ADRIA-BANK dioničko društvo, OIB 14036333877, Slavonska avenija 6,Zagreb,Petar Tučanac, OIB 82288681877, Mosorska 28,31000 Osijek,PRIVREDNA BANKA d.d., OIB 02535697732, 10000 Zagreb,MERSTEEL d.o.o. za trgovinu i usluge u likvidaciji, OIB 32913763672, Kelekova 18 A,10360 Sesvete,IMPULS-LEASING društvo s ograničenom odgovornošću za leasing, OIB 65918029671, Velimira Škorpika 24/1,Zagreb,QIQO doo, OIB 70752453049, Pula,GRAD DONJI MIHOLJAC, OIB 49744793900, Donji Miholjac,CROATIA FACTORING d.o.o. za factoring, OIB 32387887465, Vlaška 40,Zagreb,BREMSE d.o.o. za održavanje automobila, unutrašnju i vanjsku trgovinu na malo i veliko, OIB 30589159443, Osječka 37,31550 Valpovo</derivirana_varijabla>
  </DomainObject.Predmet.StrankaWithAdressOIB>
  <DomainObject.Predmet.StrankaNazivFormated>
    <izvorni_sadrzaj>PRVI FAKTOR društvo s ograničenom odgovornošću za factoring,PRIVREDNA BANKA ZAGREB - DIONIČKO DRUŠTVO,REPUBLIKA HRVATSKA MINISTARSTVO FINANCIJA,KLIO d.o.o. za trgovinu i promet nekretninama,JADROAGENT međunarodna pomorska i prometna agencija, d. d.,PAN - papirna industrija - TRGOPROMET dioničko društvo u stečaju,TERA TEHNOPOLIS d.o.o.,REPUBLIKA HRVATSKA,HYPO ALPE-ADRIA-LEASING društvo s ograničenom odgovornošću za leasing,PRIVREDNA BANKA ZAGREB - DIONIČKO DRUŠTVO,VB LEASING Zagreb,Ivan Pobi,MECHEL SERVICE STAHLHANDEL VETING društvo s ograničenom odgovornošću za proizvodnju i trgovinu u likvidaciji,TURBO-ZG d.o.o. za unutarnju i vanjsku trgovinu,CROATIA FACTORING d.o.o. za factoring,HYPO ALPE-ADRIA-BANK dioničko društvo,Petar Tučanac,PRIVREDNA BANKA d.d.,MERSTEEL d.o.o. za trgovinu i usluge u likvidaciji,IMPULS-LEASING društvo s ograničenom odgovornošću za leasing,QIQO doo,GRAD DONJI MIHOLJAC,CROATIA FACTORING d.o.o. za factoring,BREMSE d.o.o. za održavanje automobila, unutrašnju i vanjsku trgovinu na malo i veliko</izvorni_sadrzaj>
    <derivirana_varijabla naziv="DomainObject.Predmet.StrankaNazivFormated_1">PRVI FAKTOR društvo s ograničenom odgovornošću za factoring,PRIVREDNA BANKA ZAGREB - DIONIČKO DRUŠTVO,REPUBLIKA HRVATSKA MINISTARSTVO FINANCIJA,KLIO d.o.o. za trgovinu i promet nekretninama,JADROAGENT međunarodna pomorska i prometna agencija, d. d.,PAN - papirna industrija - TRGOPROMET dioničko društvo u stečaju,TERA TEHNOPOLIS d.o.o.,REPUBLIKA HRVATSKA,HYPO ALPE-ADRIA-LEASING društvo s ograničenom odgovornošću za leasing,PRIVREDNA BANKA ZAGREB - DIONIČKO DRUŠTVO,VB LEASING Zagreb,Ivan Pobi,MECHEL SERVICE STAHLHANDEL VETING društvo s ograničenom odgovornošću za proizvodnju i trgovinu u likvidaciji,TURBO-ZG d.o.o. za unutarnju i vanjsku trgovinu,CROATIA FACTORING d.o.o. za factoring,HYPO ALPE-ADRIA-BANK dioničko društvo,Petar Tučanac,PRIVREDNA BANKA d.d.,MERSTEEL d.o.o. za trgovinu i usluge u likvidaciji,IMPULS-LEASING društvo s ograničenom odgovornošću za leasing,QIQO doo,GRAD DONJI MIHOLJAC,CROATIA FACTORING d.o.o. za factoring,BREMSE d.o.o. za održavanje automobila, unutrašnju i vanjsku trgovinu na malo i veliko</derivirana_varijabla>
  </DomainObject.Predmet.StrankaNazivFormated>
  <DomainObject.Predmet.StrankaNazivFormatedOIB>
    <izvorni_sadrzaj>PRVI FAKTOR društvo s ograničenom odgovornošću za factoring, OIB 63278028623,PRIVREDNA BANKA ZAGREB - DIONIČKO DRUŠTVO, OIB 02535697732,REPUBLIKA HRVATSKA MINISTARSTVO FINANCIJA, OIB 18683136487,KLIO d.o.o. za trgovinu i promet nekretninama, OIB 56484429920,JADROAGENT međunarodna pomorska i prometna agencija, d. d., OIB 95976200516,PAN - papirna industrija - TRGOPROMET dioničko društvo u stečaju, OIB 53266342722,TERA TEHNOPOLIS d.o.o., OIB 39077073015,REPUBLIKA HRVATSKA, OIB 52634238587,HYPO ALPE-ADRIA-LEASING društvo s ograničenom odgovornošću za leasing, OIB 03153152979,PRIVREDNA BANKA ZAGREB - DIONIČKO DRUŠTVO, OIB 02535697732,VB LEASING Zagreb, OIB 55525619967,Ivan Pobi, OIB 51470021164,MECHEL SERVICE STAHLHANDEL VETING društvo s ograničenom odgovornošću za proizvodnju i trgovinu u likvidaciji, OIB 46940479065,TURBO-ZG d.o.o. za unutarnju i vanjsku trgovinu, OIB 70987880374,CROATIA FACTORING d.o.o. za factoring, OIB 32387887465,HYPO ALPE-ADRIA-BANK dioničko društvo, OIB 14036333877,Petar Tučanac, OIB 82288681877,PRIVREDNA BANKA d.d., OIB 02535697732,MERSTEEL d.o.o. za trgovinu i usluge u likvidaciji, OIB 32913763672,IMPULS-LEASING društvo s ograničenom odgovornošću za leasing, OIB 65918029671,QIQO doo, OIB 70752453049,GRAD DONJI MIHOLJAC, OIB 49744793900,CROATIA FACTORING d.o.o. za factoring, OIB 32387887465,BREMSE d.o.o. za održavanje automobila, unutrašnju i vanjsku trgovinu na malo i veliko, OIB 30589159443</izvorni_sadrzaj>
    <derivirana_varijabla naziv="DomainObject.Predmet.StrankaNazivFormatedOIB_1">PRVI FAKTOR društvo s ograničenom odgovornošću za factoring, OIB 63278028623,PRIVREDNA BANKA ZAGREB - DIONIČKO DRUŠTVO, OIB 02535697732,REPUBLIKA HRVATSKA MINISTARSTVO FINANCIJA, OIB 18683136487,KLIO d.o.o. za trgovinu i promet nekretninama, OIB 56484429920,JADROAGENT međunarodna pomorska i prometna agencija, d. d., OIB 95976200516,PAN - papirna industrija - TRGOPROMET dioničko društvo u stečaju, OIB 53266342722,TERA TEHNOPOLIS d.o.o., OIB 39077073015,REPUBLIKA HRVATSKA, OIB 52634238587,HYPO ALPE-ADRIA-LEASING društvo s ograničenom odgovornošću za leasing, OIB 03153152979,PRIVREDNA BANKA ZAGREB - DIONIČKO DRUŠTVO, OIB 02535697732,VB LEASING Zagreb, OIB 55525619967,Ivan Pobi, OIB 51470021164,MECHEL SERVICE STAHLHANDEL VETING društvo s ograničenom odgovornošću za proizvodnju i trgovinu u likvidaciji, OIB 46940479065,TURBO-ZG d.o.o. za unutarnju i vanjsku trgovinu, OIB 70987880374,CROATIA FACTORING d.o.o. za factoring, OIB 32387887465,HYPO ALPE-ADRIA-BANK dioničko društvo, OIB 14036333877,Petar Tučanac, OIB 82288681877,PRIVREDNA BANKA d.d., OIB 02535697732,MERSTEEL d.o.o. za trgovinu i usluge u likvidaciji, OIB 32913763672,IMPULS-LEASING društvo s ograničenom odgovornošću za leasing, OIB 65918029671,QIQO doo, OIB 70752453049,GRAD DONJI MIHOLJAC, OIB 49744793900,CROATIA FACTORING d.o.o. za factoring, OIB 32387887465,BREMSE d.o.o. za održavanje automobila, unutrašnju i vanjsku trgovinu na malo i veliko, OIB 30589159443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BREMSE d.o.o. za održavanje automobila, unutrašnju i vanjsku trgovinu na malo i veliko</item>
    </izvorni_sadrzaj>
    <derivirana_varijabla naziv="DomainObject.Predmet.StrankaListFormated_1"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BREMSE d.o.o. za održavanje automobila, unutrašnju i vanjsku trgovinu na malo i veliko</item>
    </derivirana_varijabla>
  </DomainObject.Predmet.StrankaListFormated>
  <DomainObject.Predmet.StrankaListFormatedOIB>
    <izvorni_sadrzaj>
      <item>PRVI FAKTOR društvo s ograničenom odgovornošću za factoring, OIB 63278028623</item>
      <item>PRIVREDNA BANKA ZAGREB - DIONIČKO DRUŠTVO, OIB 02535697732</item>
      <item>REPUBLIKA HRVATSKA MINISTARSTVO FINANCIJA, OIB 18683136487</item>
      <item>KLIO d.o.o. za trgovinu i promet nekretninama, OIB 56484429920</item>
      <item>JADROAGENT međunarodna pomorska i prometna agencija, d. d., OIB 95976200516</item>
      <item>PAN - papirna industrija - TRGOPROMET dioničko društvo u stečaju, OIB 53266342722</item>
      <item>TERA TEHNOPOLIS d.o.o., OIB 39077073015</item>
      <item>REPUBLIKA HRVATSKA, OIB 52634238587</item>
      <item>HYPO ALPE-ADRIA-LEASING društvo s ograničenom odgovornošću za leasing, OIB 03153152979</item>
      <item>PRIVREDNA BANKA ZAGREB - DIONIČKO DRUŠTVO, OIB 02535697732</item>
      <item>VB LEASING Zagreb, OIB 55525619967</item>
      <item>Ivan Pobi, OIB 51470021164</item>
      <item>MECHEL SERVICE STAHLHANDEL VETING društvo s ograničenom odgovornošću za proizvodnju i trgovinu u likvidaciji, OIB 46940479065</item>
      <item>TURBO-ZG d.o.o. za unutarnju i vanjsku trgovinu, OIB 70987880374</item>
      <item>CROATIA FACTORING d.o.o. za factoring, OIB 32387887465</item>
      <item>HYPO ALPE-ADRIA-BANK dioničko društvo, OIB 14036333877</item>
      <item>Petar Tučanac, OIB 82288681877</item>
      <item>PRIVREDNA BANKA d.d., OIB 02535697732</item>
      <item>MERSTEEL d.o.o. za trgovinu i usluge u likvidaciji, OIB 32913763672</item>
      <item>IMPULS-LEASING društvo s ograničenom odgovornošću za leasing, OIB 65918029671</item>
      <item>QIQO doo, OIB 70752453049</item>
      <item>GRAD DONJI MIHOLJAC, OIB 49744793900</item>
      <item>CROATIA FACTORING d.o.o. za factoring, OIB 32387887465</item>
      <item>BREMSE d.o.o. za održavanje automobila, unutrašnju i vanjsku trgovinu na malo i veliko, OIB 30589159443</item>
    </izvorni_sadrzaj>
    <derivirana_varijabla naziv="DomainObject.Predmet.StrankaListFormatedOIB_1">
      <item>PRVI FAKTOR društvo s ograničenom odgovornošću za factoring, OIB 63278028623</item>
      <item>PRIVREDNA BANKA ZAGREB - DIONIČKO DRUŠTVO, OIB 02535697732</item>
      <item>REPUBLIKA HRVATSKA MINISTARSTVO FINANCIJA, OIB 18683136487</item>
      <item>KLIO d.o.o. za trgovinu i promet nekretninama, OIB 56484429920</item>
      <item>JADROAGENT međunarodna pomorska i prometna agencija, d. d., OIB 95976200516</item>
      <item>PAN - papirna industrija - TRGOPROMET dioničko društvo u stečaju, OIB 53266342722</item>
      <item>TERA TEHNOPOLIS d.o.o., OIB 39077073015</item>
      <item>REPUBLIKA HRVATSKA, OIB 52634238587</item>
      <item>HYPO ALPE-ADRIA-LEASING društvo s ograničenom odgovornošću za leasing, OIB 03153152979</item>
      <item>PRIVREDNA BANKA ZAGREB - DIONIČKO DRUŠTVO, OIB 02535697732</item>
      <item>VB LEASING Zagreb, OIB 55525619967</item>
      <item>Ivan Pobi, OIB 51470021164</item>
      <item>MECHEL SERVICE STAHLHANDEL VETING društvo s ograničenom odgovornošću za proizvodnju i trgovinu u likvidaciji, OIB 46940479065</item>
      <item>TURBO-ZG d.o.o. za unutarnju i vanjsku trgovinu, OIB 70987880374</item>
      <item>CROATIA FACTORING d.o.o. za factoring, OIB 32387887465</item>
      <item>HYPO ALPE-ADRIA-BANK dioničko društvo, OIB 14036333877</item>
      <item>Petar Tučanac, OIB 82288681877</item>
      <item>PRIVREDNA BANKA d.d., OIB 02535697732</item>
      <item>MERSTEEL d.o.o. za trgovinu i usluge u likvidaciji, OIB 32913763672</item>
      <item>IMPULS-LEASING društvo s ograničenom odgovornošću za leasing, OIB 65918029671</item>
      <item>QIQO doo, OIB 70752453049</item>
      <item>GRAD DONJI MIHOLJAC, OIB 49744793900</item>
      <item>CROATIA FACTORING d.o.o. za factoring, OIB 32387887465</item>
      <item>BREMSE d.o.o. za održavanje automobila, unutrašnju i vanjsku trgovinu na malo i veliko, OIB 30589159443</item>
    </derivirana_varijabla>
  </DomainObject.Predmet.StrankaListFormatedOIB>
  <DomainObject.Predmet.StrankaListFormatedWithAdress>
    <izvorni_sadrzaj>
      <item>PRVI FAKTOR društvo s ograničenom odgovornošću za factoring, Hektorovićeva  2/V, 10000 Zagreb</item>
      <item>PRIVREDNA BANKA ZAGREB - DIONIČKO DRUŠTVO, Radnička cesta 50, Zagreb</item>
      <item>REPUBLIKA HRVATSKA MINISTARSTVO FINANCIJA, Katančićeva 5, 10000 Zagreb</item>
      <item>KLIO d.o.o. za trgovinu i promet nekretninama, Vinkovačka 29, 31000 Osijek</item>
      <item>JADROAGENT međunarodna pomorska i prometna agencija, d. d., Trg Ivana Koblera 2, 51000 Rijeka</item>
      <item>PAN - papirna industrija - TRGOPROMET dioničko društvo u stečaju, Pape Ivana Pavla II br. 10, 31400 Đakovo</item>
      <item>TERA TEHNOPOLIS d.o.o., Osijek</item>
      <item>REPUBLIKA HRVATSKA, Zagreb , 10000 Zagreb</item>
      <item>HYPO ALPE-ADRIA-LEASING društvo s ograničenom odgovornošću za leasing, Slavonska avenija 6/a, Zagreb</item>
      <item>PRIVREDNA BANKA ZAGREB - DIONIČKO DRUŠTVO, Radnička cesta 50, Zagreb</item>
      <item>VB LEASING Zagreb</item>
      <item>Ivan Pobi, Josipa Kozarca 36, 31540 Donji Miholjac</item>
      <item>MECHEL SERVICE STAHLHANDEL VETING društvo s ograničenom odgovornošću za proizvodnju i trgovinu u likvidaciji, Vilka Novaka 48/K, 42000 Varaždin</item>
      <item>TURBO-ZG d.o.o. za unutarnju i vanjsku trgovinu, Ulica grada Vukovara 271, Zagreb</item>
      <item>CROATIA FACTORING d.o.o. za factoring, Vlaška 40, Zagreb</item>
      <item>HYPO ALPE-ADRIA-BANK dioničko društvo, Slavonska avenija 6, Zagreb</item>
      <item>Petar Tučanac, Mosorska 28, 31000 Osijek</item>
      <item>PRIVREDNA BANKA d.d., 10000 Zagreb</item>
      <item>MERSTEEL d.o.o. za trgovinu i usluge u likvidaciji, Kelekova 18 A, 10360 Sesvete</item>
      <item>IMPULS-LEASING društvo s ograničenom odgovornošću za leasing, Velimira Škorpika 24/1, Zagreb</item>
      <item>QIQO doo, Pula</item>
      <item>GRAD DONJI MIHOLJAC, Donji Miholjac</item>
      <item>CROATIA FACTORING d.o.o. za factoring, Vlaška 40, Zagreb</item>
      <item>BREMSE d.o.o. za održavanje automobila, unutrašnju i vanjsku trgovinu na malo i veliko, Osječka 37, 31550 Valpovo</item>
    </izvorni_sadrzaj>
    <derivirana_varijabla naziv="DomainObject.Predmet.StrankaListFormatedWithAdress_1">
      <item>PRVI FAKTOR društvo s ograničenom odgovornošću za factoring, Hektorovićeva  2/V, 10000 Zagreb</item>
      <item>PRIVREDNA BANKA ZAGREB - DIONIČKO DRUŠTVO, Radnička cesta 50, Zagreb</item>
      <item>REPUBLIKA HRVATSKA MINISTARSTVO FINANCIJA, Katančićeva 5, 10000 Zagreb</item>
      <item>KLIO d.o.o. za trgovinu i promet nekretninama, Vinkovačka 29, 31000 Osijek</item>
      <item>JADROAGENT međunarodna pomorska i prometna agencija, d. d., Trg Ivana Koblera 2, 51000 Rijeka</item>
      <item>PAN - papirna industrija - TRGOPROMET dioničko društvo u stečaju, Pape Ivana Pavla II br. 10, 31400 Đakovo</item>
      <item>TERA TEHNOPOLIS d.o.o., Osijek</item>
      <item>REPUBLIKA HRVATSKA, Zagreb , 10000 Zagreb</item>
      <item>HYPO ALPE-ADRIA-LEASING društvo s ograničenom odgovornošću za leasing, Slavonska avenija 6/a, Zagreb</item>
      <item>PRIVREDNA BANKA ZAGREB - DIONIČKO DRUŠTVO, Radnička cesta 50, Zagreb</item>
      <item>VB LEASING Zagreb</item>
      <item>Ivan Pobi, Josipa Kozarca 36, 31540 Donji Miholjac</item>
      <item>MECHEL SERVICE STAHLHANDEL VETING društvo s ograničenom odgovornošću za proizvodnju i trgovinu u likvidaciji, Vilka Novaka 48/K, 42000 Varaždin</item>
      <item>TURBO-ZG d.o.o. za unutarnju i vanjsku trgovinu, Ulica grada Vukovara 271, Zagreb</item>
      <item>CROATIA FACTORING d.o.o. za factoring, Vlaška 40, Zagreb</item>
      <item>HYPO ALPE-ADRIA-BANK dioničko društvo, Slavonska avenija 6, Zagreb</item>
      <item>Petar Tučanac, Mosorska 28, 31000 Osijek</item>
      <item>PRIVREDNA BANKA d.d., 10000 Zagreb</item>
      <item>MERSTEEL d.o.o. za trgovinu i usluge u likvidaciji, Kelekova 18 A, 10360 Sesvete</item>
      <item>IMPULS-LEASING društvo s ograničenom odgovornošću za leasing, Velimira Škorpika 24/1, Zagreb</item>
      <item>QIQO doo, Pula</item>
      <item>GRAD DONJI MIHOLJAC, Donji Miholjac</item>
      <item>CROATIA FACTORING d.o.o. za factoring, Vlaška 40, Zagreb</item>
      <item>BREMSE d.o.o. za održavanje automobila, unutrašnju i vanjsku trgovinu na malo i veliko, Osječka 37, 31550 Valpovo</item>
    </derivirana_varijabla>
  </DomainObject.Predmet.StrankaListFormatedWithAdress>
  <DomainObject.Predmet.StrankaListFormatedWithAdressOIB>
    <izvorni_sadrzaj>
      <item>PRVI FAKTOR društvo s ograničenom odgovornošću za factoring, OIB 63278028623, Hektorovićeva  2/V, 10000 Zagreb</item>
      <item>PRIVREDNA BANKA ZAGREB - DIONIČKO DRUŠTVO, OIB 02535697732, Radnička cesta 50, Zagreb</item>
      <item>REPUBLIKA HRVATSKA MINISTARSTVO FINANCIJA, OIB 18683136487, Katančićeva 5, 10000 Zagreb</item>
      <item>KLIO d.o.o. za trgovinu i promet nekretninama, OIB 56484429920, Vinkovačka 29, 31000 Osijek</item>
      <item>JADROAGENT međunarodna pomorska i prometna agencija, d. d., OIB 95976200516, Trg Ivana Koblera 2, 51000 Rijeka</item>
      <item>PAN - papirna industrija - TRGOPROMET dioničko društvo u stečaju, OIB 53266342722, Pape Ivana Pavla II br. 10, 31400 Đakovo</item>
      <item>TERA TEHNOPOLIS d.o.o., OIB 39077073015, Osijek</item>
      <item>REPUBLIKA HRVATSKA, OIB 52634238587, Zagreb , 10000 Zagreb</item>
      <item>HYPO ALPE-ADRIA-LEASING društvo s ograničenom odgovornošću za leasing, OIB 03153152979, Slavonska avenija 6/a, Zagreb</item>
      <item>PRIVREDNA BANKA ZAGREB - DIONIČKO DRUŠTVO, OIB 02535697732, Radnička cesta 50, Zagreb</item>
      <item>VB LEASING Zagreb, OIB 55525619967</item>
      <item>Ivan Pobi, OIB 51470021164, Josipa Kozarca 36, 31540 Donji Miholjac</item>
      <item>MECHEL SERVICE STAHLHANDEL VETING društvo s ograničenom odgovornošću za proizvodnju i trgovinu u likvidaciji, OIB 46940479065, Vilka Novaka 48/K, 42000 Varaždin</item>
      <item>TURBO-ZG d.o.o. za unutarnju i vanjsku trgovinu, OIB 70987880374, Ulica grada Vukovara 271, Zagreb</item>
      <item>CROATIA FACTORING d.o.o. za factoring, OIB 32387887465, Vlaška 40, Zagreb</item>
      <item>HYPO ALPE-ADRIA-BANK dioničko društvo, OIB 14036333877, Slavonska avenija 6, Zagreb</item>
      <item>Petar Tučanac, OIB 82288681877, Mosorska 28, 31000 Osijek</item>
      <item>PRIVREDNA BANKA d.d., OIB 02535697732, 10000 Zagreb</item>
      <item>MERSTEEL d.o.o. za trgovinu i usluge u likvidaciji, OIB 32913763672, Kelekova 18 A, 10360 Sesvete</item>
      <item>IMPULS-LEASING društvo s ograničenom odgovornošću za leasing, OIB 65918029671, Velimira Škorpika 24/1, Zagreb</item>
      <item>QIQO doo, OIB 70752453049, Pula</item>
      <item>GRAD DONJI MIHOLJAC, OIB 49744793900, Donji Miholjac</item>
      <item>CROATIA FACTORING d.o.o. za factoring, OIB 32387887465, Vlaška 40, Zagreb</item>
      <item>BREMSE d.o.o. za održavanje automobila, unutrašnju i vanjsku trgovinu na malo i veliko, OIB 30589159443, Osječka 37, 31550 Valpovo</item>
    </izvorni_sadrzaj>
    <derivirana_varijabla naziv="DomainObject.Predmet.StrankaListFormatedWithAdressOIB_1">
      <item>PRVI FAKTOR društvo s ograničenom odgovornošću za factoring, OIB 63278028623, Hektorovićeva  2/V, 10000 Zagreb</item>
      <item>PRIVREDNA BANKA ZAGREB - DIONIČKO DRUŠTVO, OIB 02535697732, Radnička cesta 50, Zagreb</item>
      <item>REPUBLIKA HRVATSKA MINISTARSTVO FINANCIJA, OIB 18683136487, Katančićeva 5, 10000 Zagreb</item>
      <item>KLIO d.o.o. za trgovinu i promet nekretninama, OIB 56484429920, Vinkovačka 29, 31000 Osijek</item>
      <item>JADROAGENT međunarodna pomorska i prometna agencija, d. d., OIB 95976200516, Trg Ivana Koblera 2, 51000 Rijeka</item>
      <item>PAN - papirna industrija - TRGOPROMET dioničko društvo u stečaju, OIB 53266342722, Pape Ivana Pavla II br. 10, 31400 Đakovo</item>
      <item>TERA TEHNOPOLIS d.o.o., OIB 39077073015, Osijek</item>
      <item>REPUBLIKA HRVATSKA, OIB 52634238587, Zagreb , 10000 Zagreb</item>
      <item>HYPO ALPE-ADRIA-LEASING društvo s ograničenom odgovornošću za leasing, OIB 03153152979, Slavonska avenija 6/a, Zagreb</item>
      <item>PRIVREDNA BANKA ZAGREB - DIONIČKO DRUŠTVO, OIB 02535697732, Radnička cesta 50, Zagreb</item>
      <item>VB LEASING Zagreb, OIB 55525619967</item>
      <item>Ivan Pobi, OIB 51470021164, Josipa Kozarca 36, 31540 Donji Miholjac</item>
      <item>MECHEL SERVICE STAHLHANDEL VETING društvo s ograničenom odgovornošću za proizvodnju i trgovinu u likvidaciji, OIB 46940479065, Vilka Novaka 48/K, 42000 Varaždin</item>
      <item>TURBO-ZG d.o.o. za unutarnju i vanjsku trgovinu, OIB 70987880374, Ulica grada Vukovara 271, Zagreb</item>
      <item>CROATIA FACTORING d.o.o. za factoring, OIB 32387887465, Vlaška 40, Zagreb</item>
      <item>HYPO ALPE-ADRIA-BANK dioničko društvo, OIB 14036333877, Slavonska avenija 6, Zagreb</item>
      <item>Petar Tučanac, OIB 82288681877, Mosorska 28, 31000 Osijek</item>
      <item>PRIVREDNA BANKA d.d., OIB 02535697732, 10000 Zagreb</item>
      <item>MERSTEEL d.o.o. za trgovinu i usluge u likvidaciji, OIB 32913763672, Kelekova 18 A, 10360 Sesvete</item>
      <item>IMPULS-LEASING društvo s ograničenom odgovornošću za leasing, OIB 65918029671, Velimira Škorpika 24/1, Zagreb</item>
      <item>QIQO doo, OIB 70752453049, Pula</item>
      <item>GRAD DONJI MIHOLJAC, OIB 49744793900, Donji Miholjac</item>
      <item>CROATIA FACTORING d.o.o. za factoring, OIB 32387887465, Vlaška 40, Zagreb</item>
      <item>BREMSE d.o.o. za održavanje automobila, unutrašnju i vanjsku trgovinu na malo i veliko, OIB 30589159443, Osječka 37, 31550 Valpovo</item>
    </derivirana_varijabla>
  </DomainObject.Predmet.StrankaListFormatedWithAdressOIB>
  <DomainObject.Predmet.StrankaListNazivFormated>
    <izvorni_sadrzaj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BREMSE d.o.o. za održavanje automobila, unutrašnju i vanjsku trgovinu na malo i veliko</item>
    </izvorni_sadrzaj>
    <derivirana_varijabla naziv="DomainObject.Predmet.StrankaListNazivFormated_1"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BREMSE d.o.o. za održavanje automobila, unutrašnju i vanjsku trgovinu na malo i veliko</item>
    </derivirana_varijabla>
  </DomainObject.Predmet.StrankaListNazivFormated>
  <DomainObject.Predmet.StrankaListNazivFormatedOIB>
    <izvorni_sadrzaj>
      <item>PRVI FAKTOR društvo s ograničenom odgovornošću za factoring, OIB 63278028623</item>
      <item>PRIVREDNA BANKA ZAGREB - DIONIČKO DRUŠTVO, OIB 02535697732</item>
      <item>REPUBLIKA HRVATSKA MINISTARSTVO FINANCIJA, OIB 18683136487</item>
      <item>KLIO d.o.o. za trgovinu i promet nekretninama, OIB 56484429920</item>
      <item>JADROAGENT međunarodna pomorska i prometna agencija, d. d., OIB 95976200516</item>
      <item>PAN - papirna industrija - TRGOPROMET dioničko društvo u stečaju, OIB 53266342722</item>
      <item>TERA TEHNOPOLIS d.o.o., OIB 39077073015</item>
      <item>REPUBLIKA HRVATSKA, OIB 52634238587</item>
      <item>HYPO ALPE-ADRIA-LEASING društvo s ograničenom odgovornošću za leasing, OIB 03153152979</item>
      <item>PRIVREDNA BANKA ZAGREB - DIONIČKO DRUŠTVO, OIB 02535697732</item>
      <item>VB LEASING Zagreb, OIB 55525619967</item>
      <item>Ivan Pobi, OIB 51470021164</item>
      <item>MECHEL SERVICE STAHLHANDEL VETING društvo s ograničenom odgovornošću za proizvodnju i trgovinu u likvidaciji, OIB 46940479065</item>
      <item>TURBO-ZG d.o.o. za unutarnju i vanjsku trgovinu, OIB 70987880374</item>
      <item>CROATIA FACTORING d.o.o. za factoring, OIB 32387887465</item>
      <item>HYPO ALPE-ADRIA-BANK dioničko društvo, OIB 14036333877</item>
      <item>Petar Tučanac, OIB 82288681877</item>
      <item>PRIVREDNA BANKA d.d., OIB 02535697732</item>
      <item>MERSTEEL d.o.o. za trgovinu i usluge u likvidaciji, OIB 32913763672</item>
      <item>IMPULS-LEASING društvo s ograničenom odgovornošću za leasing, OIB 65918029671</item>
      <item>QIQO doo, OIB 70752453049</item>
      <item>GRAD DONJI MIHOLJAC, OIB 49744793900</item>
      <item>CROATIA FACTORING d.o.o. za factoring, OIB 32387887465</item>
      <item>BREMSE d.o.o. za održavanje automobila, unutrašnju i vanjsku trgovinu na malo i veliko, OIB 30589159443</item>
    </izvorni_sadrzaj>
    <derivirana_varijabla naziv="DomainObject.Predmet.StrankaListNazivFormatedOIB_1">
      <item>PRVI FAKTOR društvo s ograničenom odgovornošću za factoring, OIB 63278028623</item>
      <item>PRIVREDNA BANKA ZAGREB - DIONIČKO DRUŠTVO, OIB 02535697732</item>
      <item>REPUBLIKA HRVATSKA MINISTARSTVO FINANCIJA, OIB 18683136487</item>
      <item>KLIO d.o.o. za trgovinu i promet nekretninama, OIB 56484429920</item>
      <item>JADROAGENT međunarodna pomorska i prometna agencija, d. d., OIB 95976200516</item>
      <item>PAN - papirna industrija - TRGOPROMET dioničko društvo u stečaju, OIB 53266342722</item>
      <item>TERA TEHNOPOLIS d.o.o., OIB 39077073015</item>
      <item>REPUBLIKA HRVATSKA, OIB 52634238587</item>
      <item>HYPO ALPE-ADRIA-LEASING društvo s ograničenom odgovornošću za leasing, OIB 03153152979</item>
      <item>PRIVREDNA BANKA ZAGREB - DIONIČKO DRUŠTVO, OIB 02535697732</item>
      <item>VB LEASING Zagreb, OIB 55525619967</item>
      <item>Ivan Pobi, OIB 51470021164</item>
      <item>MECHEL SERVICE STAHLHANDEL VETING društvo s ograničenom odgovornošću za proizvodnju i trgovinu u likvidaciji, OIB 46940479065</item>
      <item>TURBO-ZG d.o.o. za unutarnju i vanjsku trgovinu, OIB 70987880374</item>
      <item>CROATIA FACTORING d.o.o. za factoring, OIB 32387887465</item>
      <item>HYPO ALPE-ADRIA-BANK dioničko društvo, OIB 14036333877</item>
      <item>Petar Tučanac, OIB 82288681877</item>
      <item>PRIVREDNA BANKA d.d., OIB 02535697732</item>
      <item>MERSTEEL d.o.o. za trgovinu i usluge u likvidaciji, OIB 32913763672</item>
      <item>IMPULS-LEASING društvo s ograničenom odgovornošću za leasing, OIB 65918029671</item>
      <item>QIQO doo, OIB 70752453049</item>
      <item>GRAD DONJI MIHOLJAC, OIB 49744793900</item>
      <item>CROATIA FACTORING d.o.o. za factoring, OIB 32387887465</item>
      <item>BREMSE d.o.o. za održavanje automobila, unutrašnju i vanjsku trgovinu na malo i veliko, OIB 30589159443</item>
    </derivirana_varijabla>
  </DomainObject.Predmet.StrankaListNazivFormatedOIB>
  <DomainObject.Predmet.ProtuStrankaListFormated>
    <izvorni_sadrzaj>
      <item>LIMEX&amp;PARTNER d.o.o. DONJI MIHOLJAC</item>
    </izvorni_sadrzaj>
    <derivirana_varijabla naziv="DomainObject.Predmet.ProtuStrankaListFormated_1">
      <item>LIMEX&amp;PARTNER d.o.o. DONJI MIHOLJAC</item>
    </derivirana_varijabla>
  </DomainObject.Predmet.ProtuStrankaListFormated>
  <DomainObject.Predmet.ProtuStrankaListFormatedOIB>
    <izvorni_sadrzaj>
      <item>LIMEX&amp;PARTNER d.o.o. DONJI MIHOLJAC, OIB 65052620195</item>
    </izvorni_sadrzaj>
    <derivirana_varijabla naziv="DomainObject.Predmet.ProtuStrankaListFormatedOIB_1">
      <item>LIMEX&amp;PARTNER d.o.o. DONJI MIHOLJAC, OIB 65052620195</item>
    </derivirana_varijabla>
  </DomainObject.Predmet.ProtuStrankaListFormatedOIB>
  <DomainObject.Predmet.ProtuStrankaListFormatedWithAdress>
    <izvorni_sadrzaj>
      <item>LIMEX&amp;PARTNER d.o.o. DONJI MIHOLJAC, Vukovarska 77A, 31540 Donji Miholjac</item>
    </izvorni_sadrzaj>
    <derivirana_varijabla naziv="DomainObject.Predmet.ProtuStrankaListFormatedWithAdress_1">
      <item>LIMEX&amp;PARTNER d.o.o. DONJI MIHOLJAC, Vukovarska 77A, 31540 Donji Miholjac</item>
    </derivirana_varijabla>
  </DomainObject.Predmet.ProtuStrankaListFormatedWithAdress>
  <DomainObject.Predmet.ProtuStrankaListFormatedWithAdressOIB>
    <izvorni_sadrzaj>
      <item>LIMEX&amp;PARTNER d.o.o. DONJI MIHOLJAC, OIB 65052620195, Vukovarska 77A, 31540 Donji Miholjac</item>
    </izvorni_sadrzaj>
    <derivirana_varijabla naziv="DomainObject.Predmet.ProtuStrankaListFormatedWithAdressOIB_1">
      <item>LIMEX&amp;PARTNER d.o.o. DONJI MIHOLJAC, OIB 65052620195, Vukovarska 77A, 31540 Donji Miholjac</item>
    </derivirana_varijabla>
  </DomainObject.Predmet.ProtuStrankaListFormatedWithAdressOIB>
  <DomainObject.Predmet.ProtuStrankaListNazivFormated>
    <izvorni_sadrzaj>
      <item>LIMEX&amp;PARTNER d.o.o. DONJI MIHOLJAC</item>
    </izvorni_sadrzaj>
    <derivirana_varijabla naziv="DomainObject.Predmet.ProtuStrankaListNazivFormated_1">
      <item>LIMEX&amp;PARTNER d.o.o. DONJI MIHOLJAC</item>
    </derivirana_varijabla>
  </DomainObject.Predmet.ProtuStrankaListNazivFormated>
  <DomainObject.Predmet.ProtuStrankaListNazivFormatedOIB>
    <izvorni_sadrzaj>
      <item>LIMEX&amp;PARTNER d.o.o. DONJI MIHOLJAC, OIB 65052620195</item>
    </izvorni_sadrzaj>
    <derivirana_varijabla naziv="DomainObject.Predmet.ProtuStrankaListNazivFormatedOIB_1">
      <item>LIMEX&amp;PARTNER d.o.o. DONJI MIHOLJAC, OIB 65052620195</item>
    </derivirana_varijabla>
  </DomainObject.Predmet.ProtuStrankaListNazivFormatedOIB>
  <DomainObject.Predmet.OstaliListFormated>
    <izvorni_sadrzaj>
      <item>Željka Kupčerić-trcović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izvorni_sadrzaj>
    <derivirana_varijabla naziv="DomainObject.Predmet.OstaliListFormated_1">
      <item>Željka Kupčerić-trcović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derivirana_varijabla>
  </DomainObject.Predmet.OstaliListFormated>
  <DomainObject.Predmet.OstaliListFormatedOIB>
    <izvorni_sadrzaj>
      <item>Željka Kupčerić-trcović, OIB 10369058966</item>
      <item>Oglasna ploča- LIMEX &amp; PARTNERI d.o.o.</item>
      <item>NARODNE NOVINE, dioničko društvo za izdavanje i tiskanje Službenog lista Republike Hrvatske, službenih i drugih obrazaca te , OIB 64546066176</item>
      <item>Vinko Ljubičić, OIB 91327367435</item>
      <item>Porezna uprava Osijek, OIB 18683136487</item>
    </izvorni_sadrzaj>
    <derivirana_varijabla naziv="DomainObject.Predmet.OstaliListFormatedOIB_1">
      <item>Željka Kupčerić-trcović, OIB 10369058966</item>
      <item>Oglasna ploča- LIMEX &amp; PARTNERI d.o.o.</item>
      <item>NARODNE NOVINE, dioničko društvo za izdavanje i tiskanje Službenog lista Republike Hrvatske, službenih i drugih obrazaca te , OIB 64546066176</item>
      <item>Vinko Ljubičić, OIB 91327367435</item>
      <item>Porezna uprava Osijek, OIB 18683136487</item>
    </derivirana_varijabla>
  </DomainObject.Predmet.OstaliListFormatedOIB>
  <DomainObject.Predmet.OstaliListFormatedWithAdress>
    <izvorni_sadrzaj>
      <item>Željka Kupčerić-trcović, Kapelska Ulica 70, 31000 Osijek</item>
      <item>Oglasna ploča- LIMEX &amp; PARTNERI d.o.o.</item>
      <item>NARODNE NOVINE, dioničko društvo za izdavanje i tiskanje Službenog lista Republike Hrvatske, službenih i drugih obrazaca te , Savski Gaj XIII. put 6, Zagreb</item>
      <item>Vinko Ljubičić, Orljavska 4a, 31000 Osijek</item>
      <item>Porezna uprava Osijek, bb, 31000 Osijek</item>
    </izvorni_sadrzaj>
    <derivirana_varijabla naziv="DomainObject.Predmet.OstaliListFormatedWithAdress_1">
      <item>Željka Kupčerić-trcović, Kapelska Ulica 70, 31000 Osijek</item>
      <item>Oglasna ploča- LIMEX &amp; PARTNERI d.o.o.</item>
      <item>NARODNE NOVINE, dioničko društvo za izdavanje i tiskanje Službenog lista Republike Hrvatske, službenih i drugih obrazaca te , Savski Gaj XIII. put 6, Zagreb</item>
      <item>Vinko Ljubičić, Orljavska 4a, 31000 Osijek</item>
      <item>Porezna uprava Osijek, bb, 31000 Osijek</item>
    </derivirana_varijabla>
  </DomainObject.Predmet.OstaliListFormatedWithAdress>
  <DomainObject.Predmet.OstaliListFormatedWithAdressOIB>
    <izvorni_sadrzaj>
      <item>Željka Kupčerić-trcović, OIB 10369058966, Kapelska Ulica 70, 31000 Osijek</item>
      <item>Oglasna ploča- LIMEX &amp; PARTNERI d.o.o.</item>
      <item>NARODNE NOVINE, dioničko društvo za izdavanje i tiskanje Službenog lista Republike Hrvatske, službenih i drugih obrazaca te , OIB 64546066176, Savski Gaj XIII. put 6, Zagreb</item>
      <item>Vinko Ljubičić, OIB 91327367435, Orljavska 4a, 31000 Osijek</item>
      <item>Porezna uprava Osijek, OIB 18683136487, bb, 31000 Osijek</item>
    </izvorni_sadrzaj>
    <derivirana_varijabla naziv="DomainObject.Predmet.OstaliListFormatedWithAdressOIB_1">
      <item>Željka Kupčerić-trcović, OIB 10369058966, Kapelska Ulica 70, 31000 Osijek</item>
      <item>Oglasna ploča- LIMEX &amp; PARTNERI d.o.o.</item>
      <item>NARODNE NOVINE, dioničko društvo za izdavanje i tiskanje Službenog lista Republike Hrvatske, službenih i drugih obrazaca te , OIB 64546066176, Savski Gaj XIII. put 6, Zagreb</item>
      <item>Vinko Ljubičić, OIB 91327367435, Orljavska 4a, 31000 Osijek</item>
      <item>Porezna uprava Osijek, OIB 18683136487, bb, 31000 Osijek</item>
    </derivirana_varijabla>
  </DomainObject.Predmet.OstaliListFormatedWithAdressOIB>
  <DomainObject.Predmet.OstaliListNazivFormated>
    <izvorni_sadrzaj>
      <item>Željka Kupčerić-trcović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izvorni_sadrzaj>
    <derivirana_varijabla naziv="DomainObject.Predmet.OstaliListNazivFormated_1">
      <item>Željka Kupčerić-trcović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derivirana_varijabla>
  </DomainObject.Predmet.OstaliListNazivFormated>
  <DomainObject.Predmet.OstaliListNazivFormatedOIB>
    <izvorni_sadrzaj>
      <item>Željka Kupčerić-trcović, OIB 10369058966</item>
      <item>Oglasna ploča- LIMEX &amp; PARTNERI d.o.o.</item>
      <item>NARODNE NOVINE, dioničko društvo za izdavanje i tiskanje Službenog lista Republike Hrvatske, službenih i drugih obrazaca te , OIB 64546066176</item>
      <item>Vinko Ljubičić, OIB 91327367435</item>
      <item>Porezna uprava Osijek, OIB 18683136487</item>
    </izvorni_sadrzaj>
    <derivirana_varijabla naziv="DomainObject.Predmet.OstaliListNazivFormatedOIB_1">
      <item>Željka Kupčerić-trcović, OIB 10369058966</item>
      <item>Oglasna ploča- LIMEX &amp; PARTNERI d.o.o.</item>
      <item>NARODNE NOVINE, dioničko društvo za izdavanje i tiskanje Službenog lista Republike Hrvatske, službenih i drugih obrazaca te , OIB 64546066176</item>
      <item>Vinko Ljubičić, OIB 91327367435</item>
      <item>Porezna uprava Osijek,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BREMSE d.o.o. za održavanje automobila, unutrašnju i vanjsku trgovinu na malo i veliko i dr.</izvorni_sadrzaj>
    <derivirana_varijabla naziv="DomainObject.Predmet.StrankaIDrugi_1">BREMSE d.o.o. za održavanje automobila, unutrašnju i vanjsku trgovinu na malo i veliko i dr.</derivirana_varijabla>
  </DomainObject.Predmet.StrankaIDrugi>
  <DomainObject.Predmet.ProtustrankaIDrugi>
    <izvorni_sadrzaj>LIMEX&amp;PARTNER d.o.o. DONJI MIHOLJAC</izvorni_sadrzaj>
    <derivirana_varijabla naziv="DomainObject.Predmet.ProtustrankaIDrugi_1">LIMEX&amp;PARTNER d.o.o. DONJI MIHOLJAC</derivirana_varijabla>
  </DomainObject.Predmet.ProtustrankaIDrugi>
  <DomainObject.Predmet.StrankaIDrugiAdressOIB>
    <izvorni_sadrzaj>BREMSE d.o.o. za održavanje automobila, unutrašnju i vanjsku trgovinu na malo i veliko, OIB 30589159443, Osječka 37, 31550 Valpovo i dr.</izvorni_sadrzaj>
    <derivirana_varijabla naziv="DomainObject.Predmet.StrankaIDrugiAdressOIB_1">BREMSE d.o.o. za održavanje automobila, unutrašnju i vanjsku trgovinu na malo i veliko, OIB 30589159443, Osječka 37, 31550 Valpovo i dr.</derivirana_varijabla>
  </DomainObject.Predmet.StrankaIDrugiAdressOIB>
  <DomainObject.Predmet.ProtustrankaIDrugiAdressOIB>
    <izvorni_sadrzaj>LIMEX&amp;PARTNER d.o.o. DONJI MIHOLJAC, OIB 65052620195, Vukovarska 77A, 31540 Donji Miholjac</izvorni_sadrzaj>
    <derivirana_varijabla naziv="DomainObject.Predmet.ProtustrankaIDrugiAdressOIB_1">LIMEX&amp;PARTNER d.o.o. DONJI MIHOLJAC, OIB 65052620195, Vukovarska 77A,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LIMEX&amp;PARTNER d.o.o. DONJI MIHOLJAC</item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Željka Kupčerić-trcović</item>
      <item>BREMSE d.o.o. za održavanje automobila, unutrašnju i vanjsku trgovinu na malo i veliko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izvorni_sadrzaj>
    <derivirana_varijabla naziv="DomainObject.Predmet.SudioniciListNaziv_1">
      <item>LIMEX&amp;PARTNER d.o.o. DONJI MIHOLJAC</item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Željka Kupčerić-trcović</item>
      <item>BREMSE d.o.o. za održavanje automobila, unutrašnju i vanjsku trgovinu na malo i veliko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derivirana_varijabla>
  </DomainObject.Predmet.SudioniciListNaziv>
  <DomainObject.Predmet.SudioniciListAdressOIB>
    <izvorni_sadrzaj>
      <item>LIMEX&amp;PARTNER d.o.o. DONJI MIHOLJAC, OIB 65052620195, Vukovarska 77A,31540 Donji Miholjac</item>
      <item>PRVI FAKTOR društvo s ograničenom odgovornošću za factoring, OIB 63278028623, Hektorovićeva  2/V,10000 Zagreb</item>
      <item>PRIVREDNA BANKA ZAGREB - DIONIČKO DRUŠTVO, OIB 02535697732, Radnička cesta 50,Zagreb</item>
      <item>REPUBLIKA HRVATSKA MINISTARSTVO FINANCIJA, OIB 18683136487, Katančićeva 5,10000 Zagreb</item>
      <item>KLIO d.o.o. za trgovinu i promet nekretninama, OIB 56484429920, Vinkovačka 29,31000 Osijek</item>
      <item>JADROAGENT međunarodna pomorska i prometna agencija, d. d., OIB 95976200516, Trg Ivana Koblera 2,51000 Rijeka</item>
      <item>PAN - papirna industrija - TRGOPROMET dioničko društvo u stečaju, OIB 53266342722, Pape Ivana Pavla II br. 10,31400 Đakovo</item>
      <item>TERA TEHNOPOLIS d.o.o., OIB 39077073015, Osijek</item>
      <item>REPUBLIKA HRVATSKA, OIB 52634238587, Zagreb ,10000 Zagreb</item>
      <item>HYPO ALPE-ADRIA-LEASING društvo s ograničenom odgovornošću za leasing, OIB 03153152979, Slavonska avenija 6/a,Zagreb</item>
      <item>PRIVREDNA BANKA ZAGREB - DIONIČKO DRUŠTVO, OIB 02535697732, Radnička cesta 50,Zagreb</item>
      <item>VB LEASING Zagreb, OIB 55525619967</item>
      <item>Ivan Pobi, OIB 51470021164, Josipa Kozarca 36,31540 Donji Miholjac</item>
      <item>MECHEL SERVICE STAHLHANDEL VETING društvo s ograničenom odgovornošću za proizvodnju i trgovinu u likvidaciji, OIB 46940479065, Vilka Novaka 48/K,42000 Varaždin</item>
      <item>TURBO-ZG d.o.o. za unutarnju i vanjsku trgovinu, OIB 70987880374, Ulica grada Vukovara 271,Zagreb</item>
      <item>CROATIA FACTORING d.o.o. za factoring, OIB 32387887465, Vlaška 40,Zagreb</item>
      <item>HYPO ALPE-ADRIA-BANK dioničko društvo, OIB 14036333877, Slavonska avenija 6,Zagreb</item>
      <item>Petar Tučanac, OIB 82288681877, Mosorska 28,31000 Osijek</item>
      <item>PRIVREDNA BANKA d.d., OIB 02535697732, 10000 Zagreb</item>
      <item>MERSTEEL d.o.o. za trgovinu i usluge u likvidaciji, OIB 32913763672, Kelekova 18 A,10360 Sesvete</item>
      <item>IMPULS-LEASING društvo s ograničenom odgovornošću za leasing, OIB 65918029671, Velimira Škorpika 24/1,Zagreb</item>
      <item>QIQO doo, OIB 70752453049, Pula</item>
      <item>GRAD DONJI MIHOLJAC, OIB 49744793900, Donji Miholjac</item>
      <item>CROATIA FACTORING d.o.o. za factoring, OIB 32387887465, Vlaška 40,Zagreb</item>
      <item>Željka Kupčerić-trcović, OIB 10369058966, Kapelska Ulica 70,31000 Osijek</item>
      <item>BREMSE d.o.o. za održavanje automobila, unutrašnju i vanjsku trgovinu na malo i veliko, OIB 30589159443, Osječka 37,31550 Valpovo</item>
      <item>Oglasna ploča- LIMEX &amp; PARTNERI d.o.o.</item>
      <item>NARODNE NOVINE, dioničko društvo za izdavanje i tiskanje Službenog lista Republike Hrvatske, službenih i drugih obrazaca te , OIB 64546066176, Savski Gaj XIII. put 6,Zagreb</item>
      <item>Vinko Ljubičić, OIB 91327367435, Orljavska 4a,31000 Osijek</item>
      <item>Porezna uprava Osijek, OIB 18683136487, bb,31000 Osijek</item>
    </izvorni_sadrzaj>
    <derivirana_varijabla naziv="DomainObject.Predmet.SudioniciListAdressOIB_1">
      <item>LIMEX&amp;PARTNER d.o.o. DONJI MIHOLJAC, OIB 65052620195, Vukovarska 77A,31540 Donji Miholjac</item>
      <item>PRVI FAKTOR društvo s ograničenom odgovornošću za factoring, OIB 63278028623, Hektorovićeva  2/V,10000 Zagreb</item>
      <item>PRIVREDNA BANKA ZAGREB - DIONIČKO DRUŠTVO, OIB 02535697732, Radnička cesta 50,Zagreb</item>
      <item>REPUBLIKA HRVATSKA MINISTARSTVO FINANCIJA, OIB 18683136487, Katančićeva 5,10000 Zagreb</item>
      <item>KLIO d.o.o. za trgovinu i promet nekretninama, OIB 56484429920, Vinkovačka 29,31000 Osijek</item>
      <item>JADROAGENT međunarodna pomorska i prometna agencija, d. d., OIB 95976200516, Trg Ivana Koblera 2,51000 Rijeka</item>
      <item>PAN - papirna industrija - TRGOPROMET dioničko društvo u stečaju, OIB 53266342722, Pape Ivana Pavla II br. 10,31400 Đakovo</item>
      <item>TERA TEHNOPOLIS d.o.o., OIB 39077073015, Osijek</item>
      <item>REPUBLIKA HRVATSKA, OIB 52634238587, Zagreb ,10000 Zagreb</item>
      <item>HYPO ALPE-ADRIA-LEASING društvo s ograničenom odgovornošću za leasing, OIB 03153152979, Slavonska avenija 6/a,Zagreb</item>
      <item>PRIVREDNA BANKA ZAGREB - DIONIČKO DRUŠTVO, OIB 02535697732, Radnička cesta 50,Zagreb</item>
      <item>VB LEASING Zagreb, OIB 55525619967</item>
      <item>Ivan Pobi, OIB 51470021164, Josipa Kozarca 36,31540 Donji Miholjac</item>
      <item>MECHEL SERVICE STAHLHANDEL VETING društvo s ograničenom odgovornošću za proizvodnju i trgovinu u likvidaciji, OIB 46940479065, Vilka Novaka 48/K,42000 Varaždin</item>
      <item>TURBO-ZG d.o.o. za unutarnju i vanjsku trgovinu, OIB 70987880374, Ulica grada Vukovara 271,Zagreb</item>
      <item>CROATIA FACTORING d.o.o. za factoring, OIB 32387887465, Vlaška 40,Zagreb</item>
      <item>HYPO ALPE-ADRIA-BANK dioničko društvo, OIB 14036333877, Slavonska avenija 6,Zagreb</item>
      <item>Petar Tučanac, OIB 82288681877, Mosorska 28,31000 Osijek</item>
      <item>PRIVREDNA BANKA d.d., OIB 02535697732, 10000 Zagreb</item>
      <item>MERSTEEL d.o.o. za trgovinu i usluge u likvidaciji, OIB 32913763672, Kelekova 18 A,10360 Sesvete</item>
      <item>IMPULS-LEASING društvo s ograničenom odgovornošću za leasing, OIB 65918029671, Velimira Škorpika 24/1,Zagreb</item>
      <item>QIQO doo, OIB 70752453049, Pula</item>
      <item>GRAD DONJI MIHOLJAC, OIB 49744793900, Donji Miholjac</item>
      <item>CROATIA FACTORING d.o.o. za factoring, OIB 32387887465, Vlaška 40,Zagreb</item>
      <item>Željka Kupčerić-trcović, OIB 10369058966, Kapelska Ulica 70,31000 Osijek</item>
      <item>BREMSE d.o.o. za održavanje automobila, unutrašnju i vanjsku trgovinu na malo i veliko, OIB 30589159443, Osječka 37,31550 Valpovo</item>
      <item>Oglasna ploča- LIMEX &amp; PARTNERI d.o.o.</item>
      <item>NARODNE NOVINE, dioničko društvo za izdavanje i tiskanje Službenog lista Republike Hrvatske, službenih i drugih obrazaca te , OIB 64546066176, Savski Gaj XIII. put 6,Zagreb</item>
      <item>Vinko Ljubičić, OIB 91327367435, Orljavska 4a,31000 Osijek</item>
      <item>Porezna uprava Osijek, OIB 18683136487,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65052620195</item>
      <item>, OIB 63278028623</item>
      <item>, OIB 02535697732</item>
      <item>, OIB 18683136487</item>
      <item>, OIB 56484429920</item>
      <item>, OIB 95976200516</item>
      <item>, OIB 53266342722</item>
      <item>, OIB 39077073015</item>
      <item>, OIB 52634238587</item>
      <item>, OIB 03153152979</item>
      <item>, OIB 02535697732</item>
      <item>, OIB 55525619967</item>
      <item>, OIB 51470021164</item>
      <item>, OIB 46940479065</item>
      <item>, OIB 70987880374</item>
      <item>, OIB 32387887465</item>
      <item>, OIB 14036333877</item>
      <item>, OIB 82288681877</item>
      <item>, OIB 02535697732</item>
      <item>, OIB 32913763672</item>
      <item>, OIB 65918029671</item>
      <item>, OIB 70752453049</item>
      <item>, OIB 49744793900</item>
      <item>, OIB 32387887465</item>
      <item>, OIB 10369058966</item>
      <item>, OIB 30589159443</item>
      <item>, OIB null</item>
      <item>, OIB 64546066176</item>
      <item>, OIB 91327367435</item>
      <item>, OIB 18683136487</item>
    </izvorni_sadrzaj>
    <derivirana_varijabla naziv="DomainObject.Predmet.SudioniciListNazivOIB_1">
      <item>, OIB 65052620195</item>
      <item>, OIB 63278028623</item>
      <item>, OIB 02535697732</item>
      <item>, OIB 18683136487</item>
      <item>, OIB 56484429920</item>
      <item>, OIB 95976200516</item>
      <item>, OIB 53266342722</item>
      <item>, OIB 39077073015</item>
      <item>, OIB 52634238587</item>
      <item>, OIB 03153152979</item>
      <item>, OIB 02535697732</item>
      <item>, OIB 55525619967</item>
      <item>, OIB 51470021164</item>
      <item>, OIB 46940479065</item>
      <item>, OIB 70987880374</item>
      <item>, OIB 32387887465</item>
      <item>, OIB 14036333877</item>
      <item>, OIB 82288681877</item>
      <item>, OIB 02535697732</item>
      <item>, OIB 32913763672</item>
      <item>, OIB 65918029671</item>
      <item>, OIB 70752453049</item>
      <item>, OIB 49744793900</item>
      <item>, OIB 32387887465</item>
      <item>, OIB 10369058966</item>
      <item>, OIB 30589159443</item>
      <item>, OIB null</item>
      <item>, OIB 64546066176</item>
      <item>, OIB 91327367435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ADF4F8-01C5-4A3C-A233-C5F147F913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287</properties:Words>
  <properties:Characters>1432</properties:Characters>
  <properties:Lines>100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2017-05-05T11:55:00Z</dcterms:created>
  <dc:creator>hermanj</dc:creator>
  <cp:lastModifiedBy>Danijela Sekulić</cp:lastModifiedBy>
  <cp:lastPrinted>2017-05-05T11:54:00Z</cp:lastPrinted>
  <dcterms:modified xmlns:xsi="http://www.w3.org/2001/XMLSchema-instance" xsi:type="dcterms:W3CDTF">2017-05-05T11:56:00Z</dcterms:modified>
  <cp:revision>3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