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521d" w14:paraId="77c521d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0E665B">
        <w:t>3514</w:t>
      </w:r>
      <w:r>
        <w:t>/2015</w:t>
      </w:r>
      <w:r w:rsidR="00BF76F7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0E665B" w:rsidRPr="000E665B">
        <w:t>VENTILACIJA-VODOVOD-GRIJANJE d.o.o., Suhinova 7, Zagreb, OIB: 32619011694</w:t>
      </w:r>
      <w:r>
        <w:t xml:space="preserve">, dana  </w:t>
      </w:r>
      <w:r w:rsidR="000E665B">
        <w:t>21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0E665B" w:rsidRPr="000E665B">
        <w:t>VENTILACIJA-VODOVOD-GRIJANJE d.o.o., Suhinova 7, Zagreb, OIB: 32619011694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Stečajni postupak otvoren je dana</w:t>
      </w:r>
      <w:r w:rsidR="00B52909">
        <w:t xml:space="preserve"> 21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095632">
        <w:t xml:space="preserve"> ANĐELKO STANKUS iz Jalkovca, Braće Radića 20, OIB:</w:t>
      </w:r>
      <w:r w:rsidR="00095632" w:rsidRPr="00095632">
        <w:t>11168088853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0E665B" w:rsidRPr="000E665B">
        <w:t>VENTILACIJA-VODOVOD-GRIJANJE d.o.o., Suhinova 7, Zagreb, OIB: 32619011694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6E5045">
        <w:t xml:space="preserve"> 21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BF76F7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BF76F7" w:rsidP="00BF76F7" w:rsidR="00BF76F7">
      <w:pPr>
        <w:pStyle w:val="Bezproreda"/>
        <w:jc w:val="right"/>
      </w:pPr>
      <w:r>
        <w:t>Za točnost otpravka-ovlašteni službenik:</w:t>
      </w:r>
    </w:p>
    <w:p w:rsidRDefault="00BF76F7" w:rsidP="00BF76F7" w:rsidR="00BF76F7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B26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0E665B" w:rsidRPr="000E665B">
          <w:t>3514/2015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95632"/>
    <w:rsid w:val="000E665B"/>
    <w:rsid w:val="001371FB"/>
    <w:rsid w:val="001B22F8"/>
    <w:rsid w:val="003A3366"/>
    <w:rsid w:val="004E266D"/>
    <w:rsid w:val="00671490"/>
    <w:rsid w:val="00677951"/>
    <w:rsid w:val="006E5045"/>
    <w:rsid w:val="00AA7B27"/>
    <w:rsid w:val="00AC1D64"/>
    <w:rsid w:val="00AE11D4"/>
    <w:rsid w:val="00B52909"/>
    <w:rsid w:val="00BC1874"/>
    <w:rsid w:val="00BF76F7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  <w:rsid w:val="00F26DD9"/>
    <w:rsid w:val="00F4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F76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6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6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6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6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F76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6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6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6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6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3514</izvorni_sadrzaj>
    <derivirana_varijabla naziv="DomainObject.Predmet.Broj_1">3514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St-3514/2015</izvorni_sadrzaj>
    <derivirana_varijabla naziv="DomainObject.Predmet.OznakaBroj_1">St-3514/2015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VENTILACIJA-VODOVOD-GRIJANJE d.o.o. zastupanog po punomoćniku Miro Karanović</izvorni_sadrzaj>
    <derivirana_varijabla naziv="DomainObject.Predmet.ProtustrankaFormated_1">  VENTILACIJA-VODOVOD-GRIJANJE d.o.o. zastupanog po punomoćniku Miro Karanović</derivirana_varijabla>
  </DomainObject.Predmet.ProtustrankaFormated>
  <DomainObject.Predmet.ProtustrankaFormatedOIB>
    <izvorni_sadrzaj>  VENTILACIJA-VODOVOD-GRIJANJE d.o.o., OIB 32619011694 zastupanog po punomoćniku Miro Karanović</izvorni_sadrzaj>
    <derivirana_varijabla naziv="DomainObject.Predmet.ProtustrankaFormatedOIB_1">  VENTILACIJA-VODOVOD-GRIJANJE d.o.o., OIB 32619011694 zastupanog po punomoćniku Miro Karanović</derivirana_varijabla>
  </DomainObject.Predmet.ProtustrankaFormatedOIB>
  <DomainObject.Predmet.ProtustrankaFormatedWithAdress>
    <izvorni_sadrzaj> VENTILACIJA-VODOVOD-GRIJANJE d.o.o., Suhinova 7, 10000 Zagreb zastupanog po punomoćniku Miro Karanović</izvorni_sadrzaj>
    <derivirana_varijabla naziv="DomainObject.Predmet.ProtustrankaFormatedWithAdress_1"> VENTILACIJA-VODOVOD-GRIJANJE d.o.o., Suhinova 7, 10000 Zagreb zastupanog po punomoćniku Miro Karanović</derivirana_varijabla>
  </DomainObject.Predmet.ProtustrankaFormatedWithAdress>
  <DomainObject.Predmet.ProtustrankaFormatedWithAdressOIB>
    <izvorni_sadrzaj> VENTILACIJA-VODOVOD-GRIJANJE d.o.o., OIB 32619011694, Suhinova 7, 10000 Zagreb zastupanog po punomoćniku Miro Karanović</izvorni_sadrzaj>
    <derivirana_varijabla naziv="DomainObject.Predmet.ProtustrankaFormatedWithAdressOIB_1"> VENTILACIJA-VODOVOD-GRIJANJE d.o.o., OIB 32619011694, Suhinova 7, 10000 Zagreb zastupanog po punomoćniku Miro Karanović</derivirana_varijabla>
  </DomainObject.Predmet.ProtustrankaFormatedWithAdressOIB>
  <DomainObject.Predmet.ProtustrankaWithAdress>
    <izvorni_sadrzaj>VENTILACIJA-VODOVOD-GRIJANJE d.o.o. Suhinova 7, 10000 Zagreb</izvorni_sadrzaj>
    <derivirana_varijabla naziv="DomainObject.Predmet.ProtustrankaWithAdress_1">VENTILACIJA-VODOVOD-GRIJANJE d.o.o. Suhinova 7, 10000 Zagreb</derivirana_varijabla>
  </DomainObject.Predmet.ProtustrankaWithAdress>
  <DomainObject.Predmet.ProtustrankaWithAdressOIB>
    <izvorni_sadrzaj>VENTILACIJA-VODOVOD-GRIJANJE d.o.o., OIB 32619011694, Suhinova 7, 10000 Zagreb</izvorni_sadrzaj>
    <derivirana_varijabla naziv="DomainObject.Predmet.ProtustrankaWithAdressOIB_1">VENTILACIJA-VODOVOD-GRIJANJE d.o.o., OIB 32619011694, Suhinova 7, 10000 Zagreb</derivirana_varijabla>
  </DomainObject.Predmet.ProtustrankaWithAdressOIB>
  <DomainObject.Predmet.ProtustrankaNazivFormated>
    <izvorni_sadrzaj>VENTILACIJA-VODOVOD-GRIJANJE d.o.o.</izvorni_sadrzaj>
    <derivirana_varijabla naziv="DomainObject.Predmet.ProtustrankaNazivFormated_1">VENTILACIJA-VODOVOD-GRIJANJE d.o.o.</derivirana_varijabla>
  </DomainObject.Predmet.ProtustrankaNazivFormated>
  <DomainObject.Predmet.ProtustrankaNazivFormatedOIB>
    <izvorni_sadrzaj>VENTILACIJA-VODOVOD-GRIJANJE d.o.o., OIB 32619011694</izvorni_sadrzaj>
    <derivirana_varijabla naziv="DomainObject.Predmet.ProtustrankaNazivFormatedOIB_1">VENTILACIJA-VODOVOD-GRIJANJE d.o.o., OIB 32619011694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VENTILACIJA-VODOVOD-GRIJANJE d.o.o. zastupanog po punomoćniku Miro Karanović</item>
    </izvorni_sadrzaj>
    <derivirana_varijabla naziv="DomainObject.Predmet.ProtuStrankaListFormated_1">
      <item>VENTILACIJA-VODOVOD-GRIJANJE d.o.o. zastupanog po punomoćniku Miro Karanović</item>
    </derivirana_varijabla>
  </DomainObject.Predmet.ProtuStrankaListFormated>
  <DomainObject.Predmet.ProtuStrankaListFormatedOIB>
    <izvorni_sadrzaj>
      <item>VENTILACIJA-VODOVOD-GRIJANJE d.o.o., OIB 32619011694 zastupanog po punomoćniku Miro Karanović</item>
    </izvorni_sadrzaj>
    <derivirana_varijabla naziv="DomainObject.Predmet.ProtuStrankaListFormatedOIB_1">
      <item>VENTILACIJA-VODOVOD-GRIJANJE d.o.o., OIB 32619011694 zastupanog po punomoćniku Miro Karanović</item>
    </derivirana_varijabla>
  </DomainObject.Predmet.ProtuStrankaListFormatedOIB>
  <DomainObject.Predmet.ProtuStrankaListFormatedWithAdress>
    <izvorni_sadrzaj>
      <item>VENTILACIJA-VODOVOD-GRIJANJE d.o.o., Suhinova 7, 10000 Zagreb zastupanog po punomoćniku Miro Karanović</item>
    </izvorni_sadrzaj>
    <derivirana_varijabla naziv="DomainObject.Predmet.ProtuStrankaListFormatedWithAdress_1">
      <item>VENTILACIJA-VODOVOD-GRIJANJE d.o.o., Suhinova 7, 10000 Zagreb zastupanog po punomoćniku Miro Karanović</item>
    </derivirana_varijabla>
  </DomainObject.Predmet.ProtuStrankaListFormatedWithAdress>
  <DomainObject.Predmet.ProtuStrankaListFormatedWithAdressOIB>
    <izvorni_sadrzaj>
      <item>VENTILACIJA-VODOVOD-GRIJANJE d.o.o., OIB 32619011694, Suhinova 7, 10000 Zagreb zastupanog po punomoćniku Miro Karanović</item>
    </izvorni_sadrzaj>
    <derivirana_varijabla naziv="DomainObject.Predmet.ProtuStrankaListFormatedWithAdressOIB_1">
      <item>VENTILACIJA-VODOVOD-GRIJANJE d.o.o., OIB 32619011694, Suhinova 7, 10000 Zagreb zastupanog po punomoćniku Miro Karanović</item>
    </derivirana_varijabla>
  </DomainObject.Predmet.ProtuStrankaListFormatedWithAdressOIB>
  <DomainObject.Predmet.ProtuStrankaListNazivFormated>
    <izvorni_sadrzaj>
      <item>VENTILACIJA-VODOVOD-GRIJANJE d.o.o.</item>
    </izvorni_sadrzaj>
    <derivirana_varijabla naziv="DomainObject.Predmet.ProtuStrankaListNazivFormated_1">
      <item>VENTILACIJA-VODOVOD-GRIJANJE d.o.o.</item>
    </derivirana_varijabla>
  </DomainObject.Predmet.ProtuStrankaListNazivFormated>
  <DomainObject.Predmet.ProtuStrankaListNazivFormatedOIB>
    <izvorni_sadrzaj>
      <item>VENTILACIJA-VODOVOD-GRIJANJE d.o.o., OIB 32619011694</item>
    </izvorni_sadrzaj>
    <derivirana_varijabla naziv="DomainObject.Predmet.ProtuStrankaListNazivFormatedOIB_1">
      <item>VENTILACIJA-VODOVOD-GRIJANJE d.o.o., OIB 32619011694</item>
    </derivirana_varijabla>
  </DomainObject.Predmet.ProtuStrankaListNazivFormatedOIB>
  <DomainObject.Predmet.OstaliListFormated>
    <izvorni_sadrzaj>
      <item>Anđelko Stankus</item>
      <item>Miro Karanović punomoćnik sudionika u postupku VENTILACIJA-VODOVOD-GRIJANJE d.o.o.</item>
    </izvorni_sadrzaj>
    <derivirana_varijabla naziv="DomainObject.Predmet.OstaliListFormated_1">
      <item>Anđelko Stankus</item>
      <item>Miro Karanović punomoćnik sudionika u postupku VENTILACIJA-VODOVOD-GRIJANJE d.o.o.</item>
    </derivirana_varijabla>
  </DomainObject.Predmet.OstaliListFormated>
  <DomainObject.Predmet.OstaliListFormatedOIB>
    <izvorni_sadrzaj>
      <item>Anđelko Stankus, OIB 11168088853</item>
      <item>Miro Karanović, OIB 52971558456 punomoćnik sudionika u postupku VENTILACIJA-VODOVOD-GRIJANJE d.o.o.</item>
    </izvorni_sadrzaj>
    <derivirana_varijabla naziv="DomainObject.Predmet.OstaliListFormatedOIB_1">
      <item>Anđelko Stankus, OIB 11168088853</item>
      <item>Miro Karanović, OIB 52971558456 punomoćnik sudionika u postupku VENTILACIJA-VODOVOD-GRIJANJE d.o.o.</item>
    </derivirana_varijabla>
  </DomainObject.Predmet.OstaliListFormatedOIB>
  <DomainObject.Predmet.OstaliListFormatedWithAdress>
    <izvorni_sadrzaj>
      <item>Anđelko Stankus, Braće Radića 20, 42000 Jalkovec</item>
      <item>Miro Karanović, Fruškogorska Ulica 16b, 10360 Sesvete punomoćnik sudionika u postupku VENTILACIJA-VODOVOD-GRIJANJE d.o.o.</item>
    </izvorni_sadrzaj>
    <derivirana_varijabla naziv="DomainObject.Predmet.OstaliListFormatedWithAdress_1">
      <item>Anđelko Stankus, Braće Radića 20, 42000 Jalkovec</item>
      <item>Miro Karanović, Fruškogorska Ulica 16b, 10360 Sesvete punomoćnik sudionika u postupku VENTILACIJA-VODOVOD-GRIJANJE d.o.o.</item>
    </derivirana_varijabla>
  </DomainObject.Predmet.OstaliListFormatedWithAdress>
  <DomainObject.Predmet.OstaliListFormatedWithAdressOIB>
    <izvorni_sadrzaj>
      <item>Anđelko Stankus, OIB 11168088853, Braće Radića 20, 42000 Jalkovec</item>
      <item>Miro Karanović, OIB 52971558456, Fruškogorska Ulica 16b, 10360 Sesvete punomoćnik sudionika u postupku VENTILACIJA-VODOVOD-GRIJANJE d.o.o.</item>
    </izvorni_sadrzaj>
    <derivirana_varijabla naziv="DomainObject.Predmet.OstaliListFormatedWithAdressOIB_1">
      <item>Anđelko Stankus, OIB 11168088853, Braće Radića 20, 42000 Jalkovec</item>
      <item>Miro Karanović, OIB 52971558456, Fruškogorska Ulica 16b, 10360 Sesvete punomoćnik sudionika u postupku VENTILACIJA-VODOVOD-GRIJANJE d.o.o.</item>
    </derivirana_varijabla>
  </DomainObject.Predmet.OstaliListFormatedWithAdressOIB>
  <DomainObject.Predmet.OstaliListNazivFormated>
    <izvorni_sadrzaj>
      <item>Anđelko Stankus</item>
      <item>Miro Karanović</item>
    </izvorni_sadrzaj>
    <derivirana_varijabla naziv="DomainObject.Predmet.OstaliListNazivFormated_1">
      <item>Anđelko Stankus</item>
      <item>Miro Karanović</item>
    </derivirana_varijabla>
  </DomainObject.Predmet.OstaliListNazivFormated>
  <DomainObject.Predmet.OstaliListNazivFormatedOIB>
    <izvorni_sadrzaj>
      <item>Anđelko Stankus, OIB 11168088853</item>
      <item>Miro Karanović, OIB 52971558456</item>
    </izvorni_sadrzaj>
    <derivirana_varijabla naziv="DomainObject.Predmet.OstaliListNazivFormatedOIB_1">
      <item>Anđelko Stankus, OIB 11168088853</item>
      <item>Miro Karanović, OIB 52971558456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VENTILACIJA-VODOVOD-GRIJANJE d.o.o.</izvorni_sadrzaj>
    <derivirana_varijabla naziv="DomainObject.Predmet.ProtustrankaIDrugi_1">VENTILACIJA-VODOVOD-GRIJANJE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VENTILACIJA-VODOVOD-GRIJANJE d.o.o., OIB 32619011694, Suhinova 7, 10000 Zagreb</izvorni_sadrzaj>
    <derivirana_varijabla naziv="DomainObject.Predmet.ProtustrankaIDrugiAdressOIB_1">VENTILACIJA-VODOVOD-GRIJANJE d.o.o., OIB 32619011694, Suhinova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VENTILACIJA-VODOVOD-GRIJANJE d.o.o.</item>
      <item>Anđelko Stankus</item>
      <item>Miro Karanović</item>
    </izvorni_sadrzaj>
    <derivirana_varijabla naziv="DomainObject.Predmet.SudioniciListNaziv_1">
      <item>FINA Regionalni centar Zagreb</item>
      <item>VENTILACIJA-VODOVOD-GRIJANJE d.o.o.</item>
      <item>Anđelko Stankus</item>
      <item>Miro Karanović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VENTILACIJA-VODOVOD-GRIJANJE d.o.o., OIB 32619011694, Suhinova 7,10000 Zagreb</item>
      <item>Anđelko Stankus, OIB 11168088853, Braće Radića 20,42000 Jalkovec</item>
      <item>Miro Karanović, OIB 52971558456, Fruškogorska Ulica 16b,10360 Sesvete</item>
    </izvorni_sadrzaj>
    <derivirana_varijabla naziv="DomainObject.Predmet.SudioniciListAdressOIB_1">
      <item>FINA Regionalni centar Zagreb, OIB 85821130368, Trg svibanjskih žrtava 1995. 1,10000 Zagreb</item>
      <item>VENTILACIJA-VODOVOD-GRIJANJE d.o.o., OIB 32619011694, Suhinova 7,10000 Zagreb</item>
      <item>Anđelko Stankus, OIB 11168088853, Braće Radića 20,42000 Jalkovec</item>
      <item>Miro Karanović, OIB 52971558456, Fruškogorska Ulica 16b,10360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32619011694</item>
      <item>, OIB 11168088853</item>
      <item>, OIB 52971558456</item>
    </izvorni_sadrzaj>
    <derivirana_varijabla naziv="DomainObject.Predmet.SudioniciListNazivOIB_1">
      <item>, OIB 85821130368</item>
      <item>, OIB 32619011694</item>
      <item>, OIB 11168088853</item>
      <item>, OIB 52971558456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2026</properties:Characters>
  <properties:Lines>71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2016-04-21T08:41:00Z</dcterms:created>
  <dc:creator>Sandra Rotar Vogrin</dc:creator>
  <cp:lastModifiedBy>Tanja Štraubert</cp:lastModifiedBy>
  <cp:lastPrinted>2016-04-21T09:19:00Z</cp:lastPrinted>
  <dcterms:modified xmlns:xsi="http://www.w3.org/2001/XMLSchema-instance" xsi:type="dcterms:W3CDTF">2016-04-21T09:19:00Z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