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bd9b" w14:paraId="3ebbd9b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E16EC7">
        <w:rPr>
          <w:b/>
          <w:sz w:val="22"/>
          <w:szCs w:val="22"/>
        </w:rPr>
        <w:t>340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E16EC7" w:rsidR="0037729F" w:rsidRP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E16EC7">
        <w:rPr>
          <w:sz w:val="22"/>
          <w:szCs w:val="22"/>
        </w:rPr>
        <w:t xml:space="preserve"> ANDREW NEKRETNINE </w:t>
      </w:r>
      <w:r w:rsidR="0037729F">
        <w:rPr>
          <w:sz w:val="22"/>
          <w:szCs w:val="22"/>
        </w:rPr>
        <w:t>d.o.o., za</w:t>
      </w:r>
      <w:r w:rsidR="00BF4D90">
        <w:rPr>
          <w:sz w:val="22"/>
          <w:szCs w:val="22"/>
        </w:rPr>
        <w:t xml:space="preserve">  </w:t>
      </w:r>
      <w:r w:rsidR="00E16EC7">
        <w:rPr>
          <w:sz w:val="22"/>
          <w:szCs w:val="22"/>
        </w:rPr>
        <w:t>poslovanje nekretninama, trgovinu, turizam, ugvostiteljstvo, i usluge, Gornji Brgat, Put hrvatskih branitelja 31,  MBS: 090016692</w:t>
      </w:r>
      <w:r w:rsidR="00E95EBD">
        <w:rPr>
          <w:sz w:val="22"/>
          <w:szCs w:val="22"/>
        </w:rPr>
        <w:t>, O</w:t>
      </w:r>
      <w:r w:rsidR="00E16EC7">
        <w:rPr>
          <w:sz w:val="22"/>
          <w:szCs w:val="22"/>
        </w:rPr>
        <w:t>IB: 53605436081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274B2B">
        <w:rPr>
          <w:sz w:val="22"/>
          <w:szCs w:val="22"/>
        </w:rPr>
        <w:t>26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6E40A7">
        <w:rPr>
          <w:sz w:val="22"/>
          <w:szCs w:val="22"/>
        </w:rPr>
        <w:t xml:space="preserve"> </w:t>
      </w:r>
      <w:r w:rsidR="00E16EC7">
        <w:rPr>
          <w:sz w:val="22"/>
          <w:szCs w:val="22"/>
        </w:rPr>
        <w:t>ANDREW NEKRETNINE d.o.o., za  poslovanje nekretninama, trgovinu, turizam, ugvostiteljstvo, i usluge, Gornji Brgat, Put hrvatskih branitelja 31 MBS: 090016692, OIB: 53605436081</w:t>
      </w:r>
      <w:r w:rsidR="00A022DC" w:rsidRPr="00D661BE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da</w:t>
      </w:r>
      <w:r w:rsidR="008D5313" w:rsidRPr="008D5313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643ABC" w:rsidRPr="00643ABC">
        <w:rPr>
          <w:sz w:val="22"/>
          <w:szCs w:val="22"/>
        </w:rPr>
        <w:t xml:space="preserve"> </w:t>
      </w:r>
      <w:r w:rsidR="00E16EC7">
        <w:rPr>
          <w:sz w:val="22"/>
          <w:szCs w:val="22"/>
        </w:rPr>
        <w:t>ANDREW NEKRETNINE d.o.o., za  poslovanje nekretninama, trgovinu, turizam, ugvostiteljstvo, i usluge, Gornji Brgat, Put hrvatskih branitelja 31 MBS: 090016692, OIB: 53605436081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E40A7">
        <w:rPr>
          <w:sz w:val="22"/>
          <w:szCs w:val="22"/>
        </w:rPr>
        <w:t xml:space="preserve">od </w:t>
      </w:r>
      <w:r w:rsidR="00E16EC7">
        <w:rPr>
          <w:sz w:val="22"/>
          <w:szCs w:val="22"/>
        </w:rPr>
        <w:t xml:space="preserve">1.021,50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274B2B">
        <w:rPr>
          <w:b/>
        </w:rPr>
        <w:t>26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6A51A9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373AA"/>
    <w:rsid w:val="00642867"/>
    <w:rsid w:val="00643ABC"/>
    <w:rsid w:val="00671EF6"/>
    <w:rsid w:val="006A51A9"/>
    <w:rsid w:val="006A704B"/>
    <w:rsid w:val="006B59F5"/>
    <w:rsid w:val="006E40A7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16EC7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A5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1A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1A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1A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1A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6A5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1A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1A9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1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1A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ANDREW NEKRETNINE d.o.o. za poslovanje nekretninama, trgovinu, turizam, ugostiteljstvo i usluge</izvorni_sadrzaj>
    <derivirana_varijabla naziv="DomainObject.Predmet.ProtustrankaFormated_1">  ANDREW NEKRETNINE d.o.o. za poslovanje nekretninama, trgovinu, turizam, ugostiteljstvo i usluge</derivirana_varijabla>
  </DomainObject.Predmet.ProtustrankaFormated>
  <DomainObject.Predmet.ProtustrankaFormatedOIB>
    <izvorni_sadrzaj>  ANDREW NEKRETNINE d.o.o. za poslovanje nekretninama, trgovinu, turizam, ugostiteljstvo i usluge, OIB 53605436081</izvorni_sadrzaj>
    <derivirana_varijabla naziv="DomainObject.Predmet.ProtustrankaFormatedOIB_1">  ANDREW NEKRETNINE d.o.o. za poslovanje nekretninama, trgovinu, turizam, ugostiteljstvo i usluge, OIB 53605436081</derivirana_varijabla>
  </DomainObject.Predmet.ProtustrankaFormatedOIB>
  <DomainObject.Predmet.ProtustrankaFormatedWithAdress>
    <izvorni_sadrzaj> ANDREW NEKRETNINE d.o.o. za poslovanje nekretninama, trgovinu, turizam, ugostiteljstvo i usluge, Put hrvatskih branitelja 31, 20207 Brgat Gornji</izvorni_sadrzaj>
    <derivirana_varijabla naziv="DomainObject.Predmet.ProtustrankaFormatedWithAdress_1"> ANDREW NEKRETNINE d.o.o. za poslovanje nekretninama, trgovinu, turizam, ugostiteljstvo i usluge, Put hrvatskih branitelja 31, 20207 Brgat Gornji</derivirana_varijabla>
  </DomainObject.Predmet.ProtustrankaFormatedWithAdress>
  <DomainObject.Predmet.ProtustrankaFormatedWithAdressOIB>
    <izvorni_sadrzaj> ANDREW NEKRETNINE d.o.o. za poslovanje nekretninama, trgovinu, turizam, ugostiteljstvo i usluge, OIB 53605436081, Put hrvatskih branitelja 31, 20207 Brgat Gornji</izvorni_sadrzaj>
    <derivirana_varijabla naziv="DomainObject.Predmet.ProtustrankaFormatedWithAdressOIB_1"> ANDREW NEKRETNINE d.o.o. za poslovanje nekretninama, trgovinu, turizam, ugostiteljstvo i usluge, OIB 53605436081, Put hrvatskih branitelja 31, 20207 Brgat Gornji</derivirana_varijabla>
  </DomainObject.Predmet.ProtustrankaFormatedWithAdressOIB>
  <DomainObject.Predmet.ProtustrankaWithAdress>
    <izvorni_sadrzaj>ANDREW NEKRETNINE d.o.o. za poslovanje nekretninama, trgovinu, turizam, ugostiteljstvo i usluge Put hrvatskih branitelja 31, 20207 Brgat Gornji</izvorni_sadrzaj>
    <derivirana_varijabla naziv="DomainObject.Predmet.ProtustrankaWithAdress_1">ANDREW NEKRETNINE d.o.o. za poslovanje nekretninama, trgovinu, turizam, ugostiteljstvo i usluge Put hrvatskih branitelja 31, 20207 Brgat Gornji</derivirana_varijabla>
  </DomainObject.Predmet.ProtustrankaWithAdress>
  <DomainObject.Predmet.ProtustrankaWithAdressOIB>
    <izvorni_sadrzaj>ANDREW NEKRETNINE d.o.o. za poslovanje nekretninama, trgovinu, turizam, ugostiteljstvo i usluge, OIB 53605436081, Put hrvatskih branitelja 31, 20207 Brgat Gornji</izvorni_sadrzaj>
    <derivirana_varijabla naziv="DomainObject.Predmet.ProtustrankaWithAdressOIB_1">ANDREW NEKRETNINE d.o.o. za poslovanje nekretninama, trgovinu, turizam, ugostiteljstvo i usluge, OIB 53605436081, Put hrvatskih branitelja 31, 20207 Brgat Gornji</derivirana_varijabla>
  </DomainObject.Predmet.ProtustrankaWithAdressOIB>
  <DomainObject.Predmet.ProtustrankaNazivFormated>
    <izvorni_sadrzaj>ANDREW NEKRETNINE d.o.o. za poslovanje nekretninama, trgovinu, turizam, ugostiteljstvo i usluge</izvorni_sadrzaj>
    <derivirana_varijabla naziv="DomainObject.Predmet.ProtustrankaNazivFormated_1">ANDREW NEKRETNINE d.o.o. za poslovanje nekretninama, trgovinu, turizam, ugostiteljstvo i usluge</derivirana_varijabla>
  </DomainObject.Predmet.ProtustrankaNazivFormated>
  <DomainObject.Predmet.ProtustrankaNazivFormatedOIB>
    <izvorni_sadrzaj>ANDREW NEKRETNINE d.o.o. za poslovanje nekretninama, trgovinu, turizam, ugostiteljstvo i usluge, OIB 53605436081</izvorni_sadrzaj>
    <derivirana_varijabla naziv="DomainObject.Predmet.ProtustrankaNazivFormatedOIB_1">ANDREW NEKRETNINE d.o.o. za poslovanje nekretninama, trgovinu, turizam, ugostiteljstvo i usluge, OIB 53605436081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1021.50</izvorni_sadrzaj>
    <derivirana_varijabla naziv="DomainObject.Predmet.TrenutnaVrijednost_1">1021.50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ANDREW NEKRETNINE d.o.o. za poslovanje nekretninama, trgovinu, turizam, ugostiteljstvo i usluge</item>
    </izvorni_sadrzaj>
    <derivirana_varijabla naziv="DomainObject.Predmet.ProtuStrankaListFormated_1">
      <item>ANDREW NEKRETNINE d.o.o. za poslovanje nekretninama, trgovinu, turizam, ugostiteljstvo i usluge</item>
    </derivirana_varijabla>
  </DomainObject.Predmet.ProtuStrankaListFormated>
  <DomainObject.Predmet.ProtuStrankaListFormatedOIB>
    <izvorni_sadrzaj>
      <item>ANDREW NEKRETNINE d.o.o. za poslovanje nekretninama, trgovinu, turizam, ugostiteljstvo i usluge, OIB 53605436081</item>
    </izvorni_sadrzaj>
    <derivirana_varijabla naziv="DomainObject.Predmet.ProtuStrankaListFormatedOIB_1">
      <item>ANDREW NEKRETNINE d.o.o. za poslovanje nekretninama, trgovinu, turizam, ugostiteljstvo i usluge, OIB 53605436081</item>
    </derivirana_varijabla>
  </DomainObject.Predmet.ProtuStrankaListFormatedOIB>
  <DomainObject.Predmet.ProtuStrankaListFormatedWithAdress>
    <izvorni_sadrzaj>
      <item>ANDREW NEKRETNINE d.o.o. za poslovanje nekretninama, trgovinu, turizam, ugostiteljstvo i usluge, Put hrvatskih branitelja 31, 20207 Brgat Gornji</item>
    </izvorni_sadrzaj>
    <derivirana_varijabla naziv="DomainObject.Predmet.ProtuStrankaListFormatedWithAdress_1">
      <item>ANDREW NEKRETNINE d.o.o. za poslovanje nekretninama, trgovinu, turizam, ugostiteljstvo i usluge, Put hrvatskih branitelja 31, 20207 Brgat Gornji</item>
    </derivirana_varijabla>
  </DomainObject.Predmet.ProtuStrankaListFormatedWithAdress>
  <DomainObject.Predmet.ProtuStrankaListFormatedWithAdressOIB>
    <izvorni_sadrzaj>
      <item>ANDREW NEKRETNINE d.o.o. za poslovanje nekretninama, trgovinu, turizam, ugostiteljstvo i usluge, OIB 53605436081, Put hrvatskih branitelja 31, 20207 Brgat Gornji</item>
    </izvorni_sadrzaj>
    <derivirana_varijabla naziv="DomainObject.Predmet.ProtuStrankaListFormatedWithAdressOIB_1">
      <item>ANDREW NEKRETNINE d.o.o. za poslovanje nekretninama, trgovinu, turizam, ugostiteljstvo i usluge, OIB 53605436081, Put hrvatskih branitelja 31, 20207 Brgat Gornji</item>
    </derivirana_varijabla>
  </DomainObject.Predmet.ProtuStrankaListFormatedWithAdressOIB>
  <DomainObject.Predmet.ProtuStrankaListNazivFormated>
    <izvorni_sadrzaj>
      <item>ANDREW NEKRETNINE d.o.o. za poslovanje nekretninama, trgovinu, turizam, ugostiteljstvo i usluge</item>
    </izvorni_sadrzaj>
    <derivirana_varijabla naziv="DomainObject.Predmet.ProtuStrankaListNazivFormated_1">
      <item>ANDREW NEKRETNINE d.o.o. za poslovanje nekretninama, trgovinu, turizam, ugostiteljstvo i usluge</item>
    </derivirana_varijabla>
  </DomainObject.Predmet.ProtuStrankaListNazivFormated>
  <DomainObject.Predmet.ProtuStrankaListNazivFormatedOIB>
    <izvorni_sadrzaj>
      <item>ANDREW NEKRETNINE d.o.o. za poslovanje nekretninama, trgovinu, turizam, ugostiteljstvo i usluge, OIB 53605436081</item>
    </izvorni_sadrzaj>
    <derivirana_varijabla naziv="DomainObject.Predmet.ProtuStrankaListNazivFormatedOIB_1">
      <item>ANDREW NEKRETNINE d.o.o. za poslovanje nekretninama, trgovinu, turizam, ugostiteljstvo i usluge, OIB 53605436081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ANDREW NEKRETNINE d.o.o. za poslovanje nekretninama, trgovinu, turizam, ugostiteljstvo i usluge</izvorni_sadrzaj>
    <derivirana_varijabla naziv="DomainObject.Predmet.ProtustrankaIDrugi_1">ANDREW NEKRETNINE d.o.o. za poslovanje nekretninama,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ANDREW NEKRETNINE d.o.o. za poslovanje nekretninama, trgovinu, turizam, ugostiteljstvo i usluge, OIB 53605436081, Put hrvatskih branitelja 31, 20207 Brgat Gornji</izvorni_sadrzaj>
    <derivirana_varijabla naziv="DomainObject.Predmet.ProtustrankaIDrugiAdressOIB_1">ANDREW NEKRETNINE d.o.o. za poslovanje nekretninama, trgovinu, turizam, ugostiteljstvo i usluge, OIB 53605436081, Put hrvatskih branitelja 31, 20207 Brgat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ANDREW NEKRETNINE d.o.o. za poslovanje nekretninama, trgovinu, turizam, ugostiteljstvo i usluge</item>
    </izvorni_sadrzaj>
    <derivirana_varijabla naziv="DomainObject.Predmet.SudioniciListNaziv_1">
      <item>FINA, RC Split, Podružnica Dubrovnik</item>
      <item>ANDREW NEKRETNINE d.o.o. za poslovanje nekretninama,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ANDREW NEKRETNINE d.o.o. za poslovanje nekretninama, trgovinu, turizam, ugostiteljstvo i usluge, OIB 53605436081, Put hrvatskih branitelja 31,20207 Brgat Gornji</item>
    </izvorni_sadrzaj>
    <derivirana_varijabla naziv="DomainObject.Predmet.SudioniciListAdressOIB_1">
      <item>FINA, RC Split, Podružnica Dubrovnik, OIB 85821130368, Vukovarska 2,20000 Dubrovnik</item>
      <item>ANDREW NEKRETNINE d.o.o. za poslovanje nekretninama, trgovinu, turizam, ugostiteljstvo i usluge, OIB 53605436081, Put hrvatskih branitelja 31,20207 Brgat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53605436081</item>
    </izvorni_sadrzaj>
    <derivirana_varijabla naziv="DomainObject.Predmet.SudioniciListNazivOIB_1">
      <item>, OIB 85821130368</item>
      <item>, OIB 53605436081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27DAC-5297-4FC2-8F94-C15FFBFEC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375</properties:Words>
  <properties:Characters>2253</properties:Characters>
  <properties:Lines>52</properties:Lines>
  <properties:Paragraphs>18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2016-02-25T12:37:00Z</cp:lastPrinted>
  <dcterms:modified xmlns:xsi="http://www.w3.org/2001/XMLSchema-instance" xsi:type="dcterms:W3CDTF">2016-02-26T13:58:00Z</dcterms:modified>
  <cp:revision>39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