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b60e" w14:paraId="9d8b60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565B4F">
        <w:t>170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2A6DCB">
        <w:t>13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2A6DCB">
        <w:t>3</w:t>
      </w:r>
      <w:r w:rsidR="000E039A">
        <w:t xml:space="preserve">. </w:t>
      </w:r>
      <w:r w:rsidR="002A6DCB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565B4F">
        <w:t>ESTETIKA STUDIO j.d.o.o. za usluge</w:t>
      </w:r>
      <w:r w:rsidR="00565B4F" w:rsidRPr="000539FB">
        <w:t xml:space="preserve">, </w:t>
      </w:r>
      <w:r w:rsidR="00565B4F">
        <w:t>Bilice</w:t>
      </w:r>
      <w:r w:rsidR="00565B4F" w:rsidRPr="000539FB">
        <w:t xml:space="preserve">, </w:t>
      </w:r>
      <w:r w:rsidR="00565B4F">
        <w:t>Bosuć 10</w:t>
      </w:r>
      <w:r w:rsidR="00565B4F" w:rsidRPr="000539FB">
        <w:t xml:space="preserve">, OIB: </w:t>
      </w:r>
      <w:r w:rsidR="00565B4F">
        <w:t>05807064239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2A6DCB">
        <w:t>9</w:t>
      </w:r>
      <w:r w:rsidR="00076762">
        <w:t>,</w:t>
      </w:r>
      <w:r w:rsidR="002A6DCB">
        <w:t>4</w:t>
      </w:r>
      <w:r w:rsidR="00C86DC8">
        <w:t>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A93954" w:rsidP="009769C3" w:rsidR="00A93954">
      <w:pPr>
        <w:jc w:val="both"/>
      </w:pPr>
      <w:r>
        <w:t xml:space="preserve">zastupnik po zakonu </w:t>
      </w:r>
      <w:r w:rsidR="00565B4F">
        <w:t>Daniela Budiša</w:t>
      </w:r>
      <w:r w:rsidR="00ED433E">
        <w:t xml:space="preserve">, član uprave </w:t>
      </w:r>
      <w:r>
        <w:t>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2A6DCB">
        <w:t>ESTETIKA STUDIO j.d.o.o. za usluge</w:t>
      </w:r>
      <w:r w:rsidR="002A6DCB" w:rsidRPr="000539FB">
        <w:t xml:space="preserve">, </w:t>
      </w:r>
      <w:r w:rsidR="002A6DCB">
        <w:t>Bilice</w:t>
      </w:r>
    </w:p>
    <w:p w:rsidRDefault="00E25699" w:rsidP="00E25699" w:rsidR="00E25699">
      <w:pPr>
        <w:jc w:val="both"/>
      </w:pPr>
    </w:p>
    <w:p w:rsidRDefault="00E25699" w:rsidP="00E25699" w:rsidR="00E25699" w:rsidRPr="002528EB">
      <w:pPr>
        <w:jc w:val="both"/>
      </w:pPr>
      <w:r>
        <w:t>Sudac donosi</w:t>
      </w:r>
    </w:p>
    <w:p w:rsidRDefault="00E25699" w:rsidP="00E25699" w:rsidR="00E25699" w:rsidRPr="002528EB">
      <w:pPr>
        <w:jc w:val="center"/>
      </w:pPr>
      <w:r w:rsidRPr="002528EB">
        <w:t xml:space="preserve">r j e š e nj e </w:t>
      </w:r>
    </w:p>
    <w:p w:rsidRDefault="00E25699" w:rsidP="00E25699" w:rsidR="00E25699" w:rsidRPr="002528EB">
      <w:pPr>
        <w:jc w:val="center"/>
      </w:pPr>
    </w:p>
    <w:p w:rsidRDefault="00E25699" w:rsidP="00E25699" w:rsidR="00E25699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 xml:space="preserve">Upoznaje ukratko prisutne sa sadržajem prijedloga za otvaranje stečajnog postupka.  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1A36F4">
        <w:t>Privredne</w:t>
      </w:r>
      <w:r>
        <w:t xml:space="preserve"> banke d.d. otvoren žiro račun.</w:t>
      </w: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je </w:t>
      </w:r>
      <w:r w:rsidR="001A36F4">
        <w:t>frizerski salon</w:t>
      </w:r>
      <w:r>
        <w:t>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Dužnik navodi da ne posluje i da nema zaposlenika. </w:t>
      </w: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  <w:r w:rsidRPr="002C241F">
        <w:t>Što se tiče imovine</w:t>
      </w:r>
      <w:r>
        <w:t xml:space="preserve"> navodi da od imovine nema ništa</w:t>
      </w:r>
      <w:r w:rsidR="001A36F4">
        <w:t>, da se poslovalo u iznajmljenom prostoru s iznajmljenom opremom</w:t>
      </w:r>
      <w:r>
        <w:t>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Žiro račun je u blokadi od oko </w:t>
      </w:r>
      <w:r w:rsidR="001A36F4">
        <w:t>21.000,00</w:t>
      </w:r>
      <w:r>
        <w:t xml:space="preserve"> kuna</w:t>
      </w:r>
      <w:r w:rsidR="001A36F4">
        <w:t xml:space="preserve"> i misli da je riječ samo o doprinosima</w:t>
      </w:r>
      <w:r>
        <w:t xml:space="preserve">.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E25699" w:rsidP="00E25699" w:rsidR="00E25699">
      <w:pPr>
        <w:jc w:val="both"/>
      </w:pPr>
    </w:p>
    <w:p w:rsidRDefault="00565B4F" w:rsidP="00E25699" w:rsidR="00E25699">
      <w:pPr>
        <w:jc w:val="both"/>
      </w:pPr>
      <w:r>
        <w:t>Daniela Budiša</w:t>
      </w:r>
      <w:r w:rsidR="00C86DC8">
        <w:t xml:space="preserve"> </w:t>
      </w:r>
      <w:r w:rsidR="001D0781">
        <w:t xml:space="preserve">navodi da je </w:t>
      </w:r>
      <w:r w:rsidR="00FA4EAB">
        <w:t>nje</w:t>
      </w:r>
      <w:r>
        <w:t>zin</w:t>
      </w:r>
      <w:r w:rsidR="00E25699">
        <w:t xml:space="preserve"> broj mobitela: </w:t>
      </w:r>
      <w:r w:rsidR="001A36F4">
        <w:t>099/844-7574</w:t>
      </w: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  <w:r>
        <w:t xml:space="preserve">Knjigovodstvo je vodila gospođa </w:t>
      </w:r>
      <w:r w:rsidR="001A36F4">
        <w:t>Jelena Vučenović</w:t>
      </w:r>
      <w:r>
        <w:t xml:space="preserve"> u svom servisu, a dokumentacija se nalazi </w:t>
      </w:r>
      <w:r w:rsidR="001A36F4">
        <w:t>kod knjigovođe</w:t>
      </w:r>
      <w:r>
        <w:t>.</w:t>
      </w:r>
    </w:p>
    <w:p w:rsidRDefault="001A36F4" w:rsidP="00E25699" w:rsidR="001A36F4">
      <w:pPr>
        <w:jc w:val="both"/>
      </w:pPr>
    </w:p>
    <w:p w:rsidRDefault="001A36F4" w:rsidP="00E25699" w:rsidR="001A36F4">
      <w:pPr>
        <w:jc w:val="both"/>
      </w:pPr>
      <w:r>
        <w:t>Navodi da ne može podmiriti dugovanje.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Sudac donosi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center"/>
      </w:pPr>
      <w:r>
        <w:t xml:space="preserve">r j e š e nj e </w:t>
      </w:r>
    </w:p>
    <w:p w:rsidRDefault="00E25699" w:rsidP="00E25699" w:rsidR="00E25699" w:rsidRPr="000124EC">
      <w:pPr>
        <w:jc w:val="both"/>
        <w:rPr>
          <w:b/>
        </w:rPr>
      </w:pPr>
    </w:p>
    <w:p w:rsidRDefault="00E25699" w:rsidP="00E25699" w:rsidR="00E25699" w:rsidRPr="007A3E16">
      <w:pPr>
        <w:jc w:val="both"/>
      </w:pPr>
      <w:r w:rsidRPr="007A3E16">
        <w:t>Odluka će biti donesena u zakonskom roku.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1A36F4">
        <w:t>9,43</w:t>
      </w:r>
      <w:r>
        <w:t xml:space="preserve">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3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65B4F">
      <w:t>170</w:t>
    </w:r>
    <w:r w:rsidR="00B80BDA">
      <w:t>/</w:t>
    </w:r>
    <w:r w:rsidR="00E84861">
      <w:t>20</w:t>
    </w:r>
    <w:r w:rsidR="0019301D">
      <w:t>18</w:t>
    </w:r>
    <w:r w:rsidR="0074759D">
      <w:t>-</w:t>
    </w:r>
    <w:r w:rsidR="002A6DCB">
      <w:t>13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2304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36F4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A6DCB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470CC"/>
    <w:rsid w:val="003635BD"/>
    <w:rsid w:val="00365B41"/>
    <w:rsid w:val="00380FC3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655B3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65B4F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C4A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86DC8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3E28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417B"/>
    <w:rsid w:val="00F95734"/>
    <w:rsid w:val="00FA4EAB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2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3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3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3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3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2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3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3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3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3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3. rujna 2018.</izvorni_sadrzaj>
    <derivirana_varijabla naziv="DomainObject.StvarniPocetakDatum_1">3. rujna 2018.</derivirana_varijabla>
  </DomainObject.StvarniPocetakDatum>
  <DomainObject.StvarniZavrsetakDatum>
    <izvorni_sadrzaj>3. rujna 2018.</izvorni_sadrzaj>
    <derivirana_varijabla naziv="DomainObject.StvarniZavrsetakDatum_1">3. rujna 2018.</derivirana_varijabla>
  </DomainObject.StvarniZavrsetakDatum>
  <DomainObject.PlaniraniZavrsetakDatum>
    <izvorni_sadrzaj>3. rujna 2018.</izvorni_sadrzaj>
    <derivirana_varijabla naziv="DomainObject.PlaniraniZavrsetakDatum_1">3. rujna 2018.</derivirana_varijabla>
  </DomainObject.PlaniraniZavrsetakDatum>
  <DomainObject.PlaniraniPocetakDatum>
    <izvorni_sadrzaj>3. rujna 2018.</izvorni_sadrzaj>
    <derivirana_varijabla naziv="DomainObject.PlaniraniPocetakDatum_1">3. rujna 2018.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09:43</izvorni_sadrzaj>
    <derivirana_varijabla naziv="DomainObject.StvarniZavrsetakVrijeme_1">09:43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rujna 2018.</izvorni_sadrzaj>
    <derivirana_varijabla naziv="DomainObject.Zapisnik.DatumKreiranja_1">3.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St-170/2018-13</izvorni_sadrzaj>
    <derivirana_varijabla naziv="DomainObject.Zapisnik.Oznaka_1">St-170/2018-13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ESTETIKA STUDIO j.d.o.o. za usluge</izvorni_sadrzaj>
    <derivirana_varijabla naziv="DomainObject.Predmet.ProtustrankaFormated_1">  ESTETIKA STUDIO j.d.o.o. za usluge</derivirana_varijabla>
  </DomainObject.Predmet.ProtustrankaFormated>
  <DomainObject.Predmet.ProtustrankaFormatedOIB>
    <izvorni_sadrzaj>  ESTETIKA STUDIO j.d.o.o. za usluge, OIB 05807064239</izvorni_sadrzaj>
    <derivirana_varijabla naziv="DomainObject.Predmet.ProtustrankaFormatedOIB_1">  ESTETIKA STUDIO j.d.o.o. za usluge, OIB 05807064239</derivirana_varijabla>
  </DomainObject.Predmet.ProtustrankaFormatedOIB>
  <DomainObject.Predmet.ProtustrankaFormatedWithAdress>
    <izvorni_sadrzaj> ESTETIKA STUDIO j.d.o.o. za usluge, Bosuć 10 , 22000 Bilice</izvorni_sadrzaj>
    <derivirana_varijabla naziv="DomainObject.Predmet.ProtustrankaFormatedWithAdress_1"> ESTETIKA STUDIO j.d.o.o. za usluge, Bosuć 10 , 22000 Bilice</derivirana_varijabla>
  </DomainObject.Predmet.ProtustrankaFormatedWithAdress>
  <DomainObject.Predmet.ProtustrankaFormatedWithAdressOIB>
    <izvorni_sadrzaj> ESTETIKA STUDIO j.d.o.o. za usluge, OIB 05807064239, Bosuć 10 , 22000 Bilice</izvorni_sadrzaj>
    <derivirana_varijabla naziv="DomainObject.Predmet.ProtustrankaFormatedWithAdressOIB_1"> ESTETIKA STUDIO j.d.o.o. za usluge, OIB 05807064239, Bosuć 10 , 22000 Bilice</derivirana_varijabla>
  </DomainObject.Predmet.ProtustrankaFormatedWithAdressOIB>
  <DomainObject.Predmet.ProtustrankaWithAdress>
    <izvorni_sadrzaj>ESTETIKA STUDIO j.d.o.o. za usluge Bosuć 10 , 22000 Bilice</izvorni_sadrzaj>
    <derivirana_varijabla naziv="DomainObject.Predmet.ProtustrankaWithAdress_1">ESTETIKA STUDIO j.d.o.o. za usluge Bosuć 10 , 22000 Bilice</derivirana_varijabla>
  </DomainObject.Predmet.ProtustrankaWithAdress>
  <DomainObject.Predmet.ProtustrankaWithAdressOIB>
    <izvorni_sadrzaj>ESTETIKA STUDIO j.d.o.o. za usluge, OIB 05807064239, Bosuć 10 , 22000 Bilice</izvorni_sadrzaj>
    <derivirana_varijabla naziv="DomainObject.Predmet.ProtustrankaWithAdressOIB_1">ESTETIKA STUDIO j.d.o.o. za usluge, OIB 05807064239, Bosuć 10 , 22000 Bilice</derivirana_varijabla>
  </DomainObject.Predmet.ProtustrankaWithAdressOIB>
  <DomainObject.Predmet.ProtustrankaNazivFormated>
    <izvorni_sadrzaj>ESTETIKA STUDIO j.d.o.o. za usluge</izvorni_sadrzaj>
    <derivirana_varijabla naziv="DomainObject.Predmet.ProtustrankaNazivFormated_1">ESTETIKA STUDIO j.d.o.o. za usluge</derivirana_varijabla>
  </DomainObject.Predmet.ProtustrankaNazivFormated>
  <DomainObject.Predmet.ProtustrankaNazivFormatedOIB>
    <izvorni_sadrzaj>ESTETIKA STUDIO j.d.o.o. za usluge, OIB 05807064239</izvorni_sadrzaj>
    <derivirana_varijabla naziv="DomainObject.Predmet.ProtustrankaNazivFormatedOIB_1">ESTETIKA STUDIO j.d.o.o. za usluge, OIB 05807064239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ESTETIKA STUDIO j.d.o.o. za usluge</item>
    </izvorni_sadrzaj>
    <derivirana_varijabla naziv="DomainObject.Predmet.ProtuStrankaListFormated_1">
      <item>ESTETIKA STUDIO j.d.o.o. za usluge</item>
    </derivirana_varijabla>
  </DomainObject.Predmet.ProtuStrankaListFormated>
  <DomainObject.Predmet.ProtuStrankaListFormatedOIB>
    <izvorni_sadrzaj>
      <item>ESTETIKA STUDIO j.d.o.o. za usluge, OIB 05807064239</item>
    </izvorni_sadrzaj>
    <derivirana_varijabla naziv="DomainObject.Predmet.ProtuStrankaListFormatedOIB_1">
      <item>ESTETIKA STUDIO j.d.o.o. za usluge, OIB 05807064239</item>
    </derivirana_varijabla>
  </DomainObject.Predmet.ProtuStrankaListFormatedOIB>
  <DomainObject.Predmet.ProtuStrankaListFormatedWithAdress>
    <izvorni_sadrzaj>
      <item>ESTETIKA STUDIO j.d.o.o. za usluge, Bosuć 10 , 22000 Bilice</item>
    </izvorni_sadrzaj>
    <derivirana_varijabla naziv="DomainObject.Predmet.ProtuStrankaListFormatedWithAdress_1">
      <item>ESTETIKA STUDIO j.d.o.o. za usluge, Bosuć 10 , 22000 Bilice</item>
    </derivirana_varijabla>
  </DomainObject.Predmet.ProtuStrankaListFormatedWithAdress>
  <DomainObject.Predmet.ProtuStrankaListFormatedWithAdressOIB>
    <izvorni_sadrzaj>
      <item>ESTETIKA STUDIO j.d.o.o. za usluge, OIB 05807064239, Bosuć 10 , 22000 Bilice</item>
    </izvorni_sadrzaj>
    <derivirana_varijabla naziv="DomainObject.Predmet.ProtuStrankaListFormatedWithAdressOIB_1">
      <item>ESTETIKA STUDIO j.d.o.o. za usluge, OIB 05807064239, Bosuć 10 , 22000 Bilice</item>
    </derivirana_varijabla>
  </DomainObject.Predmet.ProtuStrankaListFormatedWithAdressOIB>
  <DomainObject.Predmet.ProtuStrankaListNazivFormated>
    <izvorni_sadrzaj>
      <item>ESTETIKA STUDIO j.d.o.o. za usluge</item>
    </izvorni_sadrzaj>
    <derivirana_varijabla naziv="DomainObject.Predmet.ProtuStrankaListNazivFormated_1">
      <item>ESTETIKA STUDIO j.d.o.o. za usluge</item>
    </derivirana_varijabla>
  </DomainObject.Predmet.ProtuStrankaListNazivFormated>
  <DomainObject.Predmet.ProtuStrankaListNazivFormatedOIB>
    <izvorni_sadrzaj>
      <item>ESTETIKA STUDIO j.d.o.o. za usluge, OIB 05807064239</item>
    </izvorni_sadrzaj>
    <derivirana_varijabla naziv="DomainObject.Predmet.ProtuStrankaListNazivFormatedOIB_1">
      <item>ESTETIKA STUDIO j.d.o.o. za usluge, OIB 05807064239</item>
    </derivirana_varijabla>
  </DomainObject.Predmet.ProtuStrankaListNazivFormatedOIB>
  <DomainObject.Predmet.OstaliListFormated>
    <izvorni_sadrzaj>
      <item>Daniela Budiša</item>
    </izvorni_sadrzaj>
    <derivirana_varijabla naziv="DomainObject.Predmet.OstaliListFormated_1">
      <item>Daniela Budiša</item>
    </derivirana_varijabla>
  </DomainObject.Predmet.OstaliListFormated>
  <DomainObject.Predmet.OstaliListFormatedOIB>
    <izvorni_sadrzaj>
      <item>Daniela Budiša, OIB 07275835819</item>
    </izvorni_sadrzaj>
    <derivirana_varijabla naziv="DomainObject.Predmet.OstaliListFormatedOIB_1">
      <item>Daniela Budiša, OIB 07275835819</item>
    </derivirana_varijabla>
  </DomainObject.Predmet.OstaliListFormatedOIB>
  <DomainObject.Predmet.OstaliListFormatedWithAdress>
    <izvorni_sadrzaj>
      <item>Daniela Budiša, Bosuć 10, 22000 Bilice</item>
    </izvorni_sadrzaj>
    <derivirana_varijabla naziv="DomainObject.Predmet.OstaliListFormatedWithAdress_1">
      <item>Daniela Budiša, Bosuć 10, 22000 Bilice</item>
    </derivirana_varijabla>
  </DomainObject.Predmet.OstaliListFormatedWithAdress>
  <DomainObject.Predmet.OstaliListFormatedWithAdressOIB>
    <izvorni_sadrzaj>
      <item>Daniela Budiša, OIB 07275835819, Bosuć 10, 22000 Bilice</item>
    </izvorni_sadrzaj>
    <derivirana_varijabla naziv="DomainObject.Predmet.OstaliListFormatedWithAdressOIB_1">
      <item>Daniela Budiša, OIB 07275835819, Bosuć 10, 22000 Bilice</item>
    </derivirana_varijabla>
  </DomainObject.Predmet.OstaliListFormatedWithAdressOIB>
  <DomainObject.Predmet.OstaliListNazivFormated>
    <izvorni_sadrzaj>
      <item>Daniela Budiša</item>
    </izvorni_sadrzaj>
    <derivirana_varijabla naziv="DomainObject.Predmet.OstaliListNazivFormated_1">
      <item>Daniela Budiša</item>
    </derivirana_varijabla>
  </DomainObject.Predmet.OstaliListNazivFormated>
  <DomainObject.Predmet.OstaliListNazivFormatedOIB>
    <izvorni_sadrzaj>
      <item>Daniela Budiša, OIB 07275835819</item>
    </izvorni_sadrzaj>
    <derivirana_varijabla naziv="DomainObject.Predmet.OstaliListNazivFormatedOIB_1">
      <item>Daniela Budiša, OIB 07275835819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St-170/2018-13</izvorni_sadrzaj>
    <derivirana_varijabla naziv="DomainObject.PoslovniBrojDokumenta_1">St-170/2018-13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ESTETIKA STUDIO j.d.o.o. za usluge</izvorni_sadrzaj>
    <derivirana_varijabla naziv="DomainObject.Predmet.ProtustrankaIDrugi_1">ESTETIKA STUDIO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ESTETIKA STUDIO j.d.o.o. za usluge, OIB 05807064239, Bosuć 10 , 22000 Bilice</izvorni_sadrzaj>
    <derivirana_varijabla naziv="DomainObject.Predmet.ProtustrankaIDrugiAdressOIB_1">ESTETIKA STUDIO j.d.o.o. za usluge, OIB 05807064239, Bosuć 10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ESTETIKA STUDIO j.d.o.o. za usluge</item>
      <item>Daniela Budiša</item>
    </izvorni_sadrzaj>
    <derivirana_varijabla naziv="DomainObject.Predmet.SudioniciListNaziv_1">
      <item>FINA - Podružnica Šibenik</item>
      <item>ESTETIKA STUDIO j.d.o.o. za usluge</item>
      <item>Daniela Budiša</item>
    </derivirana_varijabla>
  </DomainObject.Predmet.SudioniciListNaziv>
  <DomainObject.Predmet.SudioniciListAdressOIB>
    <izvorni_sadrzaj>
      <item>FINA - Podružnica Šibenik, OIB 85821130368, Perivoj L. Marune 1,22000 Šibenik</item>
      <item>ESTETIKA STUDIO j.d.o.o. za usluge, OIB 05807064239, Bosuć 10 ,22000 Bilice</item>
      <item>Daniela Budiša, OIB 07275835819, Bosuć 10,22000 Bilice</item>
    </izvorni_sadrzaj>
    <derivirana_varijabla naziv="DomainObject.Predmet.SudioniciListAdressOIB_1">
      <item>FINA - Podružnica Šibenik, OIB 85821130368, Perivoj L. Marune 1,22000 Šibenik</item>
      <item>ESTETIKA STUDIO j.d.o.o. za usluge, OIB 05807064239, Bosuć 10 ,22000 Bilice</item>
      <item>Daniela Budiša, OIB 07275835819, Bosuć 10,22000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05807064239</item>
      <item>, OIB 07275835819</item>
    </izvorni_sadrzaj>
    <derivirana_varijabla naziv="DomainObject.Predmet.SudioniciListNazivOIB_1">
      <item>, OIB 85821130368</item>
      <item>, OIB 05807064239</item>
      <item>, OIB 07275835819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1862</properties:Characters>
  <properties:Lines>84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2018-08-31T12:30:00Z</dcterms:created>
  <dc:creator>Ardena Bajlo</dc:creator>
  <cp:lastModifiedBy>Ante Rubelj</cp:lastModifiedBy>
  <cp:lastPrinted>2018-09-03T07:38:00Z</cp:lastPrinted>
  <dcterms:modified xmlns:xsi="http://www.w3.org/2001/XMLSchema-instance" xsi:type="dcterms:W3CDTF">2018-09-03T09:56:00Z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St-170/2018-13 / Zapisnik - Ročište radi izjašnjenja o prijedlogu za otvaranje steč.post (1 St-170-2018-povodom prijedloga za otvaranje stečaja 3.8.2018.-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