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c3a5" w14:paraId="f75c3a5" w:rsidRDefault="00BD5EBC" w:rsidP="00116CDE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116CDE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116CDE">
        <w:t>1218</w:t>
      </w:r>
      <w:r w:rsidR="004D4406" w:rsidRPr="00B95A88">
        <w:t>/1</w:t>
      </w:r>
      <w:r w:rsidR="004D15D9">
        <w:t>7</w:t>
      </w:r>
      <w:r>
        <w:t>-</w:t>
      </w:r>
      <w:r w:rsidR="00116CDE">
        <w:t>6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116CDE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</w:t>
      </w:r>
      <w:r w:rsidR="00FC26A5">
        <w:rPr>
          <w:lang w:val="pt-BR"/>
        </w:rPr>
        <w:t xml:space="preserve"> povodu prijedloga </w:t>
      </w:r>
      <w:r w:rsidR="00FC26A5" w:rsidRPr="00CB01DF">
        <w:rPr>
          <w:lang w:val="pt-BR"/>
        </w:rPr>
        <w:t>dužnika GEO-MREŽA d.o.o. za geodetske poslove, OIB: 20958762701, Zagreb, Učkina 48</w:t>
      </w:r>
      <w:r w:rsidRPr="00CB01DF">
        <w:t>,</w:t>
      </w:r>
      <w:r w:rsidRPr="00CB01DF">
        <w:rPr>
          <w:lang w:val="pt-BR"/>
        </w:rPr>
        <w:t xml:space="preserve"> za otvaranje stečajnog</w:t>
      </w:r>
      <w:r w:rsidRPr="00E23F2E">
        <w:rPr>
          <w:lang w:val="pt-BR"/>
        </w:rPr>
        <w:t xml:space="preserve"> postupka nad dužnikom </w:t>
      </w:r>
      <w:r w:rsidR="00FC26A5">
        <w:rPr>
          <w:lang w:val="pt-BR"/>
        </w:rPr>
        <w:t xml:space="preserve">GEO-MREŽA d.o.o. za geodetske poslove, OIB: 20958762701, Zagreb, </w:t>
      </w:r>
      <w:r w:rsidR="00FC26A5" w:rsidRPr="00116CDE">
        <w:rPr>
          <w:lang w:val="pt-BR"/>
        </w:rPr>
        <w:t>Učkina 48</w:t>
      </w:r>
      <w:r w:rsidRPr="00116CDE">
        <w:t xml:space="preserve">, </w:t>
      </w:r>
      <w:r w:rsidR="00116CDE" w:rsidRPr="00116CDE">
        <w:t>27</w:t>
      </w:r>
      <w:r w:rsidRPr="00116CDE">
        <w:t xml:space="preserve">. </w:t>
      </w:r>
      <w:r w:rsidR="00116CDE" w:rsidRPr="00116CDE">
        <w:t>rujna</w:t>
      </w:r>
      <w:r w:rsidRPr="00116CDE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FC26A5">
        <w:rPr>
          <w:lang w:val="pt-BR"/>
        </w:rPr>
        <w:t>GEO-MREŽA d.o.o. za geodetske poslove, OIB: 20958762701, Zagreb, Učkina 48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1B1BDB">
        <w:t>Tt</w:t>
      </w:r>
      <w:proofErr w:type="spellEnd"/>
      <w:r w:rsidR="001B1BDB">
        <w:t>-1</w:t>
      </w:r>
      <w:r w:rsidR="00FC26A5">
        <w:t>7</w:t>
      </w:r>
      <w:r w:rsidR="00AF583E">
        <w:t>/</w:t>
      </w:r>
      <w:r w:rsidR="00FC26A5">
        <w:t>35008</w:t>
      </w:r>
      <w:r w:rsidR="001B1BDB">
        <w:t>-1</w:t>
      </w:r>
      <w:r w:rsidR="00B95A88" w:rsidRPr="00B95A88">
        <w:t xml:space="preserve"> </w:t>
      </w:r>
      <w:r w:rsidR="004D4406" w:rsidRPr="00B95A88">
        <w:t>od</w:t>
      </w:r>
      <w:r w:rsidR="004D15D9">
        <w:t xml:space="preserve"> </w:t>
      </w:r>
      <w:r w:rsidR="00FC26A5">
        <w:t>17</w:t>
      </w:r>
      <w:r w:rsidR="00625C93" w:rsidRPr="00B95A88">
        <w:t xml:space="preserve">. </w:t>
      </w:r>
      <w:r w:rsidR="00FC26A5">
        <w:t>listopada</w:t>
      </w:r>
      <w:r w:rsidR="00625C93" w:rsidRPr="00B95A88">
        <w:t xml:space="preserve"> 201</w:t>
      </w:r>
      <w:r w:rsidR="00FC26A5">
        <w:t>7</w:t>
      </w:r>
      <w:r w:rsidR="00625C93" w:rsidRPr="00B95A88">
        <w:t>.</w:t>
      </w:r>
      <w:r w:rsidRPr="00B95A88">
        <w:t xml:space="preserve"> društvo </w:t>
      </w:r>
      <w:r w:rsidR="00FC26A5">
        <w:rPr>
          <w:lang w:val="pt-BR"/>
        </w:rPr>
        <w:t>GEO-MREŽA d.o.o. za geodetske poslove, OIB: 20958762701, Zagreb, Učkina 48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116CDE">
        <w:t>Zagreb</w:t>
      </w:r>
      <w:r w:rsidR="00F6362F" w:rsidRPr="00116CDE">
        <w:t xml:space="preserve">u </w:t>
      </w:r>
      <w:r w:rsidR="00116CDE" w:rsidRPr="00116CDE">
        <w:t>27</w:t>
      </w:r>
      <w:r w:rsidR="00B95A88" w:rsidRPr="00116CDE">
        <w:t>. rujna</w:t>
      </w:r>
      <w:r w:rsidR="004D4406" w:rsidRPr="00116CDE">
        <w:t xml:space="preserve"> 201</w:t>
      </w:r>
      <w:r w:rsidR="00B95A88" w:rsidRPr="00116CDE">
        <w:t>8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587DF1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87DF1" w:rsidP="007B64C7" w:rsidR="00587DF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87DF1" w:rsidP="00587DF1" w:rsidR="00116CDE">
      <w:pPr>
        <w:ind w:firstLine="708" w:left="3540"/>
        <w:jc w:val="right"/>
      </w:pPr>
      <w:r>
        <w:t xml:space="preserve">                                       Valentina Gabud</w:t>
      </w:r>
    </w:p>
    <w:sectPr w:rsidSect="00B95A88" w:rsidR="00116C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116CDE">
      <w:t>9. St-1218</w:t>
    </w:r>
    <w:r w:rsidR="004D15D9">
      <w:t>/17</w:t>
    </w:r>
    <w:r>
      <w:t>-</w:t>
    </w:r>
    <w:r w:rsidR="00116CDE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16CDE"/>
    <w:rsid w:val="00152A1E"/>
    <w:rsid w:val="001B1BDB"/>
    <w:rsid w:val="00350AD0"/>
    <w:rsid w:val="00401592"/>
    <w:rsid w:val="0043400F"/>
    <w:rsid w:val="00454A8D"/>
    <w:rsid w:val="00477758"/>
    <w:rsid w:val="0048725F"/>
    <w:rsid w:val="004B23BC"/>
    <w:rsid w:val="004D15D9"/>
    <w:rsid w:val="004D4406"/>
    <w:rsid w:val="00587DF1"/>
    <w:rsid w:val="005B2BDC"/>
    <w:rsid w:val="00625C93"/>
    <w:rsid w:val="007F268F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C907C8"/>
    <w:rsid w:val="00CB01DF"/>
    <w:rsid w:val="00CD1F20"/>
    <w:rsid w:val="00CE09E7"/>
    <w:rsid w:val="00D637B5"/>
    <w:rsid w:val="00E437C6"/>
    <w:rsid w:val="00EC59A6"/>
    <w:rsid w:val="00F47BBC"/>
    <w:rsid w:val="00F6362F"/>
    <w:rsid w:val="00FA4E0F"/>
    <w:rsid w:val="00F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St-1218/2017</izvorni_sadrzaj>
    <derivirana_varijabla naziv="DomainObject.Predmet.OznakaBroj_1">St-1218/2017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GEO-MREŽA d.o.o. za geodetske poslove zastupanog po punomoćniku Krešimir Pavleković</izvorni_sadrzaj>
    <derivirana_varijabla naziv="DomainObject.Predmet.ProtustrankaFormated_1">  GEO-MREŽA d.o.o. za geodetske poslove zastupanog po punomoćniku Krešimir Pavleković</derivirana_varijabla>
  </DomainObject.Predmet.ProtustrankaFormated>
  <DomainObject.Predmet.ProtustrankaFormatedOIB>
    <izvorni_sadrzaj>  GEO-MREŽA d.o.o. za geodetske poslove, OIB 20958762701 zastupanog po punomoćniku Krešimir Pavleković</izvorni_sadrzaj>
    <derivirana_varijabla naziv="DomainObject.Predmet.ProtustrankaFormatedOIB_1">  GEO-MREŽA d.o.o. za geodetske poslove, OIB 20958762701 zastupanog po punomoćniku Krešimir Pavleković</derivirana_varijabla>
  </DomainObject.Predmet.ProtustrankaFormatedOIB>
  <DomainObject.Predmet.ProtustrankaFormatedWithAdress>
    <izvorni_sadrzaj> GEO-MREŽA d.o.o. za geodetske poslove, Učkina 48 , 10000 Zagreb zastupanog po punomoćniku Krešimir Pavleković</izvorni_sadrzaj>
    <derivirana_varijabla naziv="DomainObject.Predmet.ProtustrankaFormatedWithAdress_1"> GEO-MREŽA d.o.o. za geodetske poslove, Učkina 48 , 10000 Zagreb zastupanog po punomoćniku Krešimir Pavleković</derivirana_varijabla>
  </DomainObject.Predmet.ProtustrankaFormatedWithAdress>
  <DomainObject.Predmet.ProtustrankaFormatedWithAdressOIB>
    <izvorni_sadrzaj> GEO-MREŽA d.o.o. za geodetske poslove, OIB 20958762701, Učkina 48 , 10000 Zagreb zastupanog po punomoćniku Krešimir Pavleković</izvorni_sadrzaj>
    <derivirana_varijabla naziv="DomainObject.Predmet.ProtustrankaFormatedWithAdressOIB_1"> GEO-MREŽA d.o.o. za geodetske poslove, OIB 20958762701, Učkina 48 , 10000 Zagreb zastupanog po punomoćniku Krešimir Pavleković</derivirana_varijabla>
  </DomainObject.Predmet.ProtustrankaFormatedWithAdressOIB>
  <DomainObject.Predmet.ProtustrankaWithAdress>
    <izvorni_sadrzaj>GEO-MREŽA d.o.o. za geodetske poslove Učkina 48 , 10000 Zagreb</izvorni_sadrzaj>
    <derivirana_varijabla naziv="DomainObject.Predmet.ProtustrankaWithAdress_1">GEO-MREŽA d.o.o. za geodetske poslove Učkina 48 , 10000 Zagreb</derivirana_varijabla>
  </DomainObject.Predmet.ProtustrankaWithAdress>
  <DomainObject.Predmet.ProtustrankaWithAdressOIB>
    <izvorni_sadrzaj>GEO-MREŽA d.o.o. za geodetske poslove, OIB 20958762701, Učkina 48 , 10000 Zagreb</izvorni_sadrzaj>
    <derivirana_varijabla naziv="DomainObject.Predmet.ProtustrankaWithAdressOIB_1">GEO-MREŽA d.o.o. za geodetske poslove, OIB 20958762701, Učkina 48 , 10000 Zagreb</derivirana_varijabla>
  </DomainObject.Predmet.ProtustrankaWithAdressOIB>
  <DomainObject.Predmet.ProtustrankaNazivFormated>
    <izvorni_sadrzaj>GEO-MREŽA d.o.o. za geodetske poslove</izvorni_sadrzaj>
    <derivirana_varijabla naziv="DomainObject.Predmet.ProtustrankaNazivFormated_1">GEO-MREŽA d.o.o. za geodetske poslove</derivirana_varijabla>
  </DomainObject.Predmet.ProtustrankaNazivFormated>
  <DomainObject.Predmet.ProtustrankaNazivFormatedOIB>
    <izvorni_sadrzaj>GEO-MREŽA d.o.o. za geodetske poslove, OIB 20958762701</izvorni_sadrzaj>
    <derivirana_varijabla naziv="DomainObject.Predmet.ProtustrankaNazivFormatedOIB_1">GEO-MREŽA d.o.o. za geodetske poslove, OIB 20958762701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GEO-MREŽA d.o.o. za geodetske poslove</izvorni_sadrzaj>
    <derivirana_varijabla naziv="DomainObject.Predmet.StrankaFormated_1">  GEO-MREŽA d.o.o. za geodetske poslove</derivirana_varijabla>
  </DomainObject.Predmet.StrankaFormated>
  <DomainObject.Predmet.StrankaFormatedOIB>
    <izvorni_sadrzaj>  GEO-MREŽA d.o.o. za geodetske poslove, OIB 20958762701</izvorni_sadrzaj>
    <derivirana_varijabla naziv="DomainObject.Predmet.StrankaFormatedOIB_1">  GEO-MREŽA d.o.o. za geodetske poslove, OIB 20958762701</derivirana_varijabla>
  </DomainObject.Predmet.StrankaFormatedOIB>
  <DomainObject.Predmet.StrankaFormatedWithAdress>
    <izvorni_sadrzaj> GEO-MREŽA d.o.o. za geodetske poslove, Učkina 48 , 10000 Zagreb</izvorni_sadrzaj>
    <derivirana_varijabla naziv="DomainObject.Predmet.StrankaFormatedWithAdress_1"> GEO-MREŽA d.o.o. za geodetske poslove, Učkina 48 , 10000 Zagreb</derivirana_varijabla>
  </DomainObject.Predmet.StrankaFormatedWithAdress>
  <DomainObject.Predmet.StrankaFormatedWithAdressOIB>
    <izvorni_sadrzaj> GEO-MREŽA d.o.o. za geodetske poslove, OIB 20958762701, Učkina 48 , 10000 Zagreb</izvorni_sadrzaj>
    <derivirana_varijabla naziv="DomainObject.Predmet.StrankaFormatedWithAdressOIB_1"> GEO-MREŽA d.o.o. za geodetske poslove, OIB 20958762701, Učkina 48 , 10000 Zagreb</derivirana_varijabla>
  </DomainObject.Predmet.StrankaFormatedWithAdressOIB>
  <DomainObject.Predmet.StrankaWithAdress>
    <izvorni_sadrzaj>GEO-MREŽA d.o.o. za geodetske poslove Učkina 48 ,10000 Zagreb</izvorni_sadrzaj>
    <derivirana_varijabla naziv="DomainObject.Predmet.StrankaWithAdress_1">GEO-MREŽA d.o.o. za geodetske poslove Učkina 48 ,10000 Zagreb</derivirana_varijabla>
  </DomainObject.Predmet.StrankaWithAdress>
  <DomainObject.Predmet.StrankaWithAdressOIB>
    <izvorni_sadrzaj>GEO-MREŽA d.o.o. za geodetske poslove, OIB 20958762701, Učkina 48 ,10000 Zagreb</izvorni_sadrzaj>
    <derivirana_varijabla naziv="DomainObject.Predmet.StrankaWithAdressOIB_1">GEO-MREŽA d.o.o. za geodetske poslove, OIB 20958762701, Učkina 48 ,10000 Zagreb</derivirana_varijabla>
  </DomainObject.Predmet.StrankaWithAdressOIB>
  <DomainObject.Predmet.StrankaNazivFormated>
    <izvorni_sadrzaj>GEO-MREŽA d.o.o. za geodetske poslove</izvorni_sadrzaj>
    <derivirana_varijabla naziv="DomainObject.Predmet.StrankaNazivFormated_1">GEO-MREŽA d.o.o. za geodetske poslove</derivirana_varijabla>
  </DomainObject.Predmet.StrankaNazivFormated>
  <DomainObject.Predmet.StrankaNazivFormatedOIB>
    <izvorni_sadrzaj>GEO-MREŽA d.o.o. za geodetske poslove, OIB 20958762701</izvorni_sadrzaj>
    <derivirana_varijabla naziv="DomainObject.Predmet.StrankaNazivFormatedOIB_1">GEO-MREŽA d.o.o. za geodetske poslove, OIB 20958762701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GEO-MREŽA d.o.o. za geodetske poslove</item>
    </izvorni_sadrzaj>
    <derivirana_varijabla naziv="DomainObject.Predmet.StrankaListFormated_1">
      <item>GEO-MREŽA d.o.o. za geodetske poslove</item>
    </derivirana_varijabla>
  </DomainObject.Predmet.StrankaListFormated>
  <DomainObject.Predmet.StrankaListFormatedOIB>
    <izvorni_sadrzaj>
      <item>GEO-MREŽA d.o.o. za geodetske poslove, OIB 20958762701</item>
    </izvorni_sadrzaj>
    <derivirana_varijabla naziv="DomainObject.Predmet.StrankaListFormatedOIB_1">
      <item>GEO-MREŽA d.o.o. za geodetske poslove, OIB 20958762701</item>
    </derivirana_varijabla>
  </DomainObject.Predmet.StrankaListFormatedOIB>
  <DomainObject.Predmet.StrankaListFormatedWithAdress>
    <izvorni_sadrzaj>
      <item>GEO-MREŽA d.o.o. za geodetske poslove, Učkina 48 , 10000 Zagreb</item>
    </izvorni_sadrzaj>
    <derivirana_varijabla naziv="DomainObject.Predmet.StrankaListFormatedWithAdress_1">
      <item>GEO-MREŽA d.o.o. za geodetske poslove, Učkina 48 , 10000 Zagreb</item>
    </derivirana_varijabla>
  </DomainObject.Predmet.StrankaListFormatedWithAdress>
  <DomainObject.Predmet.StrankaListFormatedWithAdressOIB>
    <izvorni_sadrzaj>
      <item>GEO-MREŽA d.o.o. za geodetske poslove, OIB 20958762701, Učkina 48 , 10000 Zagreb</item>
    </izvorni_sadrzaj>
    <derivirana_varijabla naziv="DomainObject.Predmet.StrankaListFormatedWithAdressOIB_1">
      <item>GEO-MREŽA d.o.o. za geodetske poslove, OIB 20958762701, Učkina 48 , 10000 Zagreb</item>
    </derivirana_varijabla>
  </DomainObject.Predmet.StrankaListFormatedWithAdressOIB>
  <DomainObject.Predmet.StrankaListNazivFormated>
    <izvorni_sadrzaj>
      <item>GEO-MREŽA d.o.o. za geodetske poslove</item>
    </izvorni_sadrzaj>
    <derivirana_varijabla naziv="DomainObject.Predmet.StrankaListNazivFormated_1">
      <item>GEO-MREŽA d.o.o. za geodetske poslove</item>
    </derivirana_varijabla>
  </DomainObject.Predmet.StrankaListNazivFormated>
  <DomainObject.Predmet.StrankaListNazivFormatedOIB>
    <izvorni_sadrzaj>
      <item>GEO-MREŽA d.o.o. za geodetske poslove, OIB 20958762701</item>
    </izvorni_sadrzaj>
    <derivirana_varijabla naziv="DomainObject.Predmet.StrankaListNazivFormatedOIB_1">
      <item>GEO-MREŽA d.o.o. za geodetske poslove, OIB 20958762701</item>
    </derivirana_varijabla>
  </DomainObject.Predmet.StrankaListNazivFormatedOIB>
  <DomainObject.Predmet.ProtuStrankaListFormated>
    <izvorni_sadrzaj>
      <item>GEO-MREŽA d.o.o. za geodetske poslove zastupanog po punomoćniku Krešimir Pavleković</item>
    </izvorni_sadrzaj>
    <derivirana_varijabla naziv="DomainObject.Predmet.ProtuStrankaListFormated_1">
      <item>GEO-MREŽA d.o.o. za geodetske poslove zastupanog po punomoćniku Krešimir Pavleković</item>
    </derivirana_varijabla>
  </DomainObject.Predmet.ProtuStrankaListFormated>
  <DomainObject.Predmet.ProtuStrankaListFormatedOIB>
    <izvorni_sadrzaj>
      <item>GEO-MREŽA d.o.o. za geodetske poslove, OIB 20958762701 zastupanog po punomoćniku Krešimir Pavleković</item>
    </izvorni_sadrzaj>
    <derivirana_varijabla naziv="DomainObject.Predmet.ProtuStrankaListFormatedOIB_1">
      <item>GEO-MREŽA d.o.o. za geodetske poslove, OIB 20958762701 zastupanog po punomoćniku Krešimir Pavleković</item>
    </derivirana_varijabla>
  </DomainObject.Predmet.ProtuStrankaListFormatedOIB>
  <DomainObject.Predmet.ProtuStrankaListFormatedWithAdress>
    <izvorni_sadrzaj>
      <item>GEO-MREŽA d.o.o. za geodetske poslove, Učkina 48 , 10000 Zagreb zastupanog po punomoćniku Krešimir Pavleković</item>
    </izvorni_sadrzaj>
    <derivirana_varijabla naziv="DomainObject.Predmet.ProtuStrankaListFormatedWithAdress_1">
      <item>GEO-MREŽA d.o.o. za geodetske poslove, Učkina 48 , 10000 Zagreb zastupanog po punomoćniku Krešimir Pavleković</item>
    </derivirana_varijabla>
  </DomainObject.Predmet.ProtuStrankaListFormatedWithAdress>
  <DomainObject.Predmet.ProtuStrankaListFormatedWithAdressOIB>
    <izvorni_sadrzaj>
      <item>GEO-MREŽA d.o.o. za geodetske poslove, OIB 20958762701, Učkina 48 , 10000 Zagreb zastupanog po punomoćniku Krešimir Pavleković</item>
    </izvorni_sadrzaj>
    <derivirana_varijabla naziv="DomainObject.Predmet.ProtuStrankaListFormatedWithAdressOIB_1">
      <item>GEO-MREŽA d.o.o. za geodetske poslove, OIB 20958762701, Učkina 48 , 10000 Zagreb zastupanog po punomoćniku Krešimir Pavleković</item>
    </derivirana_varijabla>
  </DomainObject.Predmet.ProtuStrankaListFormatedWithAdressOIB>
  <DomainObject.Predmet.ProtuStrankaListNazivFormated>
    <izvorni_sadrzaj>
      <item>GEO-MREŽA d.o.o. za geodetske poslove</item>
    </izvorni_sadrzaj>
    <derivirana_varijabla naziv="DomainObject.Predmet.ProtuStrankaListNazivFormated_1">
      <item>GEO-MREŽA d.o.o. za geodetske poslove</item>
    </derivirana_varijabla>
  </DomainObject.Predmet.ProtuStrankaListNazivFormated>
  <DomainObject.Predmet.ProtuStrankaListNazivFormatedOIB>
    <izvorni_sadrzaj>
      <item>GEO-MREŽA d.o.o. za geodetske poslove, OIB 20958762701</item>
    </izvorni_sadrzaj>
    <derivirana_varijabla naziv="DomainObject.Predmet.ProtuStrankaListNazivFormatedOIB_1">
      <item>GEO-MREŽA d.o.o. za geodetske poslove, OIB 20958762701</item>
    </derivirana_varijabla>
  </DomainObject.Predmet.ProtuStrankaListNazivFormatedOIB>
  <DomainObject.Predmet.OstaliListFormated>
    <izvorni_sadrzaj>
      <item>Krešimir Pavleković punomoćnik sudionika u postupku GEO-MREŽA d.o.o. za geodetske poslove</item>
    </izvorni_sadrzaj>
    <derivirana_varijabla naziv="DomainObject.Predmet.OstaliListFormated_1">
      <item>Krešimir Pavleković punomoćnik sudionika u postupku GEO-MREŽA d.o.o. za geodetske poslove</item>
    </derivirana_varijabla>
  </DomainObject.Predmet.OstaliListFormated>
  <DomainObject.Predmet.OstaliListFormatedOIB>
    <izvorni_sadrzaj>
      <item>Krešimir Pavleković, OIB 80331565641 punomoćnik sudionika u postupku GEO-MREŽA d.o.o. za geodetske poslove</item>
    </izvorni_sadrzaj>
    <derivirana_varijabla naziv="DomainObject.Predmet.OstaliListFormatedOIB_1">
      <item>Krešimir Pavleković, OIB 80331565641 punomoćnik sudionika u postupku GEO-MREŽA d.o.o. za geodetske poslove</item>
    </derivirana_varijabla>
  </DomainObject.Predmet.OstaliListFormatedOIB>
  <DomainObject.Predmet.OstaliListFormatedWithAdress>
    <izvorni_sadrzaj>
      <item>Krešimir Pavleković punomoćnik sudionika u postupku GEO-MREŽA d.o.o. za geodetske poslove</item>
    </izvorni_sadrzaj>
    <derivirana_varijabla naziv="DomainObject.Predmet.OstaliListFormatedWithAdress_1">
      <item>Krešimir Pavleković punomoćnik sudionika u postupku GEO-MREŽA d.o.o. za geodetske poslove</item>
    </derivirana_varijabla>
  </DomainObject.Predmet.OstaliListFormatedWithAdress>
  <DomainObject.Predmet.OstaliListFormatedWithAdressOIB>
    <izvorni_sadrzaj>
      <item>Krešimir Pavleković, OIB 80331565641 punomoćnik sudionika u postupku GEO-MREŽA d.o.o. za geodetske poslove</item>
    </izvorni_sadrzaj>
    <derivirana_varijabla naziv="DomainObject.Predmet.OstaliListFormatedWithAdressOIB_1">
      <item>Krešimir Pavleković, OIB 80331565641 punomoćnik sudionika u postupku GEO-MREŽA d.o.o. za geodetske poslove</item>
    </derivirana_varijabla>
  </DomainObject.Predmet.OstaliListFormatedWithAdressOIB>
  <DomainObject.Predmet.OstaliListNazivFormated>
    <izvorni_sadrzaj>
      <item>Krešimir Pavleković</item>
    </izvorni_sadrzaj>
    <derivirana_varijabla naziv="DomainObject.Predmet.OstaliListNazivFormated_1">
      <item>Krešimir Pavleković</item>
    </derivirana_varijabla>
  </DomainObject.Predmet.OstaliListNazivFormated>
  <DomainObject.Predmet.OstaliListNazivFormatedOIB>
    <izvorni_sadrzaj>
      <item>Krešimir Pavleković, OIB 80331565641</item>
    </izvorni_sadrzaj>
    <derivirana_varijabla naziv="DomainObject.Predmet.OstaliListNazivFormatedOIB_1">
      <item>Krešimir Pavleković, OIB 80331565641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GEO-MREŽA d.o.o. za geodetske poslove</izvorni_sadrzaj>
    <derivirana_varijabla naziv="DomainObject.Predmet.StrankaIDrugi_1">GEO-MREŽA d.o.o. za geodetske poslove</derivirana_varijabla>
  </DomainObject.Predmet.StrankaIDrugi>
  <DomainObject.Predmet.ProtustrankaIDrugi>
    <izvorni_sadrzaj>GEO-MREŽA d.o.o. za geodetske poslove</izvorni_sadrzaj>
    <derivirana_varijabla naziv="DomainObject.Predmet.ProtustrankaIDrugi_1">GEO-MREŽA d.o.o. za geodetske poslove</derivirana_varijabla>
  </DomainObject.Predmet.ProtustrankaIDrugi>
  <DomainObject.Predmet.StrankaIDrugiAdressOIB>
    <izvorni_sadrzaj>GEO-MREŽA d.o.o. za geodetske poslove, OIB 20958762701, Učkina 48 , 10000 Zagreb</izvorni_sadrzaj>
    <derivirana_varijabla naziv="DomainObject.Predmet.StrankaIDrugiAdressOIB_1">GEO-MREŽA d.o.o. za geodetske poslove, OIB 20958762701, Učkina 48 , 10000 Zagreb</derivirana_varijabla>
  </DomainObject.Predmet.StrankaIDrugiAdressOIB>
  <DomainObject.Predmet.ProtustrankaIDrugiAdressOIB>
    <izvorni_sadrzaj>GEO-MREŽA d.o.o. za geodetske poslove, OIB 20958762701, Učkina 48 , 10000 Zagreb</izvorni_sadrzaj>
    <derivirana_varijabla naziv="DomainObject.Predmet.ProtustrankaIDrugiAdressOIB_1">GEO-MREŽA d.o.o. za geodetske poslove, OIB 20958762701, Učkina 48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GEO-MREŽA d.o.o. za geodetske poslove</item>
      <item>GEO-MREŽA d.o.o. za geodetske poslove</item>
      <item>Krešimir Pavleković</item>
    </izvorni_sadrzaj>
    <derivirana_varijabla naziv="DomainObject.Predmet.SudioniciListNaziv_1">
      <item>GEO-MREŽA d.o.o. za geodetske poslove</item>
      <item>GEO-MREŽA d.o.o. za geodetske poslove</item>
      <item>Krešimir Pavleković</item>
    </derivirana_varijabla>
  </DomainObject.Predmet.SudioniciListNaziv>
  <DomainObject.Predmet.SudioniciListAdressOIB>
    <izvorni_sadrzaj>
      <item>GEO-MREŽA d.o.o. za geodetske poslove, OIB 20958762701, Učkina 48 ,10000 Zagreb</item>
      <item>GEO-MREŽA d.o.o. za geodetske poslove, OIB 20958762701, Učkina 48 ,10000 Zagreb</item>
      <item>Krešimir Pavleković, OIB 80331565641</item>
    </izvorni_sadrzaj>
    <derivirana_varijabla naziv="DomainObject.Predmet.SudioniciListAdressOIB_1">
      <item>GEO-MREŽA d.o.o. za geodetske poslove, OIB 20958762701, Učkina 48 ,10000 Zagreb</item>
      <item>GEO-MREŽA d.o.o. za geodetske poslove, OIB 20958762701, Učkina 48 ,10000 Zagreb</item>
      <item>Krešimir Pavleković, OIB 80331565641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20958762701</item>
      <item>, OIB 20958762701</item>
      <item>, OIB 80331565641</item>
    </izvorni_sadrzaj>
    <derivirana_varijabla naziv="DomainObject.Predmet.SudioniciListNazivOIB_1">
      <item>, OIB 20958762701</item>
      <item>, OIB 20958762701</item>
      <item>, OIB 80331565641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1554</properties:Characters>
  <properties:Lines>47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2018-09-27T09:20:00Z</cp:lastPrinted>
  <dcterms:modified xmlns:xsi="http://www.w3.org/2001/XMLSchema-instance" xsi:type="dcterms:W3CDTF">2018-09-27T09:20:00Z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