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61f167" w14:paraId="e61f167" w:rsidRDefault="00171938" w:rsidR="00171938" w:rsidRPr="00B12319">
      <w:pPr>
        <w15:collapsed w:val="false"/>
      </w:pPr>
      <w:bookmarkStart w:name="_GoBack" w:id="0"/>
      <w:bookmarkEnd w:id="0"/>
    </w:p>
    <w:p w:rsidRDefault="0038221B" w:rsidR="0038221B" w:rsidRPr="00B12319"/>
    <w:p w:rsidRDefault="004803F0" w:rsidP="00AB63BA" w:rsidR="00B356A8" w:rsidRPr="00B12319">
      <w:pPr>
        <w:jc w:val="both"/>
      </w:pPr>
      <w:r>
        <w:rPr>
          <w:noProof/>
        </w:rPr>
        <w:t xml:space="preserve">                  </w:t>
      </w:r>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B356A8" w:rsidP="00B356A8" w:rsidR="00B356A8"/>
    <w:p w:rsidRDefault="00B356A8" w:rsidP="00B356A8" w:rsidR="00B356A8" w:rsidRPr="00B12319">
      <w:r w:rsidRPr="00B12319">
        <w:t xml:space="preserve">           Republika Hrvatska</w:t>
      </w:r>
    </w:p>
    <w:p w:rsidRDefault="00B356A8" w:rsidP="00B356A8" w:rsidR="00B356A8" w:rsidRPr="00B12319">
      <w:r w:rsidRPr="00B12319">
        <w:t>TRGOVAČKI SUD U ZAGREBU</w:t>
      </w:r>
    </w:p>
    <w:p w:rsidRDefault="00B356A8" w:rsidP="00B356A8" w:rsidR="00B356A8" w:rsidRPr="00B12319">
      <w:r w:rsidRPr="00B12319">
        <w:t xml:space="preserve">        Zagreb, Amruševa 2/II</w:t>
      </w:r>
      <w:r w:rsidRPr="00B12319">
        <w:tab/>
      </w:r>
      <w:r w:rsidRPr="00B12319">
        <w:tab/>
      </w:r>
      <w:r w:rsidRPr="00B12319">
        <w:tab/>
      </w:r>
      <w:r w:rsidRPr="00B12319">
        <w:tab/>
        <w:t xml:space="preserve">                                        </w:t>
      </w:r>
    </w:p>
    <w:p w:rsidRDefault="00B356A8" w:rsidP="00B356A8" w:rsidR="002546BC">
      <w:pPr>
        <w:jc w:val="right"/>
      </w:pPr>
      <w:r w:rsidRPr="00B12319">
        <w:t>20 Stpn-</w:t>
      </w:r>
      <w:r w:rsidR="0098761C">
        <w:t>94/2015</w:t>
      </w:r>
    </w:p>
    <w:p w:rsidRDefault="002546BC" w:rsidP="00B356A8" w:rsidR="002546BC" w:rsidRPr="00B12319">
      <w:pPr>
        <w:jc w:val="right"/>
      </w:pPr>
    </w:p>
    <w:p w:rsidRDefault="00B12319" w:rsidP="00B12319" w:rsidR="00B12319" w:rsidRPr="00B12319">
      <w:pPr>
        <w:jc w:val="center"/>
      </w:pPr>
      <w:r w:rsidRPr="00B12319">
        <w:t>U  I M E   R E P U B L I K E  H R V A T S K E</w:t>
      </w:r>
    </w:p>
    <w:p w:rsidRDefault="00B12319" w:rsidP="00B356A8" w:rsidR="00B12319" w:rsidRPr="00B12319">
      <w:pPr>
        <w:jc w:val="center"/>
      </w:pPr>
    </w:p>
    <w:p w:rsidRDefault="00B356A8" w:rsidP="00B356A8" w:rsidR="00B356A8" w:rsidRPr="00B12319">
      <w:pPr>
        <w:jc w:val="center"/>
      </w:pPr>
      <w:r w:rsidRPr="00B12319">
        <w:t>R J E Š E N J E</w:t>
      </w:r>
    </w:p>
    <w:p w:rsidRDefault="00B356A8" w:rsidP="00B356A8" w:rsidR="00B356A8">
      <w:pPr>
        <w:jc w:val="center"/>
      </w:pPr>
      <w:r w:rsidRPr="00B12319">
        <w:t xml:space="preserve">  </w:t>
      </w:r>
    </w:p>
    <w:p w:rsidRDefault="0098761C" w:rsidP="00B356A8" w:rsidR="0098761C" w:rsidRPr="00B12319">
      <w:pPr>
        <w:jc w:val="both"/>
      </w:pPr>
      <w:r w:rsidRPr="003205F8">
        <w:t xml:space="preserve">TRGOVAČKI SUD U ZAGREB, po sucu pojedincu Luciji Butigan, postupajući po prijedlogu </w:t>
      </w:r>
      <w:r>
        <w:t xml:space="preserve"> </w:t>
      </w:r>
      <w:r w:rsidRPr="00A771F1">
        <w:t xml:space="preserve">dužnika </w:t>
      </w:r>
      <w:r w:rsidRPr="003205F8">
        <w:t xml:space="preserve">ADRIADIESEL d.d., </w:t>
      </w:r>
      <w:r>
        <w:t xml:space="preserve">za proizvodnju diesel motora i opreme, za energetska i tehnološka postrojenja, Karlovac, </w:t>
      </w:r>
      <w:r w:rsidRPr="003205F8">
        <w:t xml:space="preserve">Mala Švarča 155, OIB: 39535117137, </w:t>
      </w:r>
      <w:r>
        <w:t>kojeg zastupa punomoćnik Tonči Lučin, odvjetnik, Zagreb, Trg Drage Iblera 9/3, radi sklapanja predstečajne nagodbe, dana 13. listopada 2015.</w:t>
      </w:r>
    </w:p>
    <w:p w:rsidRDefault="0064323D" w:rsidP="00B356A8" w:rsidR="0064323D">
      <w:pPr>
        <w:jc w:val="center"/>
      </w:pPr>
    </w:p>
    <w:p w:rsidRDefault="002546BC" w:rsidP="00B356A8" w:rsidR="002546BC" w:rsidRPr="00B12319">
      <w:pPr>
        <w:jc w:val="center"/>
      </w:pPr>
    </w:p>
    <w:p w:rsidRDefault="00AB63BA" w:rsidP="00B356A8" w:rsidR="0038221B" w:rsidRPr="00B12319">
      <w:pPr>
        <w:jc w:val="center"/>
      </w:pPr>
      <w:r w:rsidRPr="00B12319">
        <w:t xml:space="preserve">r i j e š i o </w:t>
      </w:r>
      <w:r w:rsidR="002546BC">
        <w:t xml:space="preserve"> </w:t>
      </w:r>
      <w:r w:rsidRPr="00B12319">
        <w:t xml:space="preserve">  j e</w:t>
      </w:r>
    </w:p>
    <w:p w:rsidRDefault="0038221B" w:rsidR="0038221B"/>
    <w:p w:rsidRDefault="002546BC" w:rsidR="002546BC" w:rsidRPr="00B12319"/>
    <w:p w:rsidRDefault="00F333E3" w:rsidP="00F333E3" w:rsidR="00F333E3" w:rsidRPr="00B12319">
      <w:pPr>
        <w:jc w:val="both"/>
      </w:pPr>
      <w:r w:rsidRPr="00B12319">
        <w:t>I.</w:t>
      </w:r>
      <w:r w:rsidRPr="00B12319">
        <w:tab/>
        <w:t xml:space="preserve">Odobrava se sklopljena predstečajna nagodba između dužnika </w:t>
      </w:r>
      <w:r w:rsidR="0098761C" w:rsidRPr="003205F8">
        <w:t xml:space="preserve">ADRIADIESEL d.d., </w:t>
      </w:r>
      <w:r w:rsidR="0098761C">
        <w:t xml:space="preserve">za proizvodnju diesel motora i opreme, za energetska i tehnološka postrojenja, Karlovac, </w:t>
      </w:r>
      <w:r w:rsidR="0098761C" w:rsidRPr="003205F8">
        <w:t>Mala Švarča 155, OIB: 39535117137</w:t>
      </w:r>
      <w:r w:rsidR="00A51583" w:rsidRPr="00B12319">
        <w:t xml:space="preserve"> </w:t>
      </w:r>
      <w:r w:rsidRPr="00B12319">
        <w:t>i vjerovnika predstečajne nagodbe čije su tražbine utvrđene:</w:t>
      </w:r>
    </w:p>
    <w:p w:rsidRDefault="00F333E3" w:rsidP="00F333E3" w:rsidR="00F333E3" w:rsidRPr="00B12319">
      <w:pPr>
        <w:jc w:val="center"/>
      </w:pPr>
      <w:r w:rsidRPr="00B12319">
        <w:tab/>
      </w:r>
    </w:p>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675"/>
        <w:gridCol w:w="8567"/>
      </w:tblGrid>
      <w:tr w:rsidTr="00E27867" w:rsidR="0098761C" w:rsidRPr="004E7AFC">
        <w:tc>
          <w:tcPr>
            <w:tcW w:type="dxa" w:w="675"/>
          </w:tcPr>
          <w:p w:rsidRDefault="0098761C" w:rsidP="008E3F31" w:rsidR="0098761C" w:rsidRPr="0026424E">
            <w:pPr>
              <w:pStyle w:val="Odlomakpopisa"/>
              <w:numPr>
                <w:ilvl w:val="0"/>
                <w:numId w:val="41"/>
              </w:numPr>
              <w:spacing w:before="60"/>
              <w:contextualSpacing w:val="false"/>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3.MAJ MOTORI I DIZALICE d.d.</w:t>
            </w:r>
            <w:r w:rsidRPr="0026424E">
              <w:rPr>
                <w:rFonts w:hAnsi="Times New Roman" w:ascii="Times New Roman"/>
              </w:rPr>
              <w:t xml:space="preserve">, OIB: </w:t>
            </w:r>
            <w:r w:rsidRPr="0026424E">
              <w:rPr>
                <w:rFonts w:hAnsi="Times New Roman" w:ascii="Times New Roman"/>
                <w:noProof/>
              </w:rPr>
              <w:t>29217701185</w:t>
            </w:r>
            <w:r w:rsidRPr="0026424E">
              <w:rPr>
                <w:rFonts w:hAnsi="Times New Roman" w:ascii="Times New Roman"/>
              </w:rPr>
              <w:t xml:space="preserve">, </w:t>
            </w:r>
            <w:r w:rsidRPr="0026424E">
              <w:rPr>
                <w:rFonts w:hAnsi="Times New Roman" w:ascii="Times New Roman"/>
                <w:noProof/>
              </w:rPr>
              <w:t>Rijeka</w:t>
            </w:r>
            <w:r w:rsidRPr="0026424E">
              <w:rPr>
                <w:rFonts w:hAnsi="Times New Roman" w:ascii="Times New Roman"/>
              </w:rPr>
              <w:t xml:space="preserve">, </w:t>
            </w:r>
            <w:r w:rsidRPr="0026424E">
              <w:rPr>
                <w:rFonts w:hAnsi="Times New Roman" w:ascii="Times New Roman"/>
                <w:noProof/>
              </w:rPr>
              <w:t>Liburnijska 3</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CB4CBB" w:rsidR="0098761C" w:rsidRPr="0026424E">
            <w:pPr>
              <w:spacing w:before="60"/>
              <w:rPr>
                <w:rFonts w:hAnsi="Times New Roman" w:ascii="Times New Roman"/>
              </w:rPr>
            </w:pPr>
            <w:r w:rsidRPr="0026424E">
              <w:rPr>
                <w:rFonts w:hAnsi="Times New Roman" w:ascii="Times New Roman"/>
                <w:noProof/>
              </w:rPr>
              <w:t>AEM - Anhaltische Elektromotorenwerk Dessau GmbH</w:t>
            </w:r>
            <w:r w:rsidRPr="0026424E">
              <w:rPr>
                <w:rFonts w:hAnsi="Times New Roman" w:ascii="Times New Roman"/>
              </w:rPr>
              <w:t xml:space="preserve">, OIB: </w:t>
            </w:r>
            <w:r w:rsidRPr="0026424E">
              <w:rPr>
                <w:rFonts w:hAnsi="Times New Roman" w:ascii="Times New Roman"/>
                <w:noProof/>
              </w:rPr>
              <w:t>DE157587086</w:t>
            </w:r>
            <w:r w:rsidRPr="0026424E">
              <w:rPr>
                <w:rFonts w:hAnsi="Times New Roman" w:ascii="Times New Roman"/>
              </w:rPr>
              <w:t xml:space="preserve">, </w:t>
            </w:r>
            <w:r w:rsidRPr="0026424E">
              <w:rPr>
                <w:rFonts w:hAnsi="Times New Roman" w:ascii="Times New Roman"/>
                <w:noProof/>
              </w:rPr>
              <w:t>Njemačka</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CB4CBB" w:rsidR="0098761C" w:rsidRPr="0026424E">
            <w:pPr>
              <w:spacing w:before="60"/>
              <w:rPr>
                <w:rFonts w:hAnsi="Times New Roman" w:ascii="Times New Roman"/>
              </w:rPr>
            </w:pPr>
            <w:r w:rsidRPr="0026424E">
              <w:rPr>
                <w:rFonts w:hAnsi="Times New Roman" w:ascii="Times New Roman"/>
                <w:noProof/>
              </w:rPr>
              <w:t>AGENCIJA ZA OPREMU POD TLAKOM</w:t>
            </w:r>
            <w:r w:rsidRPr="0026424E">
              <w:rPr>
                <w:rFonts w:hAnsi="Times New Roman" w:ascii="Times New Roman"/>
              </w:rPr>
              <w:t xml:space="preserve">, OIB: </w:t>
            </w:r>
            <w:r w:rsidRPr="0026424E">
              <w:rPr>
                <w:rFonts w:hAnsi="Times New Roman" w:ascii="Times New Roman"/>
                <w:noProof/>
              </w:rPr>
              <w:t>07435417708</w:t>
            </w:r>
            <w:r w:rsidRPr="0026424E">
              <w:rPr>
                <w:rFonts w:hAnsi="Times New Roman" w:ascii="Times New Roman"/>
              </w:rPr>
              <w:t xml:space="preserve">, </w:t>
            </w:r>
            <w:r w:rsidRPr="0026424E">
              <w:rPr>
                <w:rFonts w:hAnsi="Times New Roman" w:ascii="Times New Roman"/>
                <w:noProof/>
              </w:rPr>
              <w:t>Zagreb</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CB4CBB" w:rsidR="0098761C" w:rsidRPr="0026424E">
            <w:pPr>
              <w:spacing w:before="60"/>
              <w:rPr>
                <w:rFonts w:hAnsi="Times New Roman" w:ascii="Times New Roman"/>
              </w:rPr>
            </w:pPr>
            <w:r w:rsidRPr="0026424E">
              <w:rPr>
                <w:rFonts w:hAnsi="Times New Roman" w:ascii="Times New Roman"/>
                <w:noProof/>
              </w:rPr>
              <w:t>AMT ENGINEERING</w:t>
            </w:r>
            <w:r w:rsidRPr="0026424E">
              <w:rPr>
                <w:rFonts w:hAnsi="Times New Roman" w:ascii="Times New Roman"/>
              </w:rPr>
              <w:t xml:space="preserve">, OIB: </w:t>
            </w:r>
            <w:r w:rsidRPr="0026424E">
              <w:rPr>
                <w:rFonts w:hAnsi="Times New Roman" w:ascii="Times New Roman"/>
                <w:noProof/>
              </w:rPr>
              <w:t>TIN7721584330</w:t>
            </w:r>
            <w:r w:rsidRPr="0026424E">
              <w:rPr>
                <w:rFonts w:hAnsi="Times New Roman" w:ascii="Times New Roman"/>
              </w:rPr>
              <w:t xml:space="preserve">, </w:t>
            </w:r>
            <w:r w:rsidRPr="0026424E">
              <w:rPr>
                <w:rFonts w:hAnsi="Times New Roman" w:ascii="Times New Roman"/>
                <w:noProof/>
              </w:rPr>
              <w:t>Moscow Rusija</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ANTE BURIJA</w:t>
            </w:r>
            <w:r w:rsidRPr="0026424E">
              <w:rPr>
                <w:rFonts w:hAnsi="Times New Roman" w:ascii="Times New Roman"/>
              </w:rPr>
              <w:t xml:space="preserve">, OIB: </w:t>
            </w:r>
            <w:r w:rsidRPr="0026424E">
              <w:rPr>
                <w:rFonts w:hAnsi="Times New Roman" w:ascii="Times New Roman"/>
                <w:noProof/>
              </w:rPr>
              <w:t>14206474293</w:t>
            </w:r>
            <w:r w:rsidRPr="0026424E">
              <w:rPr>
                <w:rFonts w:hAnsi="Times New Roman" w:ascii="Times New Roman"/>
              </w:rPr>
              <w:t xml:space="preserve">, </w:t>
            </w:r>
            <w:r w:rsidRPr="0026424E">
              <w:rPr>
                <w:rFonts w:hAnsi="Times New Roman" w:ascii="Times New Roman"/>
                <w:noProof/>
              </w:rPr>
              <w:t>Krašić</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ASTRAPROM d.o.o.</w:t>
            </w:r>
            <w:r w:rsidRPr="0026424E">
              <w:rPr>
                <w:rFonts w:hAnsi="Times New Roman" w:ascii="Times New Roman"/>
              </w:rPr>
              <w:t xml:space="preserve">, OIB: </w:t>
            </w:r>
            <w:r w:rsidRPr="0026424E">
              <w:rPr>
                <w:rFonts w:hAnsi="Times New Roman" w:ascii="Times New Roman"/>
                <w:noProof/>
              </w:rPr>
              <w:t>24846301629</w:t>
            </w:r>
            <w:r w:rsidRPr="0026424E">
              <w:rPr>
                <w:rFonts w:hAnsi="Times New Roman" w:ascii="Times New Roman"/>
              </w:rPr>
              <w:t xml:space="preserve">, </w:t>
            </w:r>
            <w:r w:rsidRPr="0026424E">
              <w:rPr>
                <w:rFonts w:hAnsi="Times New Roman" w:ascii="Times New Roman"/>
                <w:noProof/>
              </w:rPr>
              <w:t>Kastav</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ATLANTIDA d.o.o.</w:t>
            </w:r>
            <w:r w:rsidRPr="0026424E">
              <w:rPr>
                <w:rFonts w:hAnsi="Times New Roman" w:ascii="Times New Roman"/>
              </w:rPr>
              <w:t xml:space="preserve">, OIB: </w:t>
            </w:r>
            <w:r w:rsidRPr="0026424E">
              <w:rPr>
                <w:rFonts w:hAnsi="Times New Roman" w:ascii="Times New Roman"/>
                <w:noProof/>
              </w:rPr>
              <w:t>13722125128</w:t>
            </w:r>
            <w:r w:rsidRPr="0026424E">
              <w:rPr>
                <w:rFonts w:hAnsi="Times New Roman" w:ascii="Times New Roman"/>
              </w:rPr>
              <w:t xml:space="preserve">, </w:t>
            </w:r>
            <w:r w:rsidRPr="0026424E">
              <w:rPr>
                <w:rFonts w:hAnsi="Times New Roman" w:ascii="Times New Roman"/>
                <w:noProof/>
              </w:rPr>
              <w:t>Karlovac</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AUREL d.o.o.</w:t>
            </w:r>
            <w:r w:rsidRPr="0026424E">
              <w:rPr>
                <w:rFonts w:hAnsi="Times New Roman" w:ascii="Times New Roman"/>
              </w:rPr>
              <w:t xml:space="preserve">, OIB: </w:t>
            </w:r>
            <w:r w:rsidRPr="0026424E">
              <w:rPr>
                <w:rFonts w:hAnsi="Times New Roman" w:ascii="Times New Roman"/>
                <w:noProof/>
              </w:rPr>
              <w:t>62871653225</w:t>
            </w:r>
            <w:r w:rsidRPr="0026424E">
              <w:rPr>
                <w:rFonts w:hAnsi="Times New Roman" w:ascii="Times New Roman"/>
              </w:rPr>
              <w:t xml:space="preserve">, </w:t>
            </w:r>
            <w:r w:rsidRPr="0026424E">
              <w:rPr>
                <w:rFonts w:hAnsi="Times New Roman" w:ascii="Times New Roman"/>
                <w:noProof/>
              </w:rPr>
              <w:t>Zagreb</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AUTOCENTAR-MERKUR dioničko društvo za proizvodnju, vanjsku i unutarnju trgovinu</w:t>
            </w:r>
            <w:r w:rsidRPr="0026424E">
              <w:rPr>
                <w:rFonts w:hAnsi="Times New Roman" w:ascii="Times New Roman"/>
              </w:rPr>
              <w:t xml:space="preserve">, OIB: </w:t>
            </w:r>
            <w:r w:rsidRPr="0026424E">
              <w:rPr>
                <w:rFonts w:hAnsi="Times New Roman" w:ascii="Times New Roman"/>
                <w:noProof/>
              </w:rPr>
              <w:t>92216472413</w:t>
            </w:r>
            <w:r w:rsidRPr="0026424E">
              <w:rPr>
                <w:rFonts w:hAnsi="Times New Roman" w:ascii="Times New Roman"/>
              </w:rPr>
              <w:t xml:space="preserve">, </w:t>
            </w:r>
            <w:r w:rsidRPr="0026424E">
              <w:rPr>
                <w:rFonts w:hAnsi="Times New Roman" w:ascii="Times New Roman"/>
                <w:noProof/>
              </w:rPr>
              <w:t>Zagreb</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BALEN d.o.o.</w:t>
            </w:r>
            <w:r w:rsidRPr="0026424E">
              <w:rPr>
                <w:rFonts w:hAnsi="Times New Roman" w:ascii="Times New Roman"/>
              </w:rPr>
              <w:t xml:space="preserve">, OIB: </w:t>
            </w:r>
            <w:r w:rsidRPr="0026424E">
              <w:rPr>
                <w:rFonts w:hAnsi="Times New Roman" w:ascii="Times New Roman"/>
                <w:noProof/>
              </w:rPr>
              <w:t>3953639657</w:t>
            </w:r>
            <w:r w:rsidRPr="0026424E">
              <w:rPr>
                <w:rFonts w:hAnsi="Times New Roman" w:ascii="Times New Roman"/>
              </w:rPr>
              <w:t xml:space="preserve">, </w:t>
            </w:r>
            <w:r w:rsidRPr="0026424E">
              <w:rPr>
                <w:rFonts w:hAnsi="Times New Roman" w:ascii="Times New Roman"/>
                <w:noProof/>
              </w:rPr>
              <w:t>Rije</w:t>
            </w:r>
            <w:r w:rsidR="00CB4CBB" w:rsidRPr="0026424E">
              <w:rPr>
                <w:rFonts w:hAnsi="Times New Roman" w:ascii="Times New Roman"/>
                <w:noProof/>
              </w:rPr>
              <w:t>ka</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BALTIC SPARES SERVICE LTD</w:t>
            </w:r>
            <w:r w:rsidRPr="0026424E">
              <w:rPr>
                <w:rFonts w:hAnsi="Times New Roman" w:ascii="Times New Roman"/>
              </w:rPr>
              <w:t xml:space="preserve">, OIB: </w:t>
            </w:r>
            <w:r w:rsidRPr="0026424E">
              <w:rPr>
                <w:rFonts w:hAnsi="Times New Roman" w:ascii="Times New Roman"/>
                <w:noProof/>
              </w:rPr>
              <w:t>PL5840300497</w:t>
            </w:r>
            <w:r w:rsidRPr="0026424E">
              <w:rPr>
                <w:rFonts w:hAnsi="Times New Roman" w:ascii="Times New Roman"/>
              </w:rPr>
              <w:t xml:space="preserve">, </w:t>
            </w:r>
            <w:r w:rsidRPr="0026424E">
              <w:rPr>
                <w:rFonts w:hAnsi="Times New Roman" w:ascii="Times New Roman"/>
                <w:noProof/>
              </w:rPr>
              <w:t>Gdansk</w:t>
            </w:r>
            <w:r w:rsidRPr="0026424E">
              <w:rPr>
                <w:rFonts w:hAnsi="Times New Roman" w:ascii="Times New Roman"/>
              </w:rPr>
              <w:t xml:space="preserve">, </w:t>
            </w:r>
            <w:r w:rsidRPr="0026424E">
              <w:rPr>
                <w:rFonts w:hAnsi="Times New Roman" w:ascii="Times New Roman"/>
                <w:noProof/>
              </w:rPr>
              <w:t>8 Astronomow Str., Poljska</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BARBIR RADE</w:t>
            </w:r>
            <w:r w:rsidRPr="0026424E">
              <w:rPr>
                <w:rFonts w:hAnsi="Times New Roman" w:ascii="Times New Roman"/>
              </w:rPr>
              <w:t xml:space="preserve">, OIB: </w:t>
            </w:r>
            <w:r w:rsidRPr="0026424E">
              <w:rPr>
                <w:rFonts w:hAnsi="Times New Roman" w:ascii="Times New Roman"/>
                <w:noProof/>
              </w:rPr>
              <w:t>3930646057</w:t>
            </w:r>
            <w:r w:rsidRPr="0026424E">
              <w:rPr>
                <w:rFonts w:hAnsi="Times New Roman" w:ascii="Times New Roman"/>
              </w:rPr>
              <w:t xml:space="preserve">, </w:t>
            </w:r>
            <w:r w:rsidRPr="0026424E">
              <w:rPr>
                <w:rFonts w:hAnsi="Times New Roman" w:ascii="Times New Roman"/>
                <w:noProof/>
              </w:rPr>
              <w:t>Karlovac</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BIJUK HPC d.o.o.</w:t>
            </w:r>
            <w:r w:rsidRPr="0026424E">
              <w:rPr>
                <w:rFonts w:hAnsi="Times New Roman" w:ascii="Times New Roman"/>
              </w:rPr>
              <w:t xml:space="preserve">, OIB: </w:t>
            </w:r>
            <w:r w:rsidRPr="0026424E">
              <w:rPr>
                <w:rFonts w:hAnsi="Times New Roman" w:ascii="Times New Roman"/>
                <w:noProof/>
              </w:rPr>
              <w:t>61373622132</w:t>
            </w:r>
            <w:r w:rsidRPr="0026424E">
              <w:rPr>
                <w:rFonts w:hAnsi="Times New Roman" w:ascii="Times New Roman"/>
              </w:rPr>
              <w:t xml:space="preserve">, </w:t>
            </w:r>
            <w:r w:rsidRPr="0026424E">
              <w:rPr>
                <w:rFonts w:hAnsi="Times New Roman" w:ascii="Times New Roman"/>
                <w:noProof/>
              </w:rPr>
              <w:t>Samobor</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BIOKOVO COMMERCE d.o.o.</w:t>
            </w:r>
            <w:r w:rsidRPr="0026424E">
              <w:rPr>
                <w:rFonts w:hAnsi="Times New Roman" w:ascii="Times New Roman"/>
              </w:rPr>
              <w:t xml:space="preserve">, OIB: </w:t>
            </w:r>
            <w:r w:rsidRPr="0026424E">
              <w:rPr>
                <w:rFonts w:hAnsi="Times New Roman" w:ascii="Times New Roman"/>
                <w:noProof/>
              </w:rPr>
              <w:t>91904453728</w:t>
            </w:r>
            <w:r w:rsidRPr="0026424E">
              <w:rPr>
                <w:rFonts w:hAnsi="Times New Roman" w:ascii="Times New Roman"/>
              </w:rPr>
              <w:t xml:space="preserve">, </w:t>
            </w:r>
            <w:r w:rsidRPr="0026424E">
              <w:rPr>
                <w:rFonts w:hAnsi="Times New Roman" w:ascii="Times New Roman"/>
                <w:noProof/>
              </w:rPr>
              <w:t>Zagreb</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BRODOSPLIT-TVORNICA DIZEL MOTORA d.o.o.</w:t>
            </w:r>
            <w:r w:rsidRPr="0026424E">
              <w:rPr>
                <w:rFonts w:hAnsi="Times New Roman" w:ascii="Times New Roman"/>
              </w:rPr>
              <w:t xml:space="preserve">, OIB: </w:t>
            </w:r>
            <w:r w:rsidRPr="0026424E">
              <w:rPr>
                <w:rFonts w:hAnsi="Times New Roman" w:ascii="Times New Roman"/>
                <w:noProof/>
              </w:rPr>
              <w:t>08724311192</w:t>
            </w:r>
            <w:r w:rsidRPr="0026424E">
              <w:rPr>
                <w:rFonts w:hAnsi="Times New Roman" w:ascii="Times New Roman"/>
              </w:rPr>
              <w:t xml:space="preserve">, </w:t>
            </w:r>
            <w:r w:rsidRPr="0026424E">
              <w:rPr>
                <w:rFonts w:hAnsi="Times New Roman" w:ascii="Times New Roman"/>
                <w:noProof/>
              </w:rPr>
              <w:t>Split</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BUREAU VERITAS CROATIA d.o.o.</w:t>
            </w:r>
            <w:r w:rsidRPr="0026424E">
              <w:rPr>
                <w:rFonts w:hAnsi="Times New Roman" w:ascii="Times New Roman"/>
              </w:rPr>
              <w:t xml:space="preserve">, OIB: </w:t>
            </w:r>
            <w:r w:rsidRPr="0026424E">
              <w:rPr>
                <w:rFonts w:hAnsi="Times New Roman" w:ascii="Times New Roman"/>
                <w:noProof/>
              </w:rPr>
              <w:t>82798532151</w:t>
            </w:r>
            <w:r w:rsidRPr="0026424E">
              <w:rPr>
                <w:rFonts w:hAnsi="Times New Roman" w:ascii="Times New Roman"/>
              </w:rPr>
              <w:t xml:space="preserve">, </w:t>
            </w:r>
            <w:r w:rsidRPr="0026424E">
              <w:rPr>
                <w:rFonts w:hAnsi="Times New Roman" w:ascii="Times New Roman"/>
                <w:noProof/>
              </w:rPr>
              <w:t>Rijeka</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CAJHEN d.o.o. u likvidaciji</w:t>
            </w:r>
            <w:r w:rsidRPr="0026424E">
              <w:rPr>
                <w:rFonts w:hAnsi="Times New Roman" w:ascii="Times New Roman"/>
              </w:rPr>
              <w:t xml:space="preserve">, OIB: </w:t>
            </w:r>
            <w:r w:rsidRPr="0026424E">
              <w:rPr>
                <w:rFonts w:hAnsi="Times New Roman" w:ascii="Times New Roman"/>
                <w:noProof/>
              </w:rPr>
              <w:t>54177966900</w:t>
            </w:r>
            <w:r w:rsidRPr="0026424E">
              <w:rPr>
                <w:rFonts w:hAnsi="Times New Roman" w:ascii="Times New Roman"/>
              </w:rPr>
              <w:t xml:space="preserve">, </w:t>
            </w:r>
            <w:r w:rsidRPr="0026424E">
              <w:rPr>
                <w:rFonts w:hAnsi="Times New Roman" w:ascii="Times New Roman"/>
                <w:noProof/>
              </w:rPr>
              <w:t>Slemenice</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CARGO PARTNER d.o.o.</w:t>
            </w:r>
            <w:r w:rsidRPr="0026424E">
              <w:rPr>
                <w:rFonts w:hAnsi="Times New Roman" w:ascii="Times New Roman"/>
              </w:rPr>
              <w:t xml:space="preserve">, OIB: </w:t>
            </w:r>
            <w:r w:rsidRPr="0026424E">
              <w:rPr>
                <w:rFonts w:hAnsi="Times New Roman" w:ascii="Times New Roman"/>
                <w:noProof/>
              </w:rPr>
              <w:t>84596041174</w:t>
            </w:r>
            <w:r w:rsidRPr="0026424E">
              <w:rPr>
                <w:rFonts w:hAnsi="Times New Roman" w:ascii="Times New Roman"/>
              </w:rPr>
              <w:t xml:space="preserve">, </w:t>
            </w:r>
            <w:r w:rsidRPr="0026424E">
              <w:rPr>
                <w:rFonts w:hAnsi="Times New Roman" w:ascii="Times New Roman"/>
                <w:noProof/>
              </w:rPr>
              <w:t>Zagreb</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CEMTRA d.o.o.</w:t>
            </w:r>
            <w:r w:rsidRPr="0026424E">
              <w:rPr>
                <w:rFonts w:hAnsi="Times New Roman" w:ascii="Times New Roman"/>
              </w:rPr>
              <w:t xml:space="preserve">, OIB: </w:t>
            </w:r>
            <w:r w:rsidRPr="0026424E">
              <w:rPr>
                <w:rFonts w:hAnsi="Times New Roman" w:ascii="Times New Roman"/>
                <w:noProof/>
              </w:rPr>
              <w:t>11423745914</w:t>
            </w:r>
            <w:r w:rsidRPr="0026424E">
              <w:rPr>
                <w:rFonts w:hAnsi="Times New Roman" w:ascii="Times New Roman"/>
              </w:rPr>
              <w:t xml:space="preserve">, </w:t>
            </w:r>
            <w:r w:rsidRPr="0026424E">
              <w:rPr>
                <w:rFonts w:hAnsi="Times New Roman" w:ascii="Times New Roman"/>
                <w:noProof/>
              </w:rPr>
              <w:t>Zagreb</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CENTAR REVIZIJA d.o.o.</w:t>
            </w:r>
            <w:r w:rsidRPr="0026424E">
              <w:rPr>
                <w:rFonts w:hAnsi="Times New Roman" w:ascii="Times New Roman"/>
              </w:rPr>
              <w:t xml:space="preserve">, OIB: </w:t>
            </w:r>
            <w:r w:rsidRPr="0026424E">
              <w:rPr>
                <w:rFonts w:hAnsi="Times New Roman" w:ascii="Times New Roman"/>
                <w:noProof/>
              </w:rPr>
              <w:t>11173000029</w:t>
            </w:r>
            <w:r w:rsidRPr="0026424E">
              <w:rPr>
                <w:rFonts w:hAnsi="Times New Roman" w:ascii="Times New Roman"/>
              </w:rPr>
              <w:t xml:space="preserve">, </w:t>
            </w:r>
            <w:r w:rsidRPr="0026424E">
              <w:rPr>
                <w:rFonts w:hAnsi="Times New Roman" w:ascii="Times New Roman"/>
                <w:noProof/>
              </w:rPr>
              <w:t>Karlovac</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CENTAR ZA RESTRUKTURIRANJE I PRODAJU</w:t>
            </w:r>
            <w:r w:rsidRPr="0026424E">
              <w:rPr>
                <w:rFonts w:hAnsi="Times New Roman" w:ascii="Times New Roman"/>
              </w:rPr>
              <w:t xml:space="preserve">, OIB: </w:t>
            </w:r>
            <w:r w:rsidRPr="0026424E">
              <w:rPr>
                <w:rFonts w:hAnsi="Times New Roman" w:ascii="Times New Roman"/>
                <w:noProof/>
              </w:rPr>
              <w:t>38083028711</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CIJAN d.o.o.</w:t>
            </w:r>
            <w:r w:rsidRPr="0026424E">
              <w:rPr>
                <w:rFonts w:hAnsi="Times New Roman" w:ascii="Times New Roman"/>
              </w:rPr>
              <w:t xml:space="preserve">, OIB: </w:t>
            </w:r>
            <w:r w:rsidRPr="0026424E">
              <w:rPr>
                <w:rFonts w:hAnsi="Times New Roman" w:ascii="Times New Roman"/>
                <w:noProof/>
              </w:rPr>
              <w:t>17613720695</w:t>
            </w:r>
            <w:r w:rsidRPr="0026424E">
              <w:rPr>
                <w:rFonts w:hAnsi="Times New Roman" w:ascii="Times New Roman"/>
              </w:rPr>
              <w:t xml:space="preserve">, </w:t>
            </w:r>
            <w:r w:rsidRPr="0026424E">
              <w:rPr>
                <w:rFonts w:hAnsi="Times New Roman" w:ascii="Times New Roman"/>
                <w:noProof/>
              </w:rPr>
              <w:t>Zagreb</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COA d.o.o.</w:t>
            </w:r>
            <w:r w:rsidRPr="0026424E">
              <w:rPr>
                <w:rFonts w:hAnsi="Times New Roman" w:ascii="Times New Roman"/>
              </w:rPr>
              <w:t xml:space="preserve">, OIB: </w:t>
            </w:r>
            <w:r w:rsidRPr="0026424E">
              <w:rPr>
                <w:rFonts w:hAnsi="Times New Roman" w:ascii="Times New Roman"/>
                <w:noProof/>
              </w:rPr>
              <w:t>40608196515</w:t>
            </w:r>
            <w:r w:rsidRPr="0026424E">
              <w:rPr>
                <w:rFonts w:hAnsi="Times New Roman" w:ascii="Times New Roman"/>
              </w:rPr>
              <w:t xml:space="preserve">, </w:t>
            </w:r>
            <w:r w:rsidRPr="0026424E">
              <w:rPr>
                <w:rFonts w:hAnsi="Times New Roman" w:ascii="Times New Roman"/>
                <w:noProof/>
              </w:rPr>
              <w:t>Karlovac</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COMET d.o.o.</w:t>
            </w:r>
            <w:r w:rsidRPr="0026424E">
              <w:rPr>
                <w:rFonts w:hAnsi="Times New Roman" w:ascii="Times New Roman"/>
              </w:rPr>
              <w:t xml:space="preserve">, OIB: </w:t>
            </w:r>
            <w:r w:rsidRPr="0026424E">
              <w:rPr>
                <w:rFonts w:hAnsi="Times New Roman" w:ascii="Times New Roman"/>
                <w:noProof/>
              </w:rPr>
              <w:t>48249084626</w:t>
            </w:r>
            <w:r w:rsidRPr="0026424E">
              <w:rPr>
                <w:rFonts w:hAnsi="Times New Roman" w:ascii="Times New Roman"/>
              </w:rPr>
              <w:t xml:space="preserve">, </w:t>
            </w:r>
            <w:r w:rsidRPr="0026424E">
              <w:rPr>
                <w:rFonts w:hAnsi="Times New Roman" w:ascii="Times New Roman"/>
                <w:noProof/>
              </w:rPr>
              <w:t>Novi Marof</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CB4CBB" w:rsidR="0098761C" w:rsidRPr="0026424E">
            <w:pPr>
              <w:spacing w:before="60"/>
              <w:rPr>
                <w:rFonts w:hAnsi="Times New Roman" w:ascii="Times New Roman"/>
              </w:rPr>
            </w:pPr>
            <w:r w:rsidRPr="0026424E">
              <w:rPr>
                <w:rFonts w:hAnsi="Times New Roman" w:ascii="Times New Roman"/>
                <w:noProof/>
              </w:rPr>
              <w:t>CROATIA PUMPE NOVA d.o.o.</w:t>
            </w:r>
            <w:r w:rsidRPr="0026424E">
              <w:rPr>
                <w:rFonts w:hAnsi="Times New Roman" w:ascii="Times New Roman"/>
              </w:rPr>
              <w:t xml:space="preserve">, OIB: </w:t>
            </w:r>
            <w:r w:rsidRPr="0026424E">
              <w:rPr>
                <w:rFonts w:hAnsi="Times New Roman" w:ascii="Times New Roman"/>
                <w:noProof/>
              </w:rPr>
              <w:t>91122196414</w:t>
            </w:r>
            <w:r w:rsidRPr="0026424E">
              <w:rPr>
                <w:rFonts w:hAnsi="Times New Roman" w:ascii="Times New Roman"/>
              </w:rPr>
              <w:t xml:space="preserve">, </w:t>
            </w:r>
            <w:r w:rsidRPr="0026424E">
              <w:rPr>
                <w:rFonts w:hAnsi="Times New Roman" w:ascii="Times New Roman"/>
                <w:noProof/>
              </w:rPr>
              <w:t>Karlovac</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CB4CBB" w:rsidR="0098761C" w:rsidRPr="0026424E">
            <w:pPr>
              <w:spacing w:before="60"/>
              <w:rPr>
                <w:rFonts w:hAnsi="Times New Roman" w:ascii="Times New Roman"/>
              </w:rPr>
            </w:pPr>
            <w:r w:rsidRPr="0026424E">
              <w:rPr>
                <w:rFonts w:hAnsi="Times New Roman" w:ascii="Times New Roman"/>
                <w:noProof/>
              </w:rPr>
              <w:t>CUMMINS ADRIATIC d.o.o.</w:t>
            </w:r>
            <w:r w:rsidRPr="0026424E">
              <w:rPr>
                <w:rFonts w:hAnsi="Times New Roman" w:ascii="Times New Roman"/>
              </w:rPr>
              <w:t xml:space="preserve">, OIB: </w:t>
            </w:r>
            <w:r w:rsidRPr="0026424E">
              <w:rPr>
                <w:rFonts w:hAnsi="Times New Roman" w:ascii="Times New Roman"/>
                <w:noProof/>
              </w:rPr>
              <w:t>44284514731</w:t>
            </w:r>
            <w:r w:rsidRPr="0026424E">
              <w:rPr>
                <w:rFonts w:hAnsi="Times New Roman" w:ascii="Times New Roman"/>
              </w:rPr>
              <w:t xml:space="preserve">, </w:t>
            </w:r>
            <w:r w:rsidRPr="0026424E">
              <w:rPr>
                <w:rFonts w:hAnsi="Times New Roman" w:ascii="Times New Roman"/>
                <w:noProof/>
              </w:rPr>
              <w:t>Dugopolje</w:t>
            </w:r>
            <w:r w:rsidRPr="0026424E">
              <w:rPr>
                <w:rFonts w:hAnsi="Times New Roman" w:ascii="Times New Roman"/>
              </w:rPr>
              <w:t xml:space="preserve"> </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ČISTOĆA d.o.o.</w:t>
            </w:r>
            <w:r w:rsidRPr="0026424E">
              <w:rPr>
                <w:rFonts w:hAnsi="Times New Roman" w:ascii="Times New Roman"/>
              </w:rPr>
              <w:t xml:space="preserve">, OIB: </w:t>
            </w:r>
            <w:r w:rsidRPr="0026424E">
              <w:rPr>
                <w:rFonts w:hAnsi="Times New Roman" w:ascii="Times New Roman"/>
                <w:noProof/>
              </w:rPr>
              <w:t>70467048139</w:t>
            </w:r>
            <w:r w:rsidRPr="0026424E">
              <w:rPr>
                <w:rFonts w:hAnsi="Times New Roman" w:ascii="Times New Roman"/>
              </w:rPr>
              <w:t xml:space="preserve">, </w:t>
            </w:r>
            <w:r w:rsidRPr="0026424E">
              <w:rPr>
                <w:rFonts w:hAnsi="Times New Roman" w:ascii="Times New Roman"/>
                <w:noProof/>
              </w:rPr>
              <w:t>Karlovac</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CB4CBB" w:rsidR="0098761C" w:rsidRPr="0026424E">
            <w:pPr>
              <w:spacing w:before="60"/>
              <w:rPr>
                <w:rFonts w:hAnsi="Times New Roman" w:ascii="Times New Roman"/>
              </w:rPr>
            </w:pPr>
            <w:r w:rsidRPr="0026424E">
              <w:rPr>
                <w:rFonts w:hAnsi="Times New Roman" w:ascii="Times New Roman"/>
                <w:noProof/>
              </w:rPr>
              <w:t>ČKD PRAHA DIZ, a.s.</w:t>
            </w:r>
            <w:r w:rsidRPr="0026424E">
              <w:rPr>
                <w:rFonts w:hAnsi="Times New Roman" w:ascii="Times New Roman"/>
              </w:rPr>
              <w:t xml:space="preserve">, OIB: </w:t>
            </w:r>
            <w:r w:rsidRPr="0026424E">
              <w:rPr>
                <w:rFonts w:hAnsi="Times New Roman" w:ascii="Times New Roman"/>
                <w:noProof/>
              </w:rPr>
              <w:t>2020325967</w:t>
            </w:r>
            <w:r w:rsidRPr="0026424E">
              <w:rPr>
                <w:rFonts w:hAnsi="Times New Roman" w:ascii="Times New Roman"/>
              </w:rPr>
              <w:t xml:space="preserve">, </w:t>
            </w:r>
            <w:r w:rsidRPr="0026424E">
              <w:rPr>
                <w:rFonts w:hAnsi="Times New Roman" w:ascii="Times New Roman"/>
                <w:noProof/>
              </w:rPr>
              <w:t>Praha - Češka</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DABAR d.o.o.</w:t>
            </w:r>
            <w:r w:rsidRPr="0026424E">
              <w:rPr>
                <w:rFonts w:hAnsi="Times New Roman" w:ascii="Times New Roman"/>
              </w:rPr>
              <w:t xml:space="preserve">, OIB: </w:t>
            </w:r>
            <w:r w:rsidRPr="0026424E">
              <w:rPr>
                <w:rFonts w:hAnsi="Times New Roman" w:ascii="Times New Roman"/>
                <w:noProof/>
              </w:rPr>
              <w:t>47936515840</w:t>
            </w:r>
            <w:r w:rsidRPr="0026424E">
              <w:rPr>
                <w:rFonts w:hAnsi="Times New Roman" w:ascii="Times New Roman"/>
              </w:rPr>
              <w:t xml:space="preserve">, </w:t>
            </w:r>
            <w:r w:rsidRPr="0026424E">
              <w:rPr>
                <w:rFonts w:hAnsi="Times New Roman" w:ascii="Times New Roman"/>
                <w:noProof/>
              </w:rPr>
              <w:t>Karlovac</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DAIDO METAL EUROPE LTD</w:t>
            </w:r>
            <w:r w:rsidRPr="0026424E">
              <w:rPr>
                <w:rFonts w:hAnsi="Times New Roman" w:ascii="Times New Roman"/>
              </w:rPr>
              <w:t xml:space="preserve">, OIB: </w:t>
            </w:r>
            <w:r w:rsidRPr="0026424E">
              <w:rPr>
                <w:rFonts w:hAnsi="Times New Roman" w:ascii="Times New Roman"/>
                <w:noProof/>
              </w:rPr>
              <w:t>GB884468569</w:t>
            </w:r>
            <w:r w:rsidRPr="0026424E">
              <w:rPr>
                <w:rFonts w:hAnsi="Times New Roman" w:ascii="Times New Roman"/>
              </w:rPr>
              <w:t xml:space="preserve">, </w:t>
            </w:r>
            <w:r w:rsidRPr="0026424E">
              <w:rPr>
                <w:rFonts w:hAnsi="Times New Roman" w:ascii="Times New Roman"/>
                <w:noProof/>
              </w:rPr>
              <w:t>Somerset</w:t>
            </w:r>
            <w:r w:rsidRPr="0026424E">
              <w:rPr>
                <w:rFonts w:hAnsi="Times New Roman" w:ascii="Times New Roman"/>
              </w:rPr>
              <w:t xml:space="preserve">, </w:t>
            </w:r>
            <w:r w:rsidRPr="0026424E">
              <w:rPr>
                <w:rFonts w:hAnsi="Times New Roman" w:ascii="Times New Roman"/>
                <w:noProof/>
              </w:rPr>
              <w:t>Wintehay Lane Ilminster</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DAMA D.P. d.o.o.</w:t>
            </w:r>
            <w:r w:rsidRPr="0026424E">
              <w:rPr>
                <w:rFonts w:hAnsi="Times New Roman" w:ascii="Times New Roman"/>
              </w:rPr>
              <w:t xml:space="preserve">, OIB: </w:t>
            </w:r>
            <w:r w:rsidRPr="0026424E">
              <w:rPr>
                <w:rFonts w:hAnsi="Times New Roman" w:ascii="Times New Roman"/>
                <w:noProof/>
              </w:rPr>
              <w:t>38453826849</w:t>
            </w:r>
            <w:r w:rsidRPr="0026424E">
              <w:rPr>
                <w:rFonts w:hAnsi="Times New Roman" w:ascii="Times New Roman"/>
              </w:rPr>
              <w:t xml:space="preserve">, </w:t>
            </w:r>
            <w:r w:rsidRPr="0026424E">
              <w:rPr>
                <w:rFonts w:hAnsi="Times New Roman" w:ascii="Times New Roman"/>
                <w:noProof/>
              </w:rPr>
              <w:t>Zagreb</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DET NORSKE VERITAS ADRIATICA d.o.o.</w:t>
            </w:r>
            <w:r w:rsidRPr="0026424E">
              <w:rPr>
                <w:rFonts w:hAnsi="Times New Roman" w:ascii="Times New Roman"/>
              </w:rPr>
              <w:t xml:space="preserve">, OIB: </w:t>
            </w:r>
            <w:r w:rsidRPr="0026424E">
              <w:rPr>
                <w:rFonts w:hAnsi="Times New Roman" w:ascii="Times New Roman"/>
                <w:noProof/>
              </w:rPr>
              <w:t>66958856391</w:t>
            </w:r>
            <w:r w:rsidRPr="0026424E">
              <w:rPr>
                <w:rFonts w:hAnsi="Times New Roman" w:ascii="Times New Roman"/>
              </w:rPr>
              <w:t xml:space="preserve">, </w:t>
            </w:r>
            <w:r w:rsidRPr="0026424E">
              <w:rPr>
                <w:rFonts w:hAnsi="Times New Roman" w:ascii="Times New Roman"/>
                <w:noProof/>
              </w:rPr>
              <w:t>Rijeka</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DHL INTERNATIONAL d.o.o.</w:t>
            </w:r>
            <w:r w:rsidRPr="0026424E">
              <w:rPr>
                <w:rFonts w:hAnsi="Times New Roman" w:ascii="Times New Roman"/>
              </w:rPr>
              <w:t xml:space="preserve">, OIB: </w:t>
            </w:r>
            <w:r w:rsidRPr="0026424E">
              <w:rPr>
                <w:rFonts w:hAnsi="Times New Roman" w:ascii="Times New Roman"/>
                <w:noProof/>
              </w:rPr>
              <w:t>79069474349</w:t>
            </w:r>
            <w:r w:rsidRPr="0026424E">
              <w:rPr>
                <w:rFonts w:hAnsi="Times New Roman" w:ascii="Times New Roman"/>
              </w:rPr>
              <w:t xml:space="preserve">, </w:t>
            </w:r>
            <w:r w:rsidRPr="0026424E">
              <w:rPr>
                <w:rFonts w:hAnsi="Times New Roman" w:ascii="Times New Roman"/>
                <w:noProof/>
              </w:rPr>
              <w:t>Zagreb</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DIGITALNI TISAK d.o.o.</w:t>
            </w:r>
            <w:r w:rsidRPr="0026424E">
              <w:rPr>
                <w:rFonts w:hAnsi="Times New Roman" w:ascii="Times New Roman"/>
              </w:rPr>
              <w:t xml:space="preserve">, OIB: </w:t>
            </w:r>
            <w:r w:rsidRPr="0026424E">
              <w:rPr>
                <w:rFonts w:hAnsi="Times New Roman" w:ascii="Times New Roman"/>
                <w:noProof/>
              </w:rPr>
              <w:t>14323028341</w:t>
            </w:r>
            <w:r w:rsidRPr="0026424E">
              <w:rPr>
                <w:rFonts w:hAnsi="Times New Roman" w:ascii="Times New Roman"/>
              </w:rPr>
              <w:t xml:space="preserve">, </w:t>
            </w:r>
            <w:r w:rsidRPr="0026424E">
              <w:rPr>
                <w:rFonts w:hAnsi="Times New Roman" w:ascii="Times New Roman"/>
                <w:noProof/>
              </w:rPr>
              <w:t>Karlovac</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DINAMIKA d.o.o.</w:t>
            </w:r>
            <w:r w:rsidRPr="0026424E">
              <w:rPr>
                <w:rFonts w:hAnsi="Times New Roman" w:ascii="Times New Roman"/>
              </w:rPr>
              <w:t xml:space="preserve">, OIB: </w:t>
            </w:r>
            <w:r w:rsidRPr="0026424E">
              <w:rPr>
                <w:rFonts w:hAnsi="Times New Roman" w:ascii="Times New Roman"/>
                <w:noProof/>
              </w:rPr>
              <w:t>9519788934</w:t>
            </w:r>
            <w:r w:rsidRPr="0026424E">
              <w:rPr>
                <w:rFonts w:hAnsi="Times New Roman" w:ascii="Times New Roman"/>
              </w:rPr>
              <w:t xml:space="preserve">, </w:t>
            </w:r>
            <w:r w:rsidRPr="0026424E">
              <w:rPr>
                <w:rFonts w:hAnsi="Times New Roman" w:ascii="Times New Roman"/>
                <w:noProof/>
              </w:rPr>
              <w:t>Karlovac</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CB4CBB" w:rsidR="0098761C" w:rsidRPr="0026424E">
            <w:pPr>
              <w:spacing w:before="60"/>
              <w:rPr>
                <w:rFonts w:hAnsi="Times New Roman" w:ascii="Times New Roman"/>
              </w:rPr>
            </w:pPr>
            <w:r w:rsidRPr="0026424E">
              <w:rPr>
                <w:rFonts w:hAnsi="Times New Roman" w:ascii="Times New Roman"/>
                <w:noProof/>
              </w:rPr>
              <w:t>DOMES d.o.o.</w:t>
            </w:r>
            <w:r w:rsidRPr="0026424E">
              <w:rPr>
                <w:rFonts w:hAnsi="Times New Roman" w:ascii="Times New Roman"/>
              </w:rPr>
              <w:t xml:space="preserve">, OIB: </w:t>
            </w:r>
            <w:r w:rsidRPr="0026424E">
              <w:rPr>
                <w:rFonts w:hAnsi="Times New Roman" w:ascii="Times New Roman"/>
                <w:noProof/>
              </w:rPr>
              <w:t>00867073015</w:t>
            </w:r>
            <w:r w:rsidRPr="0026424E">
              <w:rPr>
                <w:rFonts w:hAnsi="Times New Roman" w:ascii="Times New Roman"/>
              </w:rPr>
              <w:t xml:space="preserve">, </w:t>
            </w:r>
            <w:r w:rsidRPr="0026424E">
              <w:rPr>
                <w:rFonts w:hAnsi="Times New Roman" w:ascii="Times New Roman"/>
                <w:noProof/>
              </w:rPr>
              <w:t>Barilović</w:t>
            </w:r>
            <w:r w:rsidRPr="0026424E">
              <w:rPr>
                <w:rFonts w:hAnsi="Times New Roman" w:ascii="Times New Roman"/>
              </w:rPr>
              <w:t xml:space="preserve">, </w:t>
            </w:r>
            <w:r w:rsidRPr="0026424E">
              <w:rPr>
                <w:rFonts w:hAnsi="Times New Roman" w:ascii="Times New Roman"/>
                <w:noProof/>
              </w:rPr>
              <w:t>Karlovac</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DPD CROATIA d.o.o.</w:t>
            </w:r>
            <w:r w:rsidRPr="0026424E">
              <w:rPr>
                <w:rFonts w:hAnsi="Times New Roman" w:ascii="Times New Roman"/>
              </w:rPr>
              <w:t xml:space="preserve">, OIB: </w:t>
            </w:r>
            <w:r w:rsidRPr="0026424E">
              <w:rPr>
                <w:rFonts w:hAnsi="Times New Roman" w:ascii="Times New Roman"/>
                <w:noProof/>
              </w:rPr>
              <w:t>87109117191</w:t>
            </w:r>
            <w:r w:rsidRPr="0026424E">
              <w:rPr>
                <w:rFonts w:hAnsi="Times New Roman" w:ascii="Times New Roman"/>
              </w:rPr>
              <w:t xml:space="preserve">, </w:t>
            </w:r>
            <w:r w:rsidRPr="0026424E">
              <w:rPr>
                <w:rFonts w:hAnsi="Times New Roman" w:ascii="Times New Roman"/>
                <w:noProof/>
              </w:rPr>
              <w:t>Zagreb</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DUPLICO d.o.o.</w:t>
            </w:r>
            <w:r w:rsidRPr="0026424E">
              <w:rPr>
                <w:rFonts w:hAnsi="Times New Roman" w:ascii="Times New Roman"/>
              </w:rPr>
              <w:t xml:space="preserve">, OIB: </w:t>
            </w:r>
            <w:r w:rsidRPr="0026424E">
              <w:rPr>
                <w:rFonts w:hAnsi="Times New Roman" w:ascii="Times New Roman"/>
                <w:noProof/>
              </w:rPr>
              <w:t>41025754642</w:t>
            </w:r>
            <w:r w:rsidRPr="0026424E">
              <w:rPr>
                <w:rFonts w:hAnsi="Times New Roman" w:ascii="Times New Roman"/>
              </w:rPr>
              <w:t xml:space="preserve">, </w:t>
            </w:r>
            <w:r w:rsidRPr="0026424E">
              <w:rPr>
                <w:rFonts w:hAnsi="Times New Roman" w:ascii="Times New Roman"/>
                <w:noProof/>
              </w:rPr>
              <w:t>Gornji Stupnik</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ĐURO ĐAKOVIĆ KOMPENZATORI d.o.o.</w:t>
            </w:r>
            <w:r w:rsidRPr="0026424E">
              <w:rPr>
                <w:rFonts w:hAnsi="Times New Roman" w:ascii="Times New Roman"/>
              </w:rPr>
              <w:t xml:space="preserve">, OIB: </w:t>
            </w:r>
            <w:r w:rsidRPr="0026424E">
              <w:rPr>
                <w:rFonts w:hAnsi="Times New Roman" w:ascii="Times New Roman"/>
                <w:noProof/>
              </w:rPr>
              <w:t>63914773196</w:t>
            </w:r>
            <w:r w:rsidRPr="0026424E">
              <w:rPr>
                <w:rFonts w:hAnsi="Times New Roman" w:ascii="Times New Roman"/>
              </w:rPr>
              <w:t xml:space="preserve">, </w:t>
            </w:r>
            <w:r w:rsidRPr="0026424E">
              <w:rPr>
                <w:rFonts w:hAnsi="Times New Roman" w:ascii="Times New Roman"/>
                <w:noProof/>
              </w:rPr>
              <w:t>Slavonski Brod</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ĐURO ĐAKOVIĆ STROJNA OBRADA d.o.o.</w:t>
            </w:r>
            <w:r w:rsidRPr="0026424E">
              <w:rPr>
                <w:rFonts w:hAnsi="Times New Roman" w:ascii="Times New Roman"/>
              </w:rPr>
              <w:t xml:space="preserve">, OIB: </w:t>
            </w:r>
            <w:r w:rsidRPr="0026424E">
              <w:rPr>
                <w:rFonts w:hAnsi="Times New Roman" w:ascii="Times New Roman"/>
                <w:noProof/>
              </w:rPr>
              <w:t>60314119747</w:t>
            </w:r>
            <w:r w:rsidRPr="0026424E">
              <w:rPr>
                <w:rFonts w:hAnsi="Times New Roman" w:ascii="Times New Roman"/>
              </w:rPr>
              <w:t xml:space="preserve">, </w:t>
            </w:r>
            <w:r w:rsidRPr="0026424E">
              <w:rPr>
                <w:rFonts w:hAnsi="Times New Roman" w:ascii="Times New Roman"/>
                <w:noProof/>
              </w:rPr>
              <w:t>Slavonski Brod</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EAG CENTAR PROIZVODI  d.o.o.</w:t>
            </w:r>
            <w:r w:rsidRPr="0026424E">
              <w:rPr>
                <w:rFonts w:hAnsi="Times New Roman" w:ascii="Times New Roman"/>
              </w:rPr>
              <w:t xml:space="preserve">, OIB: </w:t>
            </w:r>
            <w:r w:rsidRPr="0026424E">
              <w:rPr>
                <w:rFonts w:hAnsi="Times New Roman" w:ascii="Times New Roman"/>
                <w:noProof/>
              </w:rPr>
              <w:t>20772400406</w:t>
            </w:r>
            <w:r w:rsidRPr="0026424E">
              <w:rPr>
                <w:rFonts w:hAnsi="Times New Roman" w:ascii="Times New Roman"/>
              </w:rPr>
              <w:t xml:space="preserve">, </w:t>
            </w:r>
            <w:r w:rsidRPr="0026424E">
              <w:rPr>
                <w:rFonts w:hAnsi="Times New Roman" w:ascii="Times New Roman"/>
                <w:noProof/>
              </w:rPr>
              <w:t>Zagre</w:t>
            </w:r>
            <w:r w:rsidR="00CB4CBB" w:rsidRPr="0026424E">
              <w:rPr>
                <w:rFonts w:hAnsi="Times New Roman" w:ascii="Times New Roman"/>
                <w:noProof/>
              </w:rPr>
              <w:t>b</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ELMI elektro obrt, vl. Željko Halar</w:t>
            </w:r>
            <w:r w:rsidRPr="0026424E">
              <w:rPr>
                <w:rFonts w:hAnsi="Times New Roman" w:ascii="Times New Roman"/>
              </w:rPr>
              <w:t xml:space="preserve">, OIB: </w:t>
            </w:r>
            <w:r w:rsidRPr="0026424E">
              <w:rPr>
                <w:rFonts w:hAnsi="Times New Roman" w:ascii="Times New Roman"/>
                <w:noProof/>
              </w:rPr>
              <w:t>29182726952</w:t>
            </w:r>
            <w:r w:rsidRPr="0026424E">
              <w:rPr>
                <w:rFonts w:hAnsi="Times New Roman" w:ascii="Times New Roman"/>
              </w:rPr>
              <w:t xml:space="preserve">, </w:t>
            </w:r>
            <w:r w:rsidRPr="0026424E">
              <w:rPr>
                <w:rFonts w:hAnsi="Times New Roman" w:ascii="Times New Roman"/>
                <w:noProof/>
              </w:rPr>
              <w:t>Generalski Stol</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Instrumentacija ELI-MP d.o.o.</w:t>
            </w:r>
            <w:r w:rsidRPr="0026424E">
              <w:rPr>
                <w:rFonts w:hAnsi="Times New Roman" w:ascii="Times New Roman"/>
              </w:rPr>
              <w:t xml:space="preserve">, OIB: </w:t>
            </w:r>
            <w:r w:rsidRPr="0026424E">
              <w:rPr>
                <w:rFonts w:hAnsi="Times New Roman" w:ascii="Times New Roman"/>
                <w:noProof/>
              </w:rPr>
              <w:t>28789057286</w:t>
            </w:r>
            <w:r w:rsidRPr="0026424E">
              <w:rPr>
                <w:rFonts w:hAnsi="Times New Roman" w:ascii="Times New Roman"/>
              </w:rPr>
              <w:t xml:space="preserve">, </w:t>
            </w:r>
            <w:r w:rsidRPr="0026424E">
              <w:rPr>
                <w:rFonts w:hAnsi="Times New Roman" w:ascii="Times New Roman"/>
                <w:noProof/>
              </w:rPr>
              <w:t>Zagreb</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ENA d.o.o.</w:t>
            </w:r>
            <w:r w:rsidRPr="0026424E">
              <w:rPr>
                <w:rFonts w:hAnsi="Times New Roman" w:ascii="Times New Roman"/>
              </w:rPr>
              <w:t xml:space="preserve">, OIB: </w:t>
            </w:r>
            <w:r w:rsidRPr="0026424E">
              <w:rPr>
                <w:rFonts w:hAnsi="Times New Roman" w:ascii="Times New Roman"/>
                <w:noProof/>
              </w:rPr>
              <w:t>24759414355</w:t>
            </w:r>
            <w:r w:rsidRPr="0026424E">
              <w:rPr>
                <w:rFonts w:hAnsi="Times New Roman" w:ascii="Times New Roman"/>
              </w:rPr>
              <w:t xml:space="preserve">, </w:t>
            </w:r>
            <w:r w:rsidRPr="0026424E">
              <w:rPr>
                <w:rFonts w:hAnsi="Times New Roman" w:ascii="Times New Roman"/>
                <w:noProof/>
              </w:rPr>
              <w:t>Karlovac</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ENERGOREMONT d.d.</w:t>
            </w:r>
            <w:r w:rsidRPr="0026424E">
              <w:rPr>
                <w:rFonts w:hAnsi="Times New Roman" w:ascii="Times New Roman"/>
              </w:rPr>
              <w:t xml:space="preserve">, OIB: </w:t>
            </w:r>
            <w:r w:rsidRPr="0026424E">
              <w:rPr>
                <w:rFonts w:hAnsi="Times New Roman" w:ascii="Times New Roman"/>
                <w:noProof/>
              </w:rPr>
              <w:t>85895363172</w:t>
            </w:r>
            <w:r w:rsidRPr="0026424E">
              <w:rPr>
                <w:rFonts w:hAnsi="Times New Roman" w:ascii="Times New Roman"/>
              </w:rPr>
              <w:t xml:space="preserve">, </w:t>
            </w:r>
            <w:r w:rsidRPr="0026424E">
              <w:rPr>
                <w:rFonts w:hAnsi="Times New Roman" w:ascii="Times New Roman"/>
                <w:noProof/>
              </w:rPr>
              <w:t>Karlovac</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ETEC, spol. s r.o.</w:t>
            </w:r>
            <w:r w:rsidRPr="0026424E">
              <w:rPr>
                <w:rFonts w:hAnsi="Times New Roman" w:ascii="Times New Roman"/>
              </w:rPr>
              <w:t xml:space="preserve">, OIB: </w:t>
            </w:r>
            <w:r w:rsidRPr="0026424E">
              <w:rPr>
                <w:rFonts w:hAnsi="Times New Roman" w:ascii="Times New Roman"/>
                <w:noProof/>
              </w:rPr>
              <w:t>49705377</w:t>
            </w:r>
            <w:r w:rsidRPr="0026424E">
              <w:rPr>
                <w:rFonts w:hAnsi="Times New Roman" w:ascii="Times New Roman"/>
              </w:rPr>
              <w:t xml:space="preserve">, </w:t>
            </w:r>
            <w:r w:rsidRPr="0026424E">
              <w:rPr>
                <w:rFonts w:hAnsi="Times New Roman" w:ascii="Times New Roman"/>
                <w:noProof/>
              </w:rPr>
              <w:t xml:space="preserve"> Češk</w:t>
            </w:r>
            <w:r w:rsidR="00CB4CBB" w:rsidRPr="0026424E">
              <w:rPr>
                <w:rFonts w:hAnsi="Times New Roman" w:ascii="Times New Roman"/>
                <w:noProof/>
              </w:rPr>
              <w:t>a</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ETT d.o.o.</w:t>
            </w:r>
            <w:r w:rsidRPr="0026424E">
              <w:rPr>
                <w:rFonts w:hAnsi="Times New Roman" w:ascii="Times New Roman"/>
              </w:rPr>
              <w:t xml:space="preserve">, OIB: </w:t>
            </w:r>
            <w:r w:rsidRPr="0026424E">
              <w:rPr>
                <w:rFonts w:hAnsi="Times New Roman" w:ascii="Times New Roman"/>
                <w:noProof/>
              </w:rPr>
              <w:t>27568077272</w:t>
            </w:r>
            <w:r w:rsidRPr="0026424E">
              <w:rPr>
                <w:rFonts w:hAnsi="Times New Roman" w:ascii="Times New Roman"/>
              </w:rPr>
              <w:t xml:space="preserve">, </w:t>
            </w:r>
            <w:r w:rsidRPr="0026424E">
              <w:rPr>
                <w:rFonts w:hAnsi="Times New Roman" w:ascii="Times New Roman"/>
                <w:noProof/>
              </w:rPr>
              <w:t>Karlovac</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EURO-ALAT d.o.o.</w:t>
            </w:r>
            <w:r w:rsidRPr="0026424E">
              <w:rPr>
                <w:rFonts w:hAnsi="Times New Roman" w:ascii="Times New Roman"/>
              </w:rPr>
              <w:t xml:space="preserve">, OIB: </w:t>
            </w:r>
            <w:r w:rsidRPr="0026424E">
              <w:rPr>
                <w:rFonts w:hAnsi="Times New Roman" w:ascii="Times New Roman"/>
                <w:noProof/>
              </w:rPr>
              <w:t>87423114270</w:t>
            </w:r>
            <w:r w:rsidRPr="0026424E">
              <w:rPr>
                <w:rFonts w:hAnsi="Times New Roman" w:ascii="Times New Roman"/>
              </w:rPr>
              <w:t xml:space="preserve">, </w:t>
            </w:r>
            <w:r w:rsidRPr="0026424E">
              <w:rPr>
                <w:rFonts w:hAnsi="Times New Roman" w:ascii="Times New Roman"/>
                <w:noProof/>
              </w:rPr>
              <w:t>Zagreb</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EUROTEHNIKA d.o.o.</w:t>
            </w:r>
            <w:r w:rsidRPr="0026424E">
              <w:rPr>
                <w:rFonts w:hAnsi="Times New Roman" w:ascii="Times New Roman"/>
              </w:rPr>
              <w:t xml:space="preserve">, OIB: </w:t>
            </w:r>
            <w:r w:rsidRPr="0026424E">
              <w:rPr>
                <w:rFonts w:hAnsi="Times New Roman" w:ascii="Times New Roman"/>
                <w:noProof/>
              </w:rPr>
              <w:t>42818468021</w:t>
            </w:r>
            <w:r w:rsidRPr="0026424E">
              <w:rPr>
                <w:rFonts w:hAnsi="Times New Roman" w:ascii="Times New Roman"/>
              </w:rPr>
              <w:t xml:space="preserve">, </w:t>
            </w:r>
            <w:r w:rsidRPr="0026424E">
              <w:rPr>
                <w:rFonts w:hAnsi="Times New Roman" w:ascii="Times New Roman"/>
                <w:noProof/>
              </w:rPr>
              <w:t>Zagreb</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EXOR TEHNIČKI SERVISI d.o.o.</w:t>
            </w:r>
            <w:r w:rsidRPr="0026424E">
              <w:rPr>
                <w:rFonts w:hAnsi="Times New Roman" w:ascii="Times New Roman"/>
              </w:rPr>
              <w:t xml:space="preserve">, OIB: </w:t>
            </w:r>
            <w:r w:rsidRPr="0026424E">
              <w:rPr>
                <w:rFonts w:hAnsi="Times New Roman" w:ascii="Times New Roman"/>
                <w:noProof/>
              </w:rPr>
              <w:t>11764476647</w:t>
            </w:r>
            <w:r w:rsidRPr="0026424E">
              <w:rPr>
                <w:rFonts w:hAnsi="Times New Roman" w:ascii="Times New Roman"/>
              </w:rPr>
              <w:t xml:space="preserve">, </w:t>
            </w:r>
            <w:r w:rsidRPr="0026424E">
              <w:rPr>
                <w:rFonts w:hAnsi="Times New Roman" w:ascii="Times New Roman"/>
                <w:noProof/>
              </w:rPr>
              <w:t>Zagreb</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SVEUČILIŠTE U ZAGREBU, FAKULTET STROJARSTVA I BRODOGRADNJE</w:t>
            </w:r>
            <w:r w:rsidRPr="0026424E">
              <w:rPr>
                <w:rFonts w:hAnsi="Times New Roman" w:ascii="Times New Roman"/>
              </w:rPr>
              <w:t xml:space="preserve">, OIB: </w:t>
            </w:r>
            <w:r w:rsidRPr="0026424E">
              <w:rPr>
                <w:rFonts w:hAnsi="Times New Roman" w:ascii="Times New Roman"/>
                <w:noProof/>
              </w:rPr>
              <w:t>22910368449</w:t>
            </w:r>
            <w:r w:rsidRPr="0026424E">
              <w:rPr>
                <w:rFonts w:hAnsi="Times New Roman" w:ascii="Times New Roman"/>
              </w:rPr>
              <w:t xml:space="preserve">, </w:t>
            </w:r>
            <w:r w:rsidRPr="0026424E">
              <w:rPr>
                <w:rFonts w:hAnsi="Times New Roman" w:ascii="Times New Roman"/>
                <w:noProof/>
              </w:rPr>
              <w:t>Zagreb</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FERRAMENTA d.o.o.</w:t>
            </w:r>
            <w:r w:rsidRPr="0026424E">
              <w:rPr>
                <w:rFonts w:hAnsi="Times New Roman" w:ascii="Times New Roman"/>
              </w:rPr>
              <w:t xml:space="preserve">, OIB: </w:t>
            </w:r>
            <w:r w:rsidRPr="0026424E">
              <w:rPr>
                <w:rFonts w:hAnsi="Times New Roman" w:ascii="Times New Roman"/>
                <w:noProof/>
              </w:rPr>
              <w:t>34401733603</w:t>
            </w:r>
            <w:r w:rsidRPr="0026424E">
              <w:rPr>
                <w:rFonts w:hAnsi="Times New Roman" w:ascii="Times New Roman"/>
              </w:rPr>
              <w:t xml:space="preserve">, </w:t>
            </w:r>
            <w:r w:rsidRPr="0026424E">
              <w:rPr>
                <w:rFonts w:hAnsi="Times New Roman" w:ascii="Times New Roman"/>
                <w:noProof/>
              </w:rPr>
              <w:t>Dugo Selo</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FILLI-STAHL GesmbH</w:t>
            </w:r>
            <w:r w:rsidRPr="0026424E">
              <w:rPr>
                <w:rFonts w:hAnsi="Times New Roman" w:ascii="Times New Roman"/>
              </w:rPr>
              <w:t xml:space="preserve">, OIB: </w:t>
            </w:r>
            <w:r w:rsidRPr="0026424E">
              <w:rPr>
                <w:rFonts w:hAnsi="Times New Roman" w:ascii="Times New Roman"/>
                <w:noProof/>
              </w:rPr>
              <w:t>ATU28789807</w:t>
            </w:r>
            <w:r w:rsidRPr="0026424E">
              <w:rPr>
                <w:rFonts w:hAnsi="Times New Roman" w:ascii="Times New Roman"/>
              </w:rPr>
              <w:t xml:space="preserve">, </w:t>
            </w:r>
            <w:r w:rsidRPr="0026424E">
              <w:rPr>
                <w:rFonts w:hAnsi="Times New Roman" w:ascii="Times New Roman"/>
                <w:noProof/>
              </w:rPr>
              <w:t xml:space="preserve">Klagenfurt </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FINANCIJSKA AGENCIJA</w:t>
            </w:r>
            <w:r w:rsidRPr="0026424E">
              <w:rPr>
                <w:rFonts w:hAnsi="Times New Roman" w:ascii="Times New Roman"/>
              </w:rPr>
              <w:t xml:space="preserve">, OIB: </w:t>
            </w:r>
            <w:r w:rsidRPr="0026424E">
              <w:rPr>
                <w:rFonts w:hAnsi="Times New Roman" w:ascii="Times New Roman"/>
                <w:noProof/>
              </w:rPr>
              <w:t>85821130368</w:t>
            </w:r>
            <w:r w:rsidRPr="0026424E">
              <w:rPr>
                <w:rFonts w:hAnsi="Times New Roman" w:ascii="Times New Roman"/>
              </w:rPr>
              <w:t xml:space="preserve">, </w:t>
            </w:r>
            <w:r w:rsidRPr="0026424E">
              <w:rPr>
                <w:rFonts w:hAnsi="Times New Roman" w:ascii="Times New Roman"/>
                <w:noProof/>
              </w:rPr>
              <w:t>Zagreb</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FINESA d.o.o.</w:t>
            </w:r>
            <w:r w:rsidRPr="0026424E">
              <w:rPr>
                <w:rFonts w:hAnsi="Times New Roman" w:ascii="Times New Roman"/>
              </w:rPr>
              <w:t xml:space="preserve">, OIB: </w:t>
            </w:r>
            <w:r w:rsidRPr="0026424E">
              <w:rPr>
                <w:rFonts w:hAnsi="Times New Roman" w:ascii="Times New Roman"/>
                <w:noProof/>
              </w:rPr>
              <w:t>91483863222</w:t>
            </w:r>
            <w:r w:rsidRPr="0026424E">
              <w:rPr>
                <w:rFonts w:hAnsi="Times New Roman" w:ascii="Times New Roman"/>
              </w:rPr>
              <w:t xml:space="preserve">, </w:t>
            </w:r>
            <w:r w:rsidRPr="0026424E">
              <w:rPr>
                <w:rFonts w:hAnsi="Times New Roman" w:ascii="Times New Roman"/>
                <w:noProof/>
              </w:rPr>
              <w:t>Karlovac</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FOROL d.o.o.</w:t>
            </w:r>
            <w:r w:rsidRPr="0026424E">
              <w:rPr>
                <w:rFonts w:hAnsi="Times New Roman" w:ascii="Times New Roman"/>
              </w:rPr>
              <w:t xml:space="preserve">, OIB: </w:t>
            </w:r>
            <w:r w:rsidRPr="0026424E">
              <w:rPr>
                <w:rFonts w:hAnsi="Times New Roman" w:ascii="Times New Roman"/>
                <w:noProof/>
              </w:rPr>
              <w:t>13532840968</w:t>
            </w:r>
            <w:r w:rsidRPr="0026424E">
              <w:rPr>
                <w:rFonts w:hAnsi="Times New Roman" w:ascii="Times New Roman"/>
              </w:rPr>
              <w:t xml:space="preserve">, </w:t>
            </w:r>
            <w:r w:rsidRPr="0026424E">
              <w:rPr>
                <w:rFonts w:hAnsi="Times New Roman" w:ascii="Times New Roman"/>
                <w:noProof/>
              </w:rPr>
              <w:t>Varaždin</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FRAK d.o.o.</w:t>
            </w:r>
            <w:r w:rsidRPr="0026424E">
              <w:rPr>
                <w:rFonts w:hAnsi="Times New Roman" w:ascii="Times New Roman"/>
              </w:rPr>
              <w:t xml:space="preserve">, OIB: </w:t>
            </w:r>
            <w:r w:rsidRPr="0026424E">
              <w:rPr>
                <w:rFonts w:hAnsi="Times New Roman" w:ascii="Times New Roman"/>
                <w:noProof/>
              </w:rPr>
              <w:t>12336713108</w:t>
            </w:r>
            <w:r w:rsidRPr="0026424E">
              <w:rPr>
                <w:rFonts w:hAnsi="Times New Roman" w:ascii="Times New Roman"/>
              </w:rPr>
              <w:t xml:space="preserve">, </w:t>
            </w:r>
            <w:r w:rsidRPr="0026424E">
              <w:rPr>
                <w:rFonts w:hAnsi="Times New Roman" w:ascii="Times New Roman"/>
                <w:noProof/>
              </w:rPr>
              <w:t>Karlovac</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FTS, d.o.o.</w:t>
            </w:r>
            <w:r w:rsidRPr="0026424E">
              <w:rPr>
                <w:rFonts w:hAnsi="Times New Roman" w:ascii="Times New Roman"/>
              </w:rPr>
              <w:t xml:space="preserve">, OIB: </w:t>
            </w:r>
            <w:r w:rsidRPr="0026424E">
              <w:rPr>
                <w:rFonts w:hAnsi="Times New Roman" w:ascii="Times New Roman"/>
                <w:noProof/>
              </w:rPr>
              <w:t>50325122814</w:t>
            </w:r>
            <w:r w:rsidRPr="0026424E">
              <w:rPr>
                <w:rFonts w:hAnsi="Times New Roman" w:ascii="Times New Roman"/>
              </w:rPr>
              <w:t xml:space="preserve">, </w:t>
            </w:r>
            <w:r w:rsidRPr="0026424E">
              <w:rPr>
                <w:rFonts w:hAnsi="Times New Roman" w:ascii="Times New Roman"/>
                <w:noProof/>
              </w:rPr>
              <w:t>Zagreb</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G &amp; M obrt za pružanje usluga građevinskom mehanizacijom, vl.  Petar Ruša</w:t>
            </w:r>
            <w:r w:rsidRPr="0026424E">
              <w:rPr>
                <w:rFonts w:hAnsi="Times New Roman" w:ascii="Times New Roman"/>
              </w:rPr>
              <w:t xml:space="preserve">, OIB: </w:t>
            </w:r>
            <w:r w:rsidRPr="0026424E">
              <w:rPr>
                <w:rFonts w:hAnsi="Times New Roman" w:ascii="Times New Roman"/>
                <w:noProof/>
              </w:rPr>
              <w:t>62223654224</w:t>
            </w:r>
            <w:r w:rsidRPr="0026424E">
              <w:rPr>
                <w:rFonts w:hAnsi="Times New Roman" w:ascii="Times New Roman"/>
              </w:rPr>
              <w:t xml:space="preserve">, </w:t>
            </w:r>
            <w:r w:rsidRPr="0026424E">
              <w:rPr>
                <w:rFonts w:hAnsi="Times New Roman" w:ascii="Times New Roman"/>
                <w:noProof/>
              </w:rPr>
              <w:t>BARILOVIĆ</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GALOVIĆ IVICA</w:t>
            </w:r>
            <w:r w:rsidRPr="0026424E">
              <w:rPr>
                <w:rFonts w:hAnsi="Times New Roman" w:ascii="Times New Roman"/>
              </w:rPr>
              <w:t xml:space="preserve">, OIB: </w:t>
            </w:r>
            <w:r w:rsidRPr="0026424E">
              <w:rPr>
                <w:rFonts w:hAnsi="Times New Roman" w:ascii="Times New Roman"/>
                <w:noProof/>
              </w:rPr>
              <w:t>86308806426</w:t>
            </w:r>
            <w:r w:rsidRPr="0026424E">
              <w:rPr>
                <w:rFonts w:hAnsi="Times New Roman" w:ascii="Times New Roman"/>
              </w:rPr>
              <w:t xml:space="preserve">, </w:t>
            </w:r>
            <w:r w:rsidRPr="0026424E">
              <w:rPr>
                <w:rFonts w:hAnsi="Times New Roman" w:ascii="Times New Roman"/>
                <w:noProof/>
              </w:rPr>
              <w:t>Karlovac</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Obrt za proizvodnju i prodaju radne odjeće GARI, vl. Dane Gagro</w:t>
            </w:r>
            <w:r w:rsidRPr="0026424E">
              <w:rPr>
                <w:rFonts w:hAnsi="Times New Roman" w:ascii="Times New Roman"/>
              </w:rPr>
              <w:t xml:space="preserve">, OIB: </w:t>
            </w:r>
            <w:r w:rsidRPr="0026424E">
              <w:rPr>
                <w:rFonts w:hAnsi="Times New Roman" w:ascii="Times New Roman"/>
                <w:noProof/>
              </w:rPr>
              <w:t>04025116423</w:t>
            </w:r>
            <w:r w:rsidRPr="0026424E">
              <w:rPr>
                <w:rFonts w:hAnsi="Times New Roman" w:ascii="Times New Roman"/>
              </w:rPr>
              <w:t xml:space="preserve">, </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GHETALDUS OPTIKA d.d.</w:t>
            </w:r>
            <w:r w:rsidRPr="0026424E">
              <w:rPr>
                <w:rFonts w:hAnsi="Times New Roman" w:ascii="Times New Roman"/>
              </w:rPr>
              <w:t xml:space="preserve">, OIB: </w:t>
            </w:r>
            <w:r w:rsidRPr="0026424E">
              <w:rPr>
                <w:rFonts w:hAnsi="Times New Roman" w:ascii="Times New Roman"/>
                <w:noProof/>
              </w:rPr>
              <w:t>8171316035</w:t>
            </w:r>
            <w:r w:rsidRPr="0026424E">
              <w:rPr>
                <w:rFonts w:hAnsi="Times New Roman" w:ascii="Times New Roman"/>
              </w:rPr>
              <w:t xml:space="preserve">, </w:t>
            </w:r>
            <w:r w:rsidRPr="0026424E">
              <w:rPr>
                <w:rFonts w:hAnsi="Times New Roman" w:ascii="Times New Roman"/>
                <w:noProof/>
              </w:rPr>
              <w:t>Zagreb</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GLOBAL EXPRESS d.o.o.</w:t>
            </w:r>
            <w:r w:rsidRPr="0026424E">
              <w:rPr>
                <w:rFonts w:hAnsi="Times New Roman" w:ascii="Times New Roman"/>
              </w:rPr>
              <w:t xml:space="preserve">, OIB: </w:t>
            </w:r>
            <w:r w:rsidRPr="0026424E">
              <w:rPr>
                <w:rFonts w:hAnsi="Times New Roman" w:ascii="Times New Roman"/>
                <w:noProof/>
              </w:rPr>
              <w:t>8233537792</w:t>
            </w:r>
            <w:r w:rsidRPr="0026424E">
              <w:rPr>
                <w:rFonts w:hAnsi="Times New Roman" w:ascii="Times New Roman"/>
              </w:rPr>
              <w:t xml:space="preserve">, </w:t>
            </w:r>
            <w:r w:rsidRPr="0026424E">
              <w:rPr>
                <w:rFonts w:hAnsi="Times New Roman" w:ascii="Times New Roman"/>
                <w:noProof/>
              </w:rPr>
              <w:t>Gornji Stupnik</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GRAD KARLOVAC</w:t>
            </w:r>
            <w:r w:rsidRPr="0026424E">
              <w:rPr>
                <w:rFonts w:hAnsi="Times New Roman" w:ascii="Times New Roman"/>
              </w:rPr>
              <w:t xml:space="preserve">, OIB: </w:t>
            </w:r>
            <w:r w:rsidRPr="0026424E">
              <w:rPr>
                <w:rFonts w:hAnsi="Times New Roman" w:ascii="Times New Roman"/>
                <w:noProof/>
              </w:rPr>
              <w:t>25654647153</w:t>
            </w:r>
            <w:r w:rsidRPr="0026424E">
              <w:rPr>
                <w:rFonts w:hAnsi="Times New Roman" w:ascii="Times New Roman"/>
              </w:rPr>
              <w:t xml:space="preserve">, </w:t>
            </w:r>
            <w:r w:rsidRPr="0026424E">
              <w:rPr>
                <w:rFonts w:hAnsi="Times New Roman" w:ascii="Times New Roman"/>
                <w:noProof/>
              </w:rPr>
              <w:t>Karlovac</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PAĐEN d.o.o.</w:t>
            </w:r>
            <w:r w:rsidRPr="0026424E">
              <w:rPr>
                <w:rFonts w:hAnsi="Times New Roman" w:ascii="Times New Roman"/>
              </w:rPr>
              <w:t xml:space="preserve">, OIB: </w:t>
            </w:r>
            <w:r w:rsidRPr="0026424E">
              <w:rPr>
                <w:rFonts w:hAnsi="Times New Roman" w:ascii="Times New Roman"/>
                <w:noProof/>
              </w:rPr>
              <w:t>63814889413</w:t>
            </w:r>
            <w:r w:rsidRPr="0026424E">
              <w:rPr>
                <w:rFonts w:hAnsi="Times New Roman" w:ascii="Times New Roman"/>
              </w:rPr>
              <w:t xml:space="preserve">, </w:t>
            </w:r>
            <w:r w:rsidRPr="0026424E">
              <w:rPr>
                <w:rFonts w:hAnsi="Times New Roman" w:ascii="Times New Roman"/>
                <w:noProof/>
              </w:rPr>
              <w:t>Duga Res</w:t>
            </w:r>
            <w:r w:rsidR="00CB4CBB" w:rsidRPr="0026424E">
              <w:rPr>
                <w:rFonts w:hAnsi="Times New Roman" w:ascii="Times New Roman"/>
                <w:noProof/>
              </w:rPr>
              <w:t>a</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HRVATSKA BRODOGRADNJA TROGIR, društvo s ograničenom odgovornošću za izgradnju i remont brodova</w:t>
            </w:r>
            <w:r w:rsidRPr="0026424E">
              <w:rPr>
                <w:rFonts w:hAnsi="Times New Roman" w:ascii="Times New Roman"/>
              </w:rPr>
              <w:t xml:space="preserve">, OIB: </w:t>
            </w:r>
            <w:r w:rsidRPr="0026424E">
              <w:rPr>
                <w:rFonts w:hAnsi="Times New Roman" w:ascii="Times New Roman"/>
                <w:noProof/>
              </w:rPr>
              <w:t>99699042389</w:t>
            </w:r>
            <w:r w:rsidRPr="0026424E">
              <w:rPr>
                <w:rFonts w:hAnsi="Times New Roman" w:ascii="Times New Roman"/>
              </w:rPr>
              <w:t xml:space="preserve">, </w:t>
            </w:r>
            <w:r w:rsidRPr="0026424E">
              <w:rPr>
                <w:rFonts w:hAnsi="Times New Roman" w:ascii="Times New Roman"/>
                <w:noProof/>
              </w:rPr>
              <w:t>Trogir</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HEMPEL d.o.o.</w:t>
            </w:r>
            <w:r w:rsidRPr="0026424E">
              <w:rPr>
                <w:rFonts w:hAnsi="Times New Roman" w:ascii="Times New Roman"/>
              </w:rPr>
              <w:t xml:space="preserve">, OIB: </w:t>
            </w:r>
            <w:r w:rsidRPr="0026424E">
              <w:rPr>
                <w:rFonts w:hAnsi="Times New Roman" w:ascii="Times New Roman"/>
                <w:noProof/>
              </w:rPr>
              <w:t>14448967911</w:t>
            </w:r>
            <w:r w:rsidRPr="0026424E">
              <w:rPr>
                <w:rFonts w:hAnsi="Times New Roman" w:ascii="Times New Roman"/>
              </w:rPr>
              <w:t xml:space="preserve">, </w:t>
            </w:r>
            <w:r w:rsidRPr="0026424E">
              <w:rPr>
                <w:rFonts w:hAnsi="Times New Roman" w:ascii="Times New Roman"/>
                <w:noProof/>
              </w:rPr>
              <w:t>Umag</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HOFER d.o.o.</w:t>
            </w:r>
            <w:r w:rsidRPr="0026424E">
              <w:rPr>
                <w:rFonts w:hAnsi="Times New Roman" w:ascii="Times New Roman"/>
              </w:rPr>
              <w:t xml:space="preserve">, OIB: </w:t>
            </w:r>
            <w:r w:rsidRPr="0026424E">
              <w:rPr>
                <w:rFonts w:hAnsi="Times New Roman" w:ascii="Times New Roman"/>
                <w:noProof/>
              </w:rPr>
              <w:t>95962863587</w:t>
            </w:r>
            <w:r w:rsidRPr="0026424E">
              <w:rPr>
                <w:rFonts w:hAnsi="Times New Roman" w:ascii="Times New Roman"/>
              </w:rPr>
              <w:t xml:space="preserve">, </w:t>
            </w:r>
            <w:r w:rsidRPr="0026424E">
              <w:rPr>
                <w:rFonts w:hAnsi="Times New Roman" w:ascii="Times New Roman"/>
                <w:noProof/>
              </w:rPr>
              <w:t>Klinča Sela</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HRVATSKA GOSPODARSKA KOMORA</w:t>
            </w:r>
            <w:r w:rsidRPr="0026424E">
              <w:rPr>
                <w:rFonts w:hAnsi="Times New Roman" w:ascii="Times New Roman"/>
              </w:rPr>
              <w:t xml:space="preserve">, OIB: </w:t>
            </w:r>
            <w:r w:rsidRPr="0026424E">
              <w:rPr>
                <w:rFonts w:hAnsi="Times New Roman" w:ascii="Times New Roman"/>
                <w:noProof/>
              </w:rPr>
              <w:t>85167032587</w:t>
            </w:r>
            <w:r w:rsidRPr="0026424E">
              <w:rPr>
                <w:rFonts w:hAnsi="Times New Roman" w:ascii="Times New Roman"/>
              </w:rPr>
              <w:t xml:space="preserve">, </w:t>
            </w:r>
            <w:r w:rsidRPr="0026424E">
              <w:rPr>
                <w:rFonts w:hAnsi="Times New Roman" w:ascii="Times New Roman"/>
                <w:noProof/>
              </w:rPr>
              <w:t>Zagreb</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HP - Hrvatska pošta d.d.</w:t>
            </w:r>
            <w:r w:rsidRPr="0026424E">
              <w:rPr>
                <w:rFonts w:hAnsi="Times New Roman" w:ascii="Times New Roman"/>
              </w:rPr>
              <w:t xml:space="preserve">, OIB: </w:t>
            </w:r>
            <w:r w:rsidRPr="0026424E">
              <w:rPr>
                <w:rFonts w:hAnsi="Times New Roman" w:ascii="Times New Roman"/>
                <w:noProof/>
              </w:rPr>
              <w:t>87311810356</w:t>
            </w:r>
            <w:r w:rsidRPr="0026424E">
              <w:rPr>
                <w:rFonts w:hAnsi="Times New Roman" w:ascii="Times New Roman"/>
              </w:rPr>
              <w:t xml:space="preserve">, </w:t>
            </w:r>
            <w:r w:rsidRPr="0026424E">
              <w:rPr>
                <w:rFonts w:hAnsi="Times New Roman" w:ascii="Times New Roman"/>
                <w:noProof/>
              </w:rPr>
              <w:t>Zagreb</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Hrvatska radiotelevizija</w:t>
            </w:r>
            <w:r w:rsidRPr="0026424E">
              <w:rPr>
                <w:rFonts w:hAnsi="Times New Roman" w:ascii="Times New Roman"/>
              </w:rPr>
              <w:t xml:space="preserve">, OIB: </w:t>
            </w:r>
            <w:r w:rsidRPr="0026424E">
              <w:rPr>
                <w:rFonts w:hAnsi="Times New Roman" w:ascii="Times New Roman"/>
                <w:noProof/>
              </w:rPr>
              <w:t>68419124305</w:t>
            </w:r>
            <w:r w:rsidRPr="0026424E">
              <w:rPr>
                <w:rFonts w:hAnsi="Times New Roman" w:ascii="Times New Roman"/>
              </w:rPr>
              <w:t xml:space="preserve">, </w:t>
            </w:r>
            <w:r w:rsidRPr="0026424E">
              <w:rPr>
                <w:rFonts w:hAnsi="Times New Roman" w:ascii="Times New Roman"/>
                <w:noProof/>
              </w:rPr>
              <w:t>Zagreb</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Hrvatske šume d.o.o.</w:t>
            </w:r>
            <w:r w:rsidRPr="0026424E">
              <w:rPr>
                <w:rFonts w:hAnsi="Times New Roman" w:ascii="Times New Roman"/>
              </w:rPr>
              <w:t xml:space="preserve">, OIB: </w:t>
            </w:r>
            <w:r w:rsidRPr="0026424E">
              <w:rPr>
                <w:rFonts w:hAnsi="Times New Roman" w:ascii="Times New Roman"/>
                <w:noProof/>
              </w:rPr>
              <w:t>69693144506</w:t>
            </w:r>
            <w:r w:rsidRPr="0026424E">
              <w:rPr>
                <w:rFonts w:hAnsi="Times New Roman" w:ascii="Times New Roman"/>
              </w:rPr>
              <w:t xml:space="preserve">, </w:t>
            </w:r>
            <w:r w:rsidRPr="0026424E">
              <w:rPr>
                <w:rFonts w:hAnsi="Times New Roman" w:ascii="Times New Roman"/>
                <w:noProof/>
              </w:rPr>
              <w:t>Zagreb</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HRVATSKE VODE</w:t>
            </w:r>
            <w:r w:rsidRPr="0026424E">
              <w:rPr>
                <w:rFonts w:hAnsi="Times New Roman" w:ascii="Times New Roman"/>
              </w:rPr>
              <w:t xml:space="preserve">, OIB: </w:t>
            </w:r>
            <w:r w:rsidRPr="0026424E">
              <w:rPr>
                <w:rFonts w:hAnsi="Times New Roman" w:ascii="Times New Roman"/>
                <w:noProof/>
              </w:rPr>
              <w:t>28921383001</w:t>
            </w:r>
            <w:r w:rsidRPr="0026424E">
              <w:rPr>
                <w:rFonts w:hAnsi="Times New Roman" w:ascii="Times New Roman"/>
              </w:rPr>
              <w:t xml:space="preserve">, </w:t>
            </w:r>
            <w:r w:rsidRPr="0026424E">
              <w:rPr>
                <w:rFonts w:hAnsi="Times New Roman" w:ascii="Times New Roman"/>
                <w:noProof/>
              </w:rPr>
              <w:t>Zagreb</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HRVATSKI CENTAR ZA NERAZORNA ISPITIVANJA</w:t>
            </w:r>
            <w:r w:rsidRPr="0026424E">
              <w:rPr>
                <w:rFonts w:hAnsi="Times New Roman" w:ascii="Times New Roman"/>
              </w:rPr>
              <w:t xml:space="preserve">, OIB: </w:t>
            </w:r>
            <w:r w:rsidRPr="0026424E">
              <w:rPr>
                <w:rFonts w:hAnsi="Times New Roman" w:ascii="Times New Roman"/>
                <w:noProof/>
              </w:rPr>
              <w:t>43409143348</w:t>
            </w:r>
            <w:r w:rsidRPr="0026424E">
              <w:rPr>
                <w:rFonts w:hAnsi="Times New Roman" w:ascii="Times New Roman"/>
              </w:rPr>
              <w:t xml:space="preserve">, </w:t>
            </w:r>
            <w:r w:rsidRPr="0026424E">
              <w:rPr>
                <w:rFonts w:hAnsi="Times New Roman" w:ascii="Times New Roman"/>
                <w:noProof/>
              </w:rPr>
              <w:t>Zagreb</w:t>
            </w:r>
            <w:r w:rsidRPr="0026424E">
              <w:rPr>
                <w:rFonts w:hAnsi="Times New Roman" w:ascii="Times New Roman"/>
              </w:rPr>
              <w:t xml:space="preserve">, </w:t>
            </w:r>
            <w:r w:rsidRPr="0026424E">
              <w:rPr>
                <w:rFonts w:hAnsi="Times New Roman" w:ascii="Times New Roman"/>
                <w:noProof/>
              </w:rPr>
              <w:t>Ivana Lučića 1</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HRVATSKI REGISTAR BRODOVA</w:t>
            </w:r>
            <w:r w:rsidRPr="0026424E">
              <w:rPr>
                <w:rFonts w:hAnsi="Times New Roman" w:ascii="Times New Roman"/>
              </w:rPr>
              <w:t xml:space="preserve">, OIB: </w:t>
            </w:r>
            <w:r w:rsidRPr="0026424E">
              <w:rPr>
                <w:rFonts w:hAnsi="Times New Roman" w:ascii="Times New Roman"/>
                <w:noProof/>
              </w:rPr>
              <w:t>04601923208</w:t>
            </w:r>
            <w:r w:rsidRPr="0026424E">
              <w:rPr>
                <w:rFonts w:hAnsi="Times New Roman" w:ascii="Times New Roman"/>
              </w:rPr>
              <w:t xml:space="preserve">, </w:t>
            </w:r>
            <w:r w:rsidRPr="0026424E">
              <w:rPr>
                <w:rFonts w:hAnsi="Times New Roman" w:ascii="Times New Roman"/>
                <w:noProof/>
              </w:rPr>
              <w:t>Split</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HRVATSKI TELEKOM d.d.</w:t>
            </w:r>
            <w:r w:rsidRPr="0026424E">
              <w:rPr>
                <w:rFonts w:hAnsi="Times New Roman" w:ascii="Times New Roman"/>
              </w:rPr>
              <w:t xml:space="preserve">, OIB: </w:t>
            </w:r>
            <w:r w:rsidRPr="0026424E">
              <w:rPr>
                <w:rFonts w:hAnsi="Times New Roman" w:ascii="Times New Roman"/>
                <w:noProof/>
              </w:rPr>
              <w:t>81793146560</w:t>
            </w:r>
            <w:r w:rsidRPr="0026424E">
              <w:rPr>
                <w:rFonts w:hAnsi="Times New Roman" w:ascii="Times New Roman"/>
              </w:rPr>
              <w:t xml:space="preserve">, </w:t>
            </w:r>
            <w:r w:rsidRPr="0026424E">
              <w:rPr>
                <w:rFonts w:hAnsi="Times New Roman" w:ascii="Times New Roman"/>
                <w:noProof/>
              </w:rPr>
              <w:t>Zagreb</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HRVATSKI ZAVOD ZA JAVNO ZDRAVSTVO</w:t>
            </w:r>
            <w:r w:rsidRPr="0026424E">
              <w:rPr>
                <w:rFonts w:hAnsi="Times New Roman" w:ascii="Times New Roman"/>
              </w:rPr>
              <w:t xml:space="preserve">, OIB: </w:t>
            </w:r>
            <w:r w:rsidRPr="0026424E">
              <w:rPr>
                <w:rFonts w:hAnsi="Times New Roman" w:ascii="Times New Roman"/>
                <w:noProof/>
              </w:rPr>
              <w:t>75297532041</w:t>
            </w:r>
            <w:r w:rsidRPr="0026424E">
              <w:rPr>
                <w:rFonts w:hAnsi="Times New Roman" w:ascii="Times New Roman"/>
              </w:rPr>
              <w:t xml:space="preserve">, </w:t>
            </w:r>
            <w:r w:rsidRPr="0026424E">
              <w:rPr>
                <w:rFonts w:hAnsi="Times New Roman" w:ascii="Times New Roman"/>
                <w:noProof/>
              </w:rPr>
              <w:t>Zagreb</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ICC SERVIS TRGOVINA d.o.o.</w:t>
            </w:r>
            <w:r w:rsidRPr="0026424E">
              <w:rPr>
                <w:rFonts w:hAnsi="Times New Roman" w:ascii="Times New Roman"/>
              </w:rPr>
              <w:t xml:space="preserve">, OIB: </w:t>
            </w:r>
            <w:r w:rsidRPr="0026424E">
              <w:rPr>
                <w:rFonts w:hAnsi="Times New Roman" w:ascii="Times New Roman"/>
                <w:noProof/>
              </w:rPr>
              <w:t>38857326722</w:t>
            </w:r>
            <w:r w:rsidRPr="0026424E">
              <w:rPr>
                <w:rFonts w:hAnsi="Times New Roman" w:ascii="Times New Roman"/>
              </w:rPr>
              <w:t xml:space="preserve">, </w:t>
            </w:r>
            <w:r w:rsidRPr="0026424E">
              <w:rPr>
                <w:rFonts w:hAnsi="Times New Roman" w:ascii="Times New Roman"/>
                <w:noProof/>
              </w:rPr>
              <w:t>Karlovac</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IGNESCO d.o.o.</w:t>
            </w:r>
            <w:r w:rsidRPr="0026424E">
              <w:rPr>
                <w:rFonts w:hAnsi="Times New Roman" w:ascii="Times New Roman"/>
              </w:rPr>
              <w:t xml:space="preserve">, OIB: </w:t>
            </w:r>
            <w:r w:rsidRPr="0026424E">
              <w:rPr>
                <w:rFonts w:hAnsi="Times New Roman" w:ascii="Times New Roman"/>
                <w:noProof/>
              </w:rPr>
              <w:t>55421389662</w:t>
            </w:r>
            <w:r w:rsidRPr="0026424E">
              <w:rPr>
                <w:rFonts w:hAnsi="Times New Roman" w:ascii="Times New Roman"/>
              </w:rPr>
              <w:t xml:space="preserve">, </w:t>
            </w:r>
            <w:r w:rsidRPr="0026424E">
              <w:rPr>
                <w:rFonts w:hAnsi="Times New Roman" w:ascii="Times New Roman"/>
                <w:noProof/>
              </w:rPr>
              <w:t>Ozalj</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KL Oberflächentechnik GesmbH</w:t>
            </w:r>
            <w:r w:rsidRPr="0026424E">
              <w:rPr>
                <w:rFonts w:hAnsi="Times New Roman" w:ascii="Times New Roman"/>
              </w:rPr>
              <w:t xml:space="preserve">, OIB: </w:t>
            </w:r>
            <w:r w:rsidRPr="0026424E">
              <w:rPr>
                <w:rFonts w:hAnsi="Times New Roman" w:ascii="Times New Roman"/>
                <w:noProof/>
              </w:rPr>
              <w:t>ATU29658705</w:t>
            </w:r>
            <w:r w:rsidRPr="0026424E">
              <w:rPr>
                <w:rFonts w:hAnsi="Times New Roman" w:ascii="Times New Roman"/>
              </w:rPr>
              <w:t xml:space="preserve">, </w:t>
            </w:r>
            <w:r w:rsidRPr="0026424E">
              <w:rPr>
                <w:rFonts w:hAnsi="Times New Roman" w:ascii="Times New Roman"/>
                <w:noProof/>
              </w:rPr>
              <w:t>St. Veit am Vogau</w:t>
            </w:r>
            <w:r w:rsidRPr="0026424E">
              <w:rPr>
                <w:rFonts w:hAnsi="Times New Roman" w:ascii="Times New Roman"/>
              </w:rPr>
              <w:t xml:space="preserve">, </w:t>
            </w:r>
            <w:r w:rsidRPr="0026424E">
              <w:rPr>
                <w:rFonts w:hAnsi="Times New Roman" w:ascii="Times New Roman"/>
                <w:noProof/>
              </w:rPr>
              <w:t>Am Kirchplatz 2a</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IKOI GRUPA d.o.o.</w:t>
            </w:r>
            <w:r w:rsidRPr="0026424E">
              <w:rPr>
                <w:rFonts w:hAnsi="Times New Roman" w:ascii="Times New Roman"/>
              </w:rPr>
              <w:t xml:space="preserve">, OIB: </w:t>
            </w:r>
            <w:r w:rsidRPr="0026424E">
              <w:rPr>
                <w:rFonts w:hAnsi="Times New Roman" w:ascii="Times New Roman"/>
                <w:noProof/>
              </w:rPr>
              <w:t>10109229675</w:t>
            </w:r>
            <w:r w:rsidRPr="0026424E">
              <w:rPr>
                <w:rFonts w:hAnsi="Times New Roman" w:ascii="Times New Roman"/>
              </w:rPr>
              <w:t xml:space="preserve">, </w:t>
            </w:r>
            <w:r w:rsidRPr="0026424E">
              <w:rPr>
                <w:rFonts w:hAnsi="Times New Roman" w:ascii="Times New Roman"/>
                <w:noProof/>
              </w:rPr>
              <w:t>Domaslovec</w:t>
            </w:r>
            <w:r w:rsidRPr="0026424E">
              <w:rPr>
                <w:rFonts w:hAnsi="Times New Roman" w:ascii="Times New Roman"/>
              </w:rPr>
              <w:t xml:space="preserve">, </w:t>
            </w:r>
            <w:r w:rsidRPr="0026424E">
              <w:rPr>
                <w:rFonts w:hAnsi="Times New Roman" w:ascii="Times New Roman"/>
                <w:noProof/>
              </w:rPr>
              <w:t>Domaslovečka 13</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IN AUTOMATIKA d.o.o.</w:t>
            </w:r>
            <w:r w:rsidRPr="0026424E">
              <w:rPr>
                <w:rFonts w:hAnsi="Times New Roman" w:ascii="Times New Roman"/>
              </w:rPr>
              <w:t xml:space="preserve">, OIB: </w:t>
            </w:r>
            <w:r w:rsidRPr="0026424E">
              <w:rPr>
                <w:rFonts w:hAnsi="Times New Roman" w:ascii="Times New Roman"/>
                <w:noProof/>
              </w:rPr>
              <w:t>05793648226</w:t>
            </w:r>
            <w:r w:rsidRPr="0026424E">
              <w:rPr>
                <w:rFonts w:hAnsi="Times New Roman" w:ascii="Times New Roman"/>
              </w:rPr>
              <w:t xml:space="preserve">, </w:t>
            </w:r>
            <w:r w:rsidRPr="0026424E">
              <w:rPr>
                <w:rFonts w:hAnsi="Times New Roman" w:ascii="Times New Roman"/>
                <w:noProof/>
              </w:rPr>
              <w:t>Zagreb</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IN TIME d.o.o. za prijevozničke usluge</w:t>
            </w:r>
            <w:r w:rsidRPr="0026424E">
              <w:rPr>
                <w:rFonts w:hAnsi="Times New Roman" w:ascii="Times New Roman"/>
              </w:rPr>
              <w:t xml:space="preserve">, OIB: </w:t>
            </w:r>
            <w:r w:rsidRPr="0026424E">
              <w:rPr>
                <w:rFonts w:hAnsi="Times New Roman" w:ascii="Times New Roman"/>
                <w:noProof/>
              </w:rPr>
              <w:t>18458216879</w:t>
            </w:r>
            <w:r w:rsidRPr="0026424E">
              <w:rPr>
                <w:rFonts w:hAnsi="Times New Roman" w:ascii="Times New Roman"/>
              </w:rPr>
              <w:t xml:space="preserve">, </w:t>
            </w:r>
            <w:r w:rsidRPr="0026424E">
              <w:rPr>
                <w:rFonts w:hAnsi="Times New Roman" w:ascii="Times New Roman"/>
                <w:noProof/>
              </w:rPr>
              <w:t>Zagreb</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INGPRO d.o.o.</w:t>
            </w:r>
            <w:r w:rsidRPr="0026424E">
              <w:rPr>
                <w:rFonts w:hAnsi="Times New Roman" w:ascii="Times New Roman"/>
              </w:rPr>
              <w:t xml:space="preserve">, OIB: </w:t>
            </w:r>
            <w:r w:rsidRPr="0026424E">
              <w:rPr>
                <w:rFonts w:hAnsi="Times New Roman" w:ascii="Times New Roman"/>
                <w:noProof/>
              </w:rPr>
              <w:t>93205229945</w:t>
            </w:r>
            <w:r w:rsidRPr="0026424E">
              <w:rPr>
                <w:rFonts w:hAnsi="Times New Roman" w:ascii="Times New Roman"/>
              </w:rPr>
              <w:t xml:space="preserve">, </w:t>
            </w:r>
            <w:r w:rsidRPr="0026424E">
              <w:rPr>
                <w:rFonts w:hAnsi="Times New Roman" w:ascii="Times New Roman"/>
                <w:noProof/>
              </w:rPr>
              <w:t>Zagreb</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CB4CBB" w:rsidR="0098761C" w:rsidRPr="0026424E">
            <w:pPr>
              <w:spacing w:before="60"/>
              <w:rPr>
                <w:rFonts w:hAnsi="Times New Roman" w:ascii="Times New Roman"/>
              </w:rPr>
            </w:pPr>
            <w:r w:rsidRPr="0026424E">
              <w:rPr>
                <w:rFonts w:hAnsi="Times New Roman" w:ascii="Times New Roman"/>
                <w:noProof/>
              </w:rPr>
              <w:t>INHIBITOR SISAK d.o.o.</w:t>
            </w:r>
            <w:r w:rsidRPr="0026424E">
              <w:rPr>
                <w:rFonts w:hAnsi="Times New Roman" w:ascii="Times New Roman"/>
              </w:rPr>
              <w:t xml:space="preserve">, OIB: </w:t>
            </w:r>
            <w:r w:rsidRPr="0026424E">
              <w:rPr>
                <w:rFonts w:hAnsi="Times New Roman" w:ascii="Times New Roman"/>
                <w:noProof/>
              </w:rPr>
              <w:t>06440204915</w:t>
            </w:r>
            <w:r w:rsidRPr="0026424E">
              <w:rPr>
                <w:rFonts w:hAnsi="Times New Roman" w:ascii="Times New Roman"/>
              </w:rPr>
              <w:t xml:space="preserve">, </w:t>
            </w:r>
            <w:r w:rsidRPr="0026424E">
              <w:rPr>
                <w:rFonts w:hAnsi="Times New Roman" w:ascii="Times New Roman"/>
                <w:noProof/>
              </w:rPr>
              <w:t>Sisak</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CB4CBB" w:rsidR="0098761C" w:rsidRPr="0026424E">
            <w:pPr>
              <w:spacing w:before="60"/>
              <w:rPr>
                <w:rFonts w:hAnsi="Times New Roman" w:ascii="Times New Roman"/>
              </w:rPr>
            </w:pPr>
            <w:r w:rsidRPr="0026424E">
              <w:rPr>
                <w:rFonts w:hAnsi="Times New Roman" w:ascii="Times New Roman"/>
                <w:noProof/>
              </w:rPr>
              <w:t>INKASATOR d.o.o.</w:t>
            </w:r>
            <w:r w:rsidRPr="0026424E">
              <w:rPr>
                <w:rFonts w:hAnsi="Times New Roman" w:ascii="Times New Roman"/>
              </w:rPr>
              <w:t xml:space="preserve">, OIB: </w:t>
            </w:r>
            <w:r w:rsidRPr="0026424E">
              <w:rPr>
                <w:rFonts w:hAnsi="Times New Roman" w:ascii="Times New Roman"/>
                <w:noProof/>
              </w:rPr>
              <w:t>51671452481</w:t>
            </w:r>
            <w:r w:rsidRPr="0026424E">
              <w:rPr>
                <w:rFonts w:hAnsi="Times New Roman" w:ascii="Times New Roman"/>
              </w:rPr>
              <w:t xml:space="preserve">, </w:t>
            </w:r>
            <w:r w:rsidRPr="0026424E">
              <w:rPr>
                <w:rFonts w:hAnsi="Times New Roman" w:ascii="Times New Roman"/>
                <w:noProof/>
              </w:rPr>
              <w:t>Karlovac</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INSTRUKTAŽNI CENTAR USTANOVA ZA OBRAZOVANJE ODRASLIH</w:t>
            </w:r>
            <w:r w:rsidRPr="0026424E">
              <w:rPr>
                <w:rFonts w:hAnsi="Times New Roman" w:ascii="Times New Roman"/>
              </w:rPr>
              <w:t xml:space="preserve">, OIB: </w:t>
            </w:r>
            <w:r w:rsidRPr="0026424E">
              <w:rPr>
                <w:rFonts w:hAnsi="Times New Roman" w:ascii="Times New Roman"/>
                <w:noProof/>
              </w:rPr>
              <w:t>24632315791</w:t>
            </w:r>
            <w:r w:rsidRPr="0026424E">
              <w:rPr>
                <w:rFonts w:hAnsi="Times New Roman" w:ascii="Times New Roman"/>
              </w:rPr>
              <w:t xml:space="preserve">, </w:t>
            </w:r>
            <w:r w:rsidRPr="0026424E">
              <w:rPr>
                <w:rFonts w:hAnsi="Times New Roman" w:ascii="Times New Roman"/>
                <w:noProof/>
              </w:rPr>
              <w:t>Križevci</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CB4CBB" w:rsidR="0098761C" w:rsidRPr="0026424E">
            <w:pPr>
              <w:spacing w:before="60"/>
              <w:rPr>
                <w:rFonts w:hAnsi="Times New Roman" w:ascii="Times New Roman"/>
              </w:rPr>
            </w:pPr>
            <w:r w:rsidRPr="0026424E">
              <w:rPr>
                <w:rFonts w:hAnsi="Times New Roman" w:ascii="Times New Roman"/>
                <w:noProof/>
              </w:rPr>
              <w:t xml:space="preserve">INTERSERVIS-PROMET društvo s ograničenom odgovornošću, za proizvodnju, </w:t>
            </w:r>
            <w:r w:rsidRPr="0026424E">
              <w:rPr>
                <w:rFonts w:hAnsi="Times New Roman" w:ascii="Times New Roman"/>
                <w:noProof/>
              </w:rPr>
              <w:lastRenderedPageBreak/>
              <w:t>servisne usluge, unutarnju i vanjsku trgovinu i zastupanje</w:t>
            </w:r>
            <w:r w:rsidRPr="0026424E">
              <w:rPr>
                <w:rFonts w:hAnsi="Times New Roman" w:ascii="Times New Roman"/>
              </w:rPr>
              <w:t xml:space="preserve">, OIB: </w:t>
            </w:r>
            <w:r w:rsidRPr="0026424E">
              <w:rPr>
                <w:rFonts w:hAnsi="Times New Roman" w:ascii="Times New Roman"/>
                <w:noProof/>
              </w:rPr>
              <w:t>38077166049</w:t>
            </w:r>
            <w:r w:rsidRPr="0026424E">
              <w:rPr>
                <w:rFonts w:hAnsi="Times New Roman" w:ascii="Times New Roman"/>
              </w:rPr>
              <w:t xml:space="preserve">, </w:t>
            </w:r>
            <w:r w:rsidRPr="0026424E">
              <w:rPr>
                <w:rFonts w:hAnsi="Times New Roman" w:ascii="Times New Roman"/>
                <w:noProof/>
              </w:rPr>
              <w:t>Zagreb</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ISCAR  ALATI d.o.o.</w:t>
            </w:r>
            <w:r w:rsidRPr="0026424E">
              <w:rPr>
                <w:rFonts w:hAnsi="Times New Roman" w:ascii="Times New Roman"/>
              </w:rPr>
              <w:t xml:space="preserve">, OIB: </w:t>
            </w:r>
            <w:r w:rsidRPr="0026424E">
              <w:rPr>
                <w:rFonts w:hAnsi="Times New Roman" w:ascii="Times New Roman"/>
                <w:noProof/>
              </w:rPr>
              <w:t>42440962203</w:t>
            </w:r>
            <w:r w:rsidRPr="0026424E">
              <w:rPr>
                <w:rFonts w:hAnsi="Times New Roman" w:ascii="Times New Roman"/>
              </w:rPr>
              <w:t xml:space="preserve">, </w:t>
            </w:r>
            <w:r w:rsidRPr="0026424E">
              <w:rPr>
                <w:rFonts w:hAnsi="Times New Roman" w:ascii="Times New Roman"/>
                <w:noProof/>
              </w:rPr>
              <w:t>Samobor</w:t>
            </w:r>
            <w:r w:rsidRPr="0026424E">
              <w:rPr>
                <w:rFonts w:hAnsi="Times New Roman" w:ascii="Times New Roman"/>
              </w:rPr>
              <w:t xml:space="preserve">, </w:t>
            </w:r>
            <w:r w:rsidRPr="0026424E">
              <w:rPr>
                <w:rFonts w:hAnsi="Times New Roman" w:ascii="Times New Roman"/>
                <w:noProof/>
              </w:rPr>
              <w:t>J.Jelačića 134</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JAVNA VATROGASNA POSTROJBA GRADA KARLOVCA</w:t>
            </w:r>
            <w:r w:rsidRPr="0026424E">
              <w:rPr>
                <w:rFonts w:hAnsi="Times New Roman" w:ascii="Times New Roman"/>
              </w:rPr>
              <w:t xml:space="preserve">, OIB: </w:t>
            </w:r>
            <w:r w:rsidRPr="0026424E">
              <w:rPr>
                <w:rFonts w:hAnsi="Times New Roman" w:ascii="Times New Roman"/>
                <w:noProof/>
              </w:rPr>
              <w:t>85714584704</w:t>
            </w:r>
            <w:r w:rsidRPr="0026424E">
              <w:rPr>
                <w:rFonts w:hAnsi="Times New Roman" w:ascii="Times New Roman"/>
              </w:rPr>
              <w:t xml:space="preserve">, </w:t>
            </w:r>
            <w:r w:rsidRPr="0026424E">
              <w:rPr>
                <w:rFonts w:hAnsi="Times New Roman" w:ascii="Times New Roman"/>
                <w:noProof/>
              </w:rPr>
              <w:t>Karlovac</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JAVNI BILJEŽNIK BLANKA ŽAJA</w:t>
            </w:r>
            <w:r w:rsidRPr="0026424E">
              <w:rPr>
                <w:rFonts w:hAnsi="Times New Roman" w:ascii="Times New Roman"/>
              </w:rPr>
              <w:t xml:space="preserve">, OIB: </w:t>
            </w:r>
            <w:r w:rsidRPr="0026424E">
              <w:rPr>
                <w:rFonts w:hAnsi="Times New Roman" w:ascii="Times New Roman"/>
                <w:noProof/>
              </w:rPr>
              <w:t>11920038009</w:t>
            </w:r>
            <w:r w:rsidRPr="0026424E">
              <w:rPr>
                <w:rFonts w:hAnsi="Times New Roman" w:ascii="Times New Roman"/>
              </w:rPr>
              <w:t xml:space="preserve">, </w:t>
            </w:r>
            <w:r w:rsidRPr="0026424E">
              <w:rPr>
                <w:rFonts w:hAnsi="Times New Roman" w:ascii="Times New Roman"/>
                <w:noProof/>
              </w:rPr>
              <w:t>Karlovac</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JLM - PERKOVIĆ d. o. o.</w:t>
            </w:r>
            <w:r w:rsidRPr="0026424E">
              <w:rPr>
                <w:rFonts w:hAnsi="Times New Roman" w:ascii="Times New Roman"/>
              </w:rPr>
              <w:t xml:space="preserve">, OIB: </w:t>
            </w:r>
            <w:r w:rsidRPr="0026424E">
              <w:rPr>
                <w:rFonts w:hAnsi="Times New Roman" w:ascii="Times New Roman"/>
                <w:noProof/>
              </w:rPr>
              <w:t>77852847922</w:t>
            </w:r>
            <w:r w:rsidRPr="0026424E">
              <w:rPr>
                <w:rFonts w:hAnsi="Times New Roman" w:ascii="Times New Roman"/>
              </w:rPr>
              <w:t xml:space="preserve">, </w:t>
            </w:r>
            <w:r w:rsidRPr="0026424E">
              <w:rPr>
                <w:rFonts w:hAnsi="Times New Roman" w:ascii="Times New Roman"/>
                <w:noProof/>
              </w:rPr>
              <w:t>Matulji</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Kardo d.o.o.</w:t>
            </w:r>
            <w:r w:rsidRPr="0026424E">
              <w:rPr>
                <w:rFonts w:hAnsi="Times New Roman" w:ascii="Times New Roman"/>
              </w:rPr>
              <w:t xml:space="preserve">, OIB: </w:t>
            </w:r>
            <w:r w:rsidRPr="0026424E">
              <w:rPr>
                <w:rFonts w:hAnsi="Times New Roman" w:ascii="Times New Roman"/>
                <w:noProof/>
              </w:rPr>
              <w:t>94821269556</w:t>
            </w:r>
            <w:r w:rsidRPr="0026424E">
              <w:rPr>
                <w:rFonts w:hAnsi="Times New Roman" w:ascii="Times New Roman"/>
              </w:rPr>
              <w:t xml:space="preserve">, </w:t>
            </w:r>
            <w:r w:rsidRPr="0026424E">
              <w:rPr>
                <w:rFonts w:hAnsi="Times New Roman" w:ascii="Times New Roman"/>
                <w:noProof/>
              </w:rPr>
              <w:t>Duga Resa</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 xml:space="preserve">KARLOVAČKA LJEKARNA KARLOVAC, </w:t>
            </w:r>
            <w:r w:rsidRPr="0026424E">
              <w:rPr>
                <w:rFonts w:hAnsi="Times New Roman" w:ascii="Times New Roman"/>
              </w:rPr>
              <w:t xml:space="preserve">OIB: </w:t>
            </w:r>
            <w:r w:rsidRPr="0026424E">
              <w:rPr>
                <w:rFonts w:hAnsi="Times New Roman" w:ascii="Times New Roman"/>
                <w:noProof/>
              </w:rPr>
              <w:t>36952113883</w:t>
            </w:r>
            <w:r w:rsidRPr="0026424E">
              <w:rPr>
                <w:rFonts w:hAnsi="Times New Roman" w:ascii="Times New Roman"/>
              </w:rPr>
              <w:t xml:space="preserve">, </w:t>
            </w:r>
            <w:r w:rsidRPr="0026424E">
              <w:rPr>
                <w:rFonts w:hAnsi="Times New Roman" w:ascii="Times New Roman"/>
                <w:noProof/>
              </w:rPr>
              <w:t>Karlovac</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KBD - TRGOVINA I INŽENJERING d.o.o.</w:t>
            </w:r>
            <w:r w:rsidRPr="0026424E">
              <w:rPr>
                <w:rFonts w:hAnsi="Times New Roman" w:ascii="Times New Roman"/>
              </w:rPr>
              <w:t xml:space="preserve">, OIB: </w:t>
            </w:r>
            <w:r w:rsidRPr="0026424E">
              <w:rPr>
                <w:rFonts w:hAnsi="Times New Roman" w:ascii="Times New Roman"/>
                <w:noProof/>
              </w:rPr>
              <w:t>06950042216</w:t>
            </w:r>
            <w:r w:rsidRPr="0026424E">
              <w:rPr>
                <w:rFonts w:hAnsi="Times New Roman" w:ascii="Times New Roman"/>
              </w:rPr>
              <w:t xml:space="preserve">, </w:t>
            </w:r>
            <w:r w:rsidRPr="0026424E">
              <w:rPr>
                <w:rFonts w:hAnsi="Times New Roman" w:ascii="Times New Roman"/>
                <w:noProof/>
              </w:rPr>
              <w:t>Karlovac</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KEMIS TERMOCLEAN d.o.o.</w:t>
            </w:r>
            <w:r w:rsidRPr="0026424E">
              <w:rPr>
                <w:rFonts w:hAnsi="Times New Roman" w:ascii="Times New Roman"/>
              </w:rPr>
              <w:t xml:space="preserve">, OIB: </w:t>
            </w:r>
            <w:r w:rsidRPr="0026424E">
              <w:rPr>
                <w:rFonts w:hAnsi="Times New Roman" w:ascii="Times New Roman"/>
                <w:noProof/>
              </w:rPr>
              <w:t>47719259482</w:t>
            </w:r>
            <w:r w:rsidRPr="0026424E">
              <w:rPr>
                <w:rFonts w:hAnsi="Times New Roman" w:ascii="Times New Roman"/>
              </w:rPr>
              <w:t xml:space="preserve">, </w:t>
            </w:r>
            <w:r w:rsidRPr="0026424E">
              <w:rPr>
                <w:rFonts w:hAnsi="Times New Roman" w:ascii="Times New Roman"/>
                <w:noProof/>
              </w:rPr>
              <w:t>Zagreb</w:t>
            </w:r>
            <w:r w:rsidRPr="0026424E">
              <w:rPr>
                <w:rFonts w:hAnsi="Times New Roman" w:ascii="Times New Roman"/>
              </w:rPr>
              <w:t xml:space="preserve">, </w:t>
            </w:r>
            <w:r w:rsidRPr="0026424E">
              <w:rPr>
                <w:rFonts w:hAnsi="Times New Roman" w:ascii="Times New Roman"/>
                <w:noProof/>
              </w:rPr>
              <w:t>Sudiščak 3</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KOMET d.o.o.</w:t>
            </w:r>
            <w:r w:rsidRPr="0026424E">
              <w:rPr>
                <w:rFonts w:hAnsi="Times New Roman" w:ascii="Times New Roman"/>
              </w:rPr>
              <w:t xml:space="preserve">, OIB: </w:t>
            </w:r>
            <w:r w:rsidRPr="0026424E">
              <w:rPr>
                <w:rFonts w:hAnsi="Times New Roman" w:ascii="Times New Roman"/>
                <w:noProof/>
              </w:rPr>
              <w:t>74845491867</w:t>
            </w:r>
            <w:r w:rsidRPr="0026424E">
              <w:rPr>
                <w:rFonts w:hAnsi="Times New Roman" w:ascii="Times New Roman"/>
              </w:rPr>
              <w:t xml:space="preserve">, </w:t>
            </w:r>
            <w:r w:rsidRPr="0026424E">
              <w:rPr>
                <w:rFonts w:hAnsi="Times New Roman" w:ascii="Times New Roman"/>
                <w:noProof/>
              </w:rPr>
              <w:t>Prelog</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KONČAR GENERATORI I MOTORI d.d.</w:t>
            </w:r>
            <w:r w:rsidRPr="0026424E">
              <w:rPr>
                <w:rFonts w:hAnsi="Times New Roman" w:ascii="Times New Roman"/>
              </w:rPr>
              <w:t xml:space="preserve">, OIB: </w:t>
            </w:r>
            <w:r w:rsidRPr="0026424E">
              <w:rPr>
                <w:rFonts w:hAnsi="Times New Roman" w:ascii="Times New Roman"/>
                <w:noProof/>
              </w:rPr>
              <w:t>62216735860</w:t>
            </w:r>
            <w:r w:rsidRPr="0026424E">
              <w:rPr>
                <w:rFonts w:hAnsi="Times New Roman" w:ascii="Times New Roman"/>
              </w:rPr>
              <w:t xml:space="preserve">, </w:t>
            </w:r>
            <w:r w:rsidRPr="0026424E">
              <w:rPr>
                <w:rFonts w:hAnsi="Times New Roman" w:ascii="Times New Roman"/>
                <w:noProof/>
              </w:rPr>
              <w:t>Zagreb</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KONČAR INSTITUT ZA ELEKTROTEHNIKU d.d.</w:t>
            </w:r>
            <w:r w:rsidRPr="0026424E">
              <w:rPr>
                <w:rFonts w:hAnsi="Times New Roman" w:ascii="Times New Roman"/>
              </w:rPr>
              <w:t xml:space="preserve">, OIB: </w:t>
            </w:r>
            <w:r w:rsidRPr="0026424E">
              <w:rPr>
                <w:rFonts w:hAnsi="Times New Roman" w:ascii="Times New Roman"/>
                <w:noProof/>
              </w:rPr>
              <w:t>37724368086</w:t>
            </w:r>
            <w:r w:rsidRPr="0026424E">
              <w:rPr>
                <w:rFonts w:hAnsi="Times New Roman" w:ascii="Times New Roman"/>
              </w:rPr>
              <w:t xml:space="preserve">, </w:t>
            </w:r>
            <w:r w:rsidRPr="0026424E">
              <w:rPr>
                <w:rFonts w:hAnsi="Times New Roman" w:ascii="Times New Roman"/>
                <w:noProof/>
              </w:rPr>
              <w:t>Zagreb</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KORDUN MARKETING d.o.o. za proizvodnju i usluge</w:t>
            </w:r>
            <w:r w:rsidRPr="0026424E">
              <w:rPr>
                <w:rFonts w:hAnsi="Times New Roman" w:ascii="Times New Roman"/>
              </w:rPr>
              <w:t xml:space="preserve">, OIB: </w:t>
            </w:r>
            <w:r w:rsidRPr="0026424E">
              <w:rPr>
                <w:rFonts w:hAnsi="Times New Roman" w:ascii="Times New Roman"/>
                <w:noProof/>
              </w:rPr>
              <w:t>4322086800</w:t>
            </w:r>
            <w:r w:rsidRPr="0026424E">
              <w:rPr>
                <w:rFonts w:hAnsi="Times New Roman" w:ascii="Times New Roman"/>
              </w:rPr>
              <w:t xml:space="preserve">, </w:t>
            </w:r>
            <w:r w:rsidRPr="0026424E">
              <w:rPr>
                <w:rFonts w:hAnsi="Times New Roman" w:ascii="Times New Roman"/>
                <w:noProof/>
              </w:rPr>
              <w:t>Karlovac</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KRUŠNICA d.o.o.</w:t>
            </w:r>
            <w:r w:rsidRPr="0026424E">
              <w:rPr>
                <w:rFonts w:hAnsi="Times New Roman" w:ascii="Times New Roman"/>
              </w:rPr>
              <w:t xml:space="preserve">, OIB: </w:t>
            </w:r>
            <w:r w:rsidRPr="0026424E">
              <w:rPr>
                <w:rFonts w:hAnsi="Times New Roman" w:ascii="Times New Roman"/>
                <w:noProof/>
              </w:rPr>
              <w:t>91296386830</w:t>
            </w:r>
            <w:r w:rsidRPr="0026424E">
              <w:rPr>
                <w:rFonts w:hAnsi="Times New Roman" w:ascii="Times New Roman"/>
              </w:rPr>
              <w:t xml:space="preserve">, </w:t>
            </w:r>
            <w:r w:rsidRPr="0026424E">
              <w:rPr>
                <w:rFonts w:hAnsi="Times New Roman" w:ascii="Times New Roman"/>
                <w:noProof/>
              </w:rPr>
              <w:t>Dugo Selo</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KUEHNE &amp; NAGEL d.o.o.</w:t>
            </w:r>
            <w:r w:rsidRPr="0026424E">
              <w:rPr>
                <w:rFonts w:hAnsi="Times New Roman" w:ascii="Times New Roman"/>
              </w:rPr>
              <w:t xml:space="preserve">, OIB: </w:t>
            </w:r>
            <w:r w:rsidRPr="0026424E">
              <w:rPr>
                <w:rFonts w:hAnsi="Times New Roman" w:ascii="Times New Roman"/>
                <w:noProof/>
              </w:rPr>
              <w:t>81210206592</w:t>
            </w:r>
            <w:r w:rsidRPr="0026424E">
              <w:rPr>
                <w:rFonts w:hAnsi="Times New Roman" w:ascii="Times New Roman"/>
              </w:rPr>
              <w:t xml:space="preserve">, </w:t>
            </w:r>
            <w:r w:rsidRPr="0026424E">
              <w:rPr>
                <w:rFonts w:hAnsi="Times New Roman" w:ascii="Times New Roman"/>
                <w:noProof/>
              </w:rPr>
              <w:t>Sveta Nedelja</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KUNA PRIJEVOZ vl. Petar Jurković</w:t>
            </w:r>
            <w:r w:rsidRPr="0026424E">
              <w:rPr>
                <w:rFonts w:hAnsi="Times New Roman" w:ascii="Times New Roman"/>
              </w:rPr>
              <w:t xml:space="preserve">, OIB: </w:t>
            </w:r>
            <w:r w:rsidRPr="0026424E">
              <w:rPr>
                <w:rFonts w:hAnsi="Times New Roman" w:ascii="Times New Roman"/>
                <w:noProof/>
              </w:rPr>
              <w:t>1417053657</w:t>
            </w:r>
            <w:r w:rsidRPr="0026424E">
              <w:rPr>
                <w:rFonts w:hAnsi="Times New Roman" w:ascii="Times New Roman"/>
              </w:rPr>
              <w:t xml:space="preserve">, </w:t>
            </w:r>
            <w:r w:rsidRPr="0026424E">
              <w:rPr>
                <w:rFonts w:hAnsi="Times New Roman" w:ascii="Times New Roman"/>
                <w:noProof/>
              </w:rPr>
              <w:t>Duga Resa</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LIBEKA d.o.o.</w:t>
            </w:r>
            <w:r w:rsidRPr="0026424E">
              <w:rPr>
                <w:rFonts w:hAnsi="Times New Roman" w:ascii="Times New Roman"/>
              </w:rPr>
              <w:t xml:space="preserve">, OIB: </w:t>
            </w:r>
            <w:r w:rsidRPr="0026424E">
              <w:rPr>
                <w:rFonts w:hAnsi="Times New Roman" w:ascii="Times New Roman"/>
                <w:noProof/>
              </w:rPr>
              <w:t>95517408086</w:t>
            </w:r>
            <w:r w:rsidRPr="0026424E">
              <w:rPr>
                <w:rFonts w:hAnsi="Times New Roman" w:ascii="Times New Roman"/>
              </w:rPr>
              <w:t xml:space="preserve">, </w:t>
            </w:r>
            <w:r w:rsidRPr="0026424E">
              <w:rPr>
                <w:rFonts w:hAnsi="Times New Roman" w:ascii="Times New Roman"/>
                <w:noProof/>
              </w:rPr>
              <w:t>Karlovac</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LIN TRGOVINA d.o.o.</w:t>
            </w:r>
            <w:r w:rsidRPr="0026424E">
              <w:rPr>
                <w:rFonts w:hAnsi="Times New Roman" w:ascii="Times New Roman"/>
              </w:rPr>
              <w:t xml:space="preserve">, OIB: </w:t>
            </w:r>
            <w:r w:rsidRPr="0026424E">
              <w:rPr>
                <w:rFonts w:hAnsi="Times New Roman" w:ascii="Times New Roman"/>
                <w:noProof/>
              </w:rPr>
              <w:t>81136376163</w:t>
            </w:r>
            <w:r w:rsidRPr="0026424E">
              <w:rPr>
                <w:rFonts w:hAnsi="Times New Roman" w:ascii="Times New Roman"/>
              </w:rPr>
              <w:t xml:space="preserve">, </w:t>
            </w:r>
            <w:r w:rsidRPr="0026424E">
              <w:rPr>
                <w:rFonts w:hAnsi="Times New Roman" w:ascii="Times New Roman"/>
                <w:noProof/>
              </w:rPr>
              <w:t>Karlovac</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LINDE PLIN d.o.o.</w:t>
            </w:r>
            <w:r w:rsidRPr="0026424E">
              <w:rPr>
                <w:rFonts w:hAnsi="Times New Roman" w:ascii="Times New Roman"/>
              </w:rPr>
              <w:t xml:space="preserve">, OIB: </w:t>
            </w:r>
            <w:r w:rsidRPr="0026424E">
              <w:rPr>
                <w:rFonts w:hAnsi="Times New Roman" w:ascii="Times New Roman"/>
                <w:noProof/>
              </w:rPr>
              <w:t>64936811186</w:t>
            </w:r>
            <w:r w:rsidRPr="0026424E">
              <w:rPr>
                <w:rFonts w:hAnsi="Times New Roman" w:ascii="Times New Roman"/>
              </w:rPr>
              <w:t xml:space="preserve">, </w:t>
            </w:r>
            <w:r w:rsidRPr="0026424E">
              <w:rPr>
                <w:rFonts w:hAnsi="Times New Roman" w:ascii="Times New Roman"/>
                <w:noProof/>
              </w:rPr>
              <w:t>Karlovac</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LINGUA CENTAR d.o.o.</w:t>
            </w:r>
            <w:r w:rsidRPr="0026424E">
              <w:rPr>
                <w:rFonts w:hAnsi="Times New Roman" w:ascii="Times New Roman"/>
              </w:rPr>
              <w:t xml:space="preserve">, OIB: </w:t>
            </w:r>
            <w:r w:rsidRPr="0026424E">
              <w:rPr>
                <w:rFonts w:hAnsi="Times New Roman" w:ascii="Times New Roman"/>
                <w:noProof/>
              </w:rPr>
              <w:t>17722263046</w:t>
            </w:r>
            <w:r w:rsidRPr="0026424E">
              <w:rPr>
                <w:rFonts w:hAnsi="Times New Roman" w:ascii="Times New Roman"/>
              </w:rPr>
              <w:t xml:space="preserve">, </w:t>
            </w:r>
            <w:r w:rsidRPr="0026424E">
              <w:rPr>
                <w:rFonts w:hAnsi="Times New Roman" w:ascii="Times New Roman"/>
                <w:noProof/>
              </w:rPr>
              <w:t>Karlovac</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LLOYD'S REGISTER EMEA</w:t>
            </w:r>
            <w:r w:rsidRPr="0026424E">
              <w:rPr>
                <w:rFonts w:hAnsi="Times New Roman" w:ascii="Times New Roman"/>
              </w:rPr>
              <w:t xml:space="preserve">, OIB: </w:t>
            </w:r>
            <w:r w:rsidRPr="0026424E">
              <w:rPr>
                <w:rFonts w:hAnsi="Times New Roman" w:ascii="Times New Roman"/>
                <w:noProof/>
              </w:rPr>
              <w:t>72262856307</w:t>
            </w:r>
            <w:r w:rsidRPr="0026424E">
              <w:rPr>
                <w:rFonts w:hAnsi="Times New Roman" w:ascii="Times New Roman"/>
              </w:rPr>
              <w:t xml:space="preserve">, </w:t>
            </w:r>
            <w:r w:rsidRPr="0026424E">
              <w:rPr>
                <w:rFonts w:hAnsi="Times New Roman" w:ascii="Times New Roman"/>
                <w:noProof/>
              </w:rPr>
              <w:t>London</w:t>
            </w:r>
            <w:r w:rsidRPr="0026424E">
              <w:rPr>
                <w:rFonts w:hAnsi="Times New Roman" w:ascii="Times New Roman"/>
              </w:rPr>
              <w:t xml:space="preserve">, </w:t>
            </w:r>
            <w:r w:rsidRPr="0026424E">
              <w:rPr>
                <w:rFonts w:hAnsi="Times New Roman" w:ascii="Times New Roman"/>
                <w:noProof/>
              </w:rPr>
              <w:t>71 Fenchurch Street EC3M</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LPG projekt d.o.o.</w:t>
            </w:r>
            <w:r w:rsidRPr="0026424E">
              <w:rPr>
                <w:rFonts w:hAnsi="Times New Roman" w:ascii="Times New Roman"/>
              </w:rPr>
              <w:t xml:space="preserve">, OIB: </w:t>
            </w:r>
            <w:r w:rsidRPr="0026424E">
              <w:rPr>
                <w:rFonts w:hAnsi="Times New Roman" w:ascii="Times New Roman"/>
                <w:noProof/>
              </w:rPr>
              <w:t>69267061691</w:t>
            </w:r>
            <w:r w:rsidRPr="0026424E">
              <w:rPr>
                <w:rFonts w:hAnsi="Times New Roman" w:ascii="Times New Roman"/>
              </w:rPr>
              <w:t xml:space="preserve">, </w:t>
            </w:r>
            <w:r w:rsidRPr="0026424E">
              <w:rPr>
                <w:rFonts w:hAnsi="Times New Roman" w:ascii="Times New Roman"/>
                <w:noProof/>
              </w:rPr>
              <w:t>Zagreb</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M-90 d.o.o.</w:t>
            </w:r>
            <w:r w:rsidRPr="0026424E">
              <w:rPr>
                <w:rFonts w:hAnsi="Times New Roman" w:ascii="Times New Roman"/>
              </w:rPr>
              <w:t xml:space="preserve">, OIB: </w:t>
            </w:r>
            <w:r w:rsidRPr="0026424E">
              <w:rPr>
                <w:rFonts w:hAnsi="Times New Roman" w:ascii="Times New Roman"/>
                <w:noProof/>
              </w:rPr>
              <w:t>94228523865</w:t>
            </w:r>
            <w:r w:rsidRPr="0026424E">
              <w:rPr>
                <w:rFonts w:hAnsi="Times New Roman" w:ascii="Times New Roman"/>
              </w:rPr>
              <w:t xml:space="preserve">, </w:t>
            </w:r>
            <w:r w:rsidRPr="0026424E">
              <w:rPr>
                <w:rFonts w:hAnsi="Times New Roman" w:ascii="Times New Roman"/>
                <w:noProof/>
              </w:rPr>
              <w:t>Duga Resa</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MAN Diesel&amp;Turbo, branch of MAN Diesel&amp;Turbo SE,Germany</w:t>
            </w:r>
            <w:r w:rsidRPr="0026424E">
              <w:rPr>
                <w:rFonts w:hAnsi="Times New Roman" w:ascii="Times New Roman"/>
              </w:rPr>
              <w:t xml:space="preserve">, OIB: </w:t>
            </w:r>
            <w:r w:rsidRPr="0026424E">
              <w:rPr>
                <w:rFonts w:hAnsi="Times New Roman" w:ascii="Times New Roman"/>
                <w:noProof/>
              </w:rPr>
              <w:t>19545532259</w:t>
            </w:r>
            <w:r w:rsidRPr="0026424E">
              <w:rPr>
                <w:rFonts w:hAnsi="Times New Roman" w:ascii="Times New Roman"/>
              </w:rPr>
              <w:t xml:space="preserve">, </w:t>
            </w:r>
            <w:r w:rsidRPr="0026424E">
              <w:rPr>
                <w:rFonts w:hAnsi="Times New Roman" w:ascii="Times New Roman"/>
                <w:noProof/>
              </w:rPr>
              <w:t>Copenhagen</w:t>
            </w:r>
            <w:r w:rsidRPr="0026424E">
              <w:rPr>
                <w:rFonts w:hAnsi="Times New Roman" w:ascii="Times New Roman"/>
              </w:rPr>
              <w:t xml:space="preserve">, </w:t>
            </w:r>
            <w:r w:rsidRPr="0026424E">
              <w:rPr>
                <w:rFonts w:hAnsi="Times New Roman" w:ascii="Times New Roman"/>
                <w:noProof/>
              </w:rPr>
              <w:t>Teglholmsgade 41, Danska</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MAN DIESEL &amp; TURBO SE</w:t>
            </w:r>
            <w:r w:rsidRPr="0026424E">
              <w:rPr>
                <w:rFonts w:hAnsi="Times New Roman" w:ascii="Times New Roman"/>
              </w:rPr>
              <w:t xml:space="preserve"> OIB:</w:t>
            </w:r>
            <w:r w:rsidRPr="0026424E">
              <w:rPr>
                <w:rFonts w:hAnsi="Times New Roman" w:ascii="Times New Roman"/>
                <w:noProof/>
              </w:rPr>
              <w:t xml:space="preserve"> DE811136900</w:t>
            </w:r>
            <w:r w:rsidRPr="0026424E">
              <w:rPr>
                <w:rFonts w:hAnsi="Times New Roman" w:ascii="Times New Roman"/>
              </w:rPr>
              <w:t xml:space="preserve">, </w:t>
            </w:r>
            <w:r w:rsidRPr="0026424E">
              <w:rPr>
                <w:rFonts w:hAnsi="Times New Roman" w:ascii="Times New Roman"/>
                <w:noProof/>
              </w:rPr>
              <w:t>Augsburg</w:t>
            </w:r>
            <w:r w:rsidRPr="0026424E">
              <w:rPr>
                <w:rFonts w:hAnsi="Times New Roman" w:ascii="Times New Roman"/>
              </w:rPr>
              <w:t xml:space="preserve">, </w:t>
            </w:r>
            <w:r w:rsidRPr="0026424E">
              <w:rPr>
                <w:rFonts w:hAnsi="Times New Roman" w:ascii="Times New Roman"/>
                <w:noProof/>
              </w:rPr>
              <w:t>Stadbachstrasse 1, Njemačka</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MÄRKISCHES WERK GMBH</w:t>
            </w:r>
            <w:r w:rsidRPr="0026424E">
              <w:rPr>
                <w:rFonts w:hAnsi="Times New Roman" w:ascii="Times New Roman"/>
              </w:rPr>
              <w:t xml:space="preserve">, OIB: </w:t>
            </w:r>
            <w:r w:rsidRPr="0026424E">
              <w:rPr>
                <w:rFonts w:hAnsi="Times New Roman" w:ascii="Times New Roman"/>
                <w:noProof/>
              </w:rPr>
              <w:t>DE125802745</w:t>
            </w:r>
            <w:r w:rsidRPr="0026424E">
              <w:rPr>
                <w:rFonts w:hAnsi="Times New Roman" w:ascii="Times New Roman"/>
              </w:rPr>
              <w:t xml:space="preserve">, </w:t>
            </w:r>
            <w:r w:rsidRPr="0026424E">
              <w:rPr>
                <w:rFonts w:hAnsi="Times New Roman" w:ascii="Times New Roman"/>
                <w:noProof/>
              </w:rPr>
              <w:t>Halver</w:t>
            </w:r>
            <w:r w:rsidRPr="0026424E">
              <w:rPr>
                <w:rFonts w:hAnsi="Times New Roman" w:ascii="Times New Roman"/>
              </w:rPr>
              <w:t xml:space="preserve">, </w:t>
            </w:r>
            <w:r w:rsidRPr="0026424E">
              <w:rPr>
                <w:rFonts w:hAnsi="Times New Roman" w:ascii="Times New Roman"/>
                <w:noProof/>
              </w:rPr>
              <w:t>Haus Heide 21, Njemačka</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MARKO BUBAŠ</w:t>
            </w:r>
            <w:r w:rsidRPr="0026424E">
              <w:rPr>
                <w:rFonts w:hAnsi="Times New Roman" w:ascii="Times New Roman"/>
              </w:rPr>
              <w:t xml:space="preserve">, OIB: </w:t>
            </w:r>
            <w:r w:rsidRPr="0026424E">
              <w:rPr>
                <w:rFonts w:hAnsi="Times New Roman" w:ascii="Times New Roman"/>
                <w:noProof/>
              </w:rPr>
              <w:t>18798702691</w:t>
            </w:r>
            <w:r w:rsidRPr="0026424E">
              <w:rPr>
                <w:rFonts w:hAnsi="Times New Roman" w:ascii="Times New Roman"/>
              </w:rPr>
              <w:t xml:space="preserve">, </w:t>
            </w:r>
            <w:r w:rsidRPr="0026424E">
              <w:rPr>
                <w:rFonts w:hAnsi="Times New Roman" w:ascii="Times New Roman"/>
                <w:noProof/>
              </w:rPr>
              <w:t>Karlovac</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MATIĆ, zajednički obrt za usluge i ribolov, vl. Mate Sindičić i Boris Sindičić</w:t>
            </w:r>
            <w:r w:rsidRPr="0026424E">
              <w:rPr>
                <w:rFonts w:hAnsi="Times New Roman" w:ascii="Times New Roman"/>
              </w:rPr>
              <w:t xml:space="preserve">, OIB: </w:t>
            </w:r>
            <w:r w:rsidRPr="0026424E">
              <w:rPr>
                <w:rFonts w:hAnsi="Times New Roman" w:ascii="Times New Roman"/>
                <w:noProof/>
              </w:rPr>
              <w:t>97861486170</w:t>
            </w:r>
            <w:r w:rsidRPr="0026424E">
              <w:rPr>
                <w:rFonts w:hAnsi="Times New Roman" w:ascii="Times New Roman"/>
              </w:rPr>
              <w:t xml:space="preserve">, </w:t>
            </w:r>
            <w:r w:rsidRPr="0026424E">
              <w:rPr>
                <w:rFonts w:hAnsi="Times New Roman" w:ascii="Times New Roman"/>
                <w:noProof/>
              </w:rPr>
              <w:t>Punat</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MC ČIŠĆENJE d.o.o.</w:t>
            </w:r>
            <w:r w:rsidRPr="0026424E">
              <w:rPr>
                <w:rFonts w:hAnsi="Times New Roman" w:ascii="Times New Roman"/>
              </w:rPr>
              <w:t xml:space="preserve">, OIB: </w:t>
            </w:r>
            <w:r w:rsidRPr="0026424E">
              <w:rPr>
                <w:rFonts w:hAnsi="Times New Roman" w:ascii="Times New Roman"/>
                <w:noProof/>
              </w:rPr>
              <w:t>17783496119</w:t>
            </w:r>
            <w:r w:rsidRPr="0026424E">
              <w:rPr>
                <w:rFonts w:hAnsi="Times New Roman" w:ascii="Times New Roman"/>
              </w:rPr>
              <w:t xml:space="preserve">, </w:t>
            </w:r>
            <w:r w:rsidRPr="0026424E">
              <w:rPr>
                <w:rFonts w:hAnsi="Times New Roman" w:ascii="Times New Roman"/>
                <w:noProof/>
              </w:rPr>
              <w:t>Sisak</w:t>
            </w:r>
            <w:r w:rsidRPr="0026424E">
              <w:rPr>
                <w:rFonts w:hAnsi="Times New Roman" w:ascii="Times New Roman"/>
              </w:rPr>
              <w:t xml:space="preserve">, </w:t>
            </w:r>
            <w:r w:rsidRPr="0026424E">
              <w:rPr>
                <w:rFonts w:hAnsi="Times New Roman" w:ascii="Times New Roman"/>
                <w:noProof/>
              </w:rPr>
              <w:t>Nikole Tesle 17</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METAL ELEKTRO d.d.</w:t>
            </w:r>
            <w:r w:rsidRPr="0026424E">
              <w:rPr>
                <w:rFonts w:hAnsi="Times New Roman" w:ascii="Times New Roman"/>
              </w:rPr>
              <w:t xml:space="preserve">, OIB: </w:t>
            </w:r>
            <w:r w:rsidRPr="0026424E">
              <w:rPr>
                <w:rFonts w:hAnsi="Times New Roman" w:ascii="Times New Roman"/>
                <w:noProof/>
              </w:rPr>
              <w:t>37512981782</w:t>
            </w:r>
            <w:r w:rsidRPr="0026424E">
              <w:rPr>
                <w:rFonts w:hAnsi="Times New Roman" w:ascii="Times New Roman"/>
              </w:rPr>
              <w:t xml:space="preserve">, </w:t>
            </w:r>
            <w:r w:rsidRPr="0026424E">
              <w:rPr>
                <w:rFonts w:hAnsi="Times New Roman" w:ascii="Times New Roman"/>
                <w:noProof/>
              </w:rPr>
              <w:t>Donja Zelina</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METALSKA INDUSTRIJA VARAŽDIN dioničko društvo</w:t>
            </w:r>
            <w:r w:rsidRPr="0026424E">
              <w:rPr>
                <w:rFonts w:hAnsi="Times New Roman" w:ascii="Times New Roman"/>
              </w:rPr>
              <w:t xml:space="preserve">, OIB: </w:t>
            </w:r>
            <w:r w:rsidRPr="0026424E">
              <w:rPr>
                <w:rFonts w:hAnsi="Times New Roman" w:ascii="Times New Roman"/>
                <w:noProof/>
              </w:rPr>
              <w:t>95240603723</w:t>
            </w:r>
            <w:r w:rsidRPr="0026424E">
              <w:rPr>
                <w:rFonts w:hAnsi="Times New Roman" w:ascii="Times New Roman"/>
              </w:rPr>
              <w:t xml:space="preserve">, </w:t>
            </w:r>
            <w:r w:rsidRPr="0026424E">
              <w:rPr>
                <w:rFonts w:hAnsi="Times New Roman" w:ascii="Times New Roman"/>
                <w:noProof/>
              </w:rPr>
              <w:t>Varaždin</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Ministarstvo financija RH - CARINSKA UPRAVA</w:t>
            </w:r>
            <w:r w:rsidRPr="0026424E">
              <w:rPr>
                <w:rFonts w:hAnsi="Times New Roman" w:ascii="Times New Roman"/>
              </w:rPr>
              <w:t xml:space="preserve">, OIB: </w:t>
            </w:r>
            <w:r w:rsidRPr="0026424E">
              <w:rPr>
                <w:rFonts w:hAnsi="Times New Roman" w:ascii="Times New Roman"/>
                <w:noProof/>
              </w:rPr>
              <w:t>18683136487</w:t>
            </w:r>
            <w:r w:rsidRPr="0026424E">
              <w:rPr>
                <w:rFonts w:hAnsi="Times New Roman" w:ascii="Times New Roman"/>
              </w:rPr>
              <w:t xml:space="preserve">, </w:t>
            </w:r>
            <w:r w:rsidRPr="0026424E">
              <w:rPr>
                <w:rFonts w:hAnsi="Times New Roman" w:ascii="Times New Roman"/>
                <w:noProof/>
              </w:rPr>
              <w:t>Zagreb</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Ministarstvo financija RH - POREZNA UPRAVA</w:t>
            </w:r>
            <w:r w:rsidRPr="0026424E">
              <w:rPr>
                <w:rFonts w:hAnsi="Times New Roman" w:ascii="Times New Roman"/>
              </w:rPr>
              <w:t xml:space="preserve">, OIB: </w:t>
            </w:r>
            <w:r w:rsidRPr="0026424E">
              <w:rPr>
                <w:rFonts w:hAnsi="Times New Roman" w:ascii="Times New Roman"/>
                <w:noProof/>
              </w:rPr>
              <w:t>18683136487</w:t>
            </w:r>
            <w:r w:rsidRPr="0026424E">
              <w:rPr>
                <w:rFonts w:hAnsi="Times New Roman" w:ascii="Times New Roman"/>
              </w:rPr>
              <w:t xml:space="preserve">, </w:t>
            </w:r>
            <w:r w:rsidRPr="0026424E">
              <w:rPr>
                <w:rFonts w:hAnsi="Times New Roman" w:ascii="Times New Roman"/>
                <w:noProof/>
              </w:rPr>
              <w:t>Zagreb</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MIKRA društvo s ograničenom odgovornošću za proizvodnju, trgovinu i usluge</w:t>
            </w:r>
            <w:r w:rsidRPr="0026424E">
              <w:rPr>
                <w:rFonts w:hAnsi="Times New Roman" w:ascii="Times New Roman"/>
              </w:rPr>
              <w:t xml:space="preserve">, OIB: </w:t>
            </w:r>
            <w:r w:rsidRPr="0026424E">
              <w:rPr>
                <w:rFonts w:hAnsi="Times New Roman" w:ascii="Times New Roman"/>
                <w:noProof/>
              </w:rPr>
              <w:t>10006737007</w:t>
            </w:r>
            <w:r w:rsidRPr="0026424E">
              <w:rPr>
                <w:rFonts w:hAnsi="Times New Roman" w:ascii="Times New Roman"/>
              </w:rPr>
              <w:t xml:space="preserve">, </w:t>
            </w:r>
            <w:r w:rsidRPr="0026424E">
              <w:rPr>
                <w:rFonts w:hAnsi="Times New Roman" w:ascii="Times New Roman"/>
                <w:noProof/>
              </w:rPr>
              <w:t>Duga Resa</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MIRNA VICTUS d.o.o.</w:t>
            </w:r>
            <w:r w:rsidRPr="0026424E">
              <w:rPr>
                <w:rFonts w:hAnsi="Times New Roman" w:ascii="Times New Roman"/>
              </w:rPr>
              <w:t xml:space="preserve">, OIB: </w:t>
            </w:r>
            <w:r w:rsidRPr="0026424E">
              <w:rPr>
                <w:rFonts w:hAnsi="Times New Roman" w:ascii="Times New Roman"/>
                <w:noProof/>
              </w:rPr>
              <w:t>85771310260</w:t>
            </w:r>
            <w:r w:rsidRPr="0026424E">
              <w:rPr>
                <w:rFonts w:hAnsi="Times New Roman" w:ascii="Times New Roman"/>
              </w:rPr>
              <w:t xml:space="preserve">, </w:t>
            </w:r>
            <w:r w:rsidRPr="0026424E">
              <w:rPr>
                <w:rFonts w:hAnsi="Times New Roman" w:ascii="Times New Roman"/>
                <w:noProof/>
              </w:rPr>
              <w:t>Karlovac</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MK-VIKOM d.o.o.</w:t>
            </w:r>
            <w:r w:rsidRPr="0026424E">
              <w:rPr>
                <w:rFonts w:hAnsi="Times New Roman" w:ascii="Times New Roman"/>
              </w:rPr>
              <w:t xml:space="preserve">, OIB: </w:t>
            </w:r>
            <w:r w:rsidRPr="0026424E">
              <w:rPr>
                <w:rFonts w:hAnsi="Times New Roman" w:ascii="Times New Roman"/>
                <w:noProof/>
              </w:rPr>
              <w:t>81915460600</w:t>
            </w:r>
            <w:r w:rsidRPr="0026424E">
              <w:rPr>
                <w:rFonts w:hAnsi="Times New Roman" w:ascii="Times New Roman"/>
              </w:rPr>
              <w:t xml:space="preserve">, </w:t>
            </w:r>
            <w:r w:rsidRPr="0026424E">
              <w:rPr>
                <w:rFonts w:hAnsi="Times New Roman" w:ascii="Times New Roman"/>
                <w:noProof/>
              </w:rPr>
              <w:t>Zagreb</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MOJ URED d.o.o. za trgovinu i usluge</w:t>
            </w:r>
            <w:r w:rsidRPr="0026424E">
              <w:rPr>
                <w:rFonts w:hAnsi="Times New Roman" w:ascii="Times New Roman"/>
              </w:rPr>
              <w:t xml:space="preserve">, OIB: </w:t>
            </w:r>
            <w:r w:rsidRPr="0026424E">
              <w:rPr>
                <w:rFonts w:hAnsi="Times New Roman" w:ascii="Times New Roman"/>
                <w:noProof/>
              </w:rPr>
              <w:t>80058362188</w:t>
            </w:r>
            <w:r w:rsidRPr="0026424E">
              <w:rPr>
                <w:rFonts w:hAnsi="Times New Roman" w:ascii="Times New Roman"/>
              </w:rPr>
              <w:t xml:space="preserve">, </w:t>
            </w:r>
            <w:r w:rsidRPr="0026424E">
              <w:rPr>
                <w:rFonts w:hAnsi="Times New Roman" w:ascii="Times New Roman"/>
                <w:noProof/>
              </w:rPr>
              <w:t>Jastrebarsk</w:t>
            </w:r>
            <w:r w:rsidR="006E5F7D" w:rsidRPr="0026424E">
              <w:rPr>
                <w:rFonts w:hAnsi="Times New Roman" w:ascii="Times New Roman"/>
                <w:noProof/>
              </w:rPr>
              <w:t>o</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NewDealSeals B.V.</w:t>
            </w:r>
            <w:r w:rsidRPr="0026424E">
              <w:rPr>
                <w:rFonts w:hAnsi="Times New Roman" w:ascii="Times New Roman"/>
              </w:rPr>
              <w:t xml:space="preserve">, OIB: </w:t>
            </w:r>
            <w:r w:rsidRPr="0026424E">
              <w:rPr>
                <w:rFonts w:hAnsi="Times New Roman" w:ascii="Times New Roman"/>
                <w:noProof/>
              </w:rPr>
              <w:t>NL809292270B01</w:t>
            </w:r>
            <w:r w:rsidRPr="0026424E">
              <w:rPr>
                <w:rFonts w:hAnsi="Times New Roman" w:ascii="Times New Roman"/>
              </w:rPr>
              <w:t xml:space="preserve">, </w:t>
            </w:r>
            <w:r w:rsidRPr="0026424E">
              <w:rPr>
                <w:rFonts w:hAnsi="Times New Roman" w:ascii="Times New Roman"/>
                <w:noProof/>
              </w:rPr>
              <w:t>Warmenhuizen</w:t>
            </w:r>
            <w:r w:rsidRPr="0026424E">
              <w:rPr>
                <w:rFonts w:hAnsi="Times New Roman" w:ascii="Times New Roman"/>
              </w:rPr>
              <w:t xml:space="preserve">, </w:t>
            </w:r>
            <w:r w:rsidRPr="0026424E">
              <w:rPr>
                <w:rFonts w:hAnsi="Times New Roman" w:ascii="Times New Roman"/>
                <w:noProof/>
              </w:rPr>
              <w:t>Energiestraat 2, Nizozemska</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NITEH d.o.o.</w:t>
            </w:r>
            <w:r w:rsidRPr="0026424E">
              <w:rPr>
                <w:rFonts w:hAnsi="Times New Roman" w:ascii="Times New Roman"/>
              </w:rPr>
              <w:t xml:space="preserve">, OIB: </w:t>
            </w:r>
            <w:r w:rsidRPr="0026424E">
              <w:rPr>
                <w:rFonts w:hAnsi="Times New Roman" w:ascii="Times New Roman"/>
                <w:noProof/>
              </w:rPr>
              <w:t>47622093362</w:t>
            </w:r>
            <w:r w:rsidRPr="0026424E">
              <w:rPr>
                <w:rFonts w:hAnsi="Times New Roman" w:ascii="Times New Roman"/>
              </w:rPr>
              <w:t xml:space="preserve">, </w:t>
            </w:r>
            <w:r w:rsidRPr="0026424E">
              <w:rPr>
                <w:rFonts w:hAnsi="Times New Roman" w:ascii="Times New Roman"/>
                <w:noProof/>
              </w:rPr>
              <w:t>Duga Resa</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NOVA-chem d.o.o.</w:t>
            </w:r>
            <w:r w:rsidRPr="0026424E">
              <w:rPr>
                <w:rFonts w:hAnsi="Times New Roman" w:ascii="Times New Roman"/>
              </w:rPr>
              <w:t xml:space="preserve">, OIB: </w:t>
            </w:r>
            <w:r w:rsidRPr="0026424E">
              <w:rPr>
                <w:rFonts w:hAnsi="Times New Roman" w:ascii="Times New Roman"/>
                <w:noProof/>
              </w:rPr>
              <w:t>06416467501</w:t>
            </w:r>
            <w:r w:rsidRPr="0026424E">
              <w:rPr>
                <w:rFonts w:hAnsi="Times New Roman" w:ascii="Times New Roman"/>
              </w:rPr>
              <w:t xml:space="preserve">, </w:t>
            </w:r>
            <w:r w:rsidRPr="0026424E">
              <w:rPr>
                <w:rFonts w:hAnsi="Times New Roman" w:ascii="Times New Roman"/>
                <w:noProof/>
              </w:rPr>
              <w:t>Karlovac</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NOVA TVORNICA KLIZNIH LEŽAJEVA d.o.o.</w:t>
            </w:r>
            <w:r w:rsidRPr="0026424E">
              <w:rPr>
                <w:rFonts w:hAnsi="Times New Roman" w:ascii="Times New Roman"/>
              </w:rPr>
              <w:t xml:space="preserve">, OIB: </w:t>
            </w:r>
            <w:r w:rsidRPr="0026424E">
              <w:rPr>
                <w:rFonts w:hAnsi="Times New Roman" w:ascii="Times New Roman"/>
                <w:noProof/>
              </w:rPr>
              <w:t>94503682969</w:t>
            </w:r>
            <w:r w:rsidRPr="0026424E">
              <w:rPr>
                <w:rFonts w:hAnsi="Times New Roman" w:ascii="Times New Roman"/>
              </w:rPr>
              <w:t xml:space="preserve">, </w:t>
            </w:r>
            <w:r w:rsidRPr="0026424E">
              <w:rPr>
                <w:rFonts w:hAnsi="Times New Roman" w:ascii="Times New Roman"/>
                <w:noProof/>
              </w:rPr>
              <w:t>Duga Resa</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OBRT ZA PROIZVODNJU OPRUGA "SIGMA", vl. SLOBODAN TOMAŠ</w:t>
            </w:r>
            <w:r w:rsidRPr="0026424E">
              <w:rPr>
                <w:rFonts w:hAnsi="Times New Roman" w:ascii="Times New Roman"/>
              </w:rPr>
              <w:t xml:space="preserve">, OIB: </w:t>
            </w:r>
            <w:r w:rsidRPr="0026424E">
              <w:rPr>
                <w:rFonts w:hAnsi="Times New Roman" w:ascii="Times New Roman"/>
                <w:noProof/>
              </w:rPr>
              <w:t>52097435670</w:t>
            </w:r>
            <w:r w:rsidRPr="0026424E">
              <w:rPr>
                <w:rFonts w:hAnsi="Times New Roman" w:ascii="Times New Roman"/>
              </w:rPr>
              <w:t xml:space="preserve">, </w:t>
            </w:r>
            <w:r w:rsidRPr="0026424E">
              <w:rPr>
                <w:rFonts w:hAnsi="Times New Roman" w:ascii="Times New Roman"/>
                <w:noProof/>
              </w:rPr>
              <w:t>Bjelovar</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OBRT ZA "EE-OTPAD", vl. MLADEN FRKOVIĆ</w:t>
            </w:r>
            <w:r w:rsidRPr="0026424E">
              <w:rPr>
                <w:rFonts w:hAnsi="Times New Roman" w:ascii="Times New Roman"/>
              </w:rPr>
              <w:t xml:space="preserve">, OIB: </w:t>
            </w:r>
            <w:r w:rsidRPr="0026424E">
              <w:rPr>
                <w:rFonts w:hAnsi="Times New Roman" w:ascii="Times New Roman"/>
                <w:noProof/>
              </w:rPr>
              <w:t>40746834019</w:t>
            </w:r>
            <w:r w:rsidRPr="0026424E">
              <w:rPr>
                <w:rFonts w:hAnsi="Times New Roman" w:ascii="Times New Roman"/>
              </w:rPr>
              <w:t xml:space="preserve">, </w:t>
            </w:r>
            <w:r w:rsidRPr="0026424E">
              <w:rPr>
                <w:rFonts w:hAnsi="Times New Roman" w:ascii="Times New Roman"/>
                <w:noProof/>
              </w:rPr>
              <w:t>Ogulin</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ODETA d.o.o.</w:t>
            </w:r>
            <w:r w:rsidRPr="0026424E">
              <w:rPr>
                <w:rFonts w:hAnsi="Times New Roman" w:ascii="Times New Roman"/>
              </w:rPr>
              <w:t xml:space="preserve">, OIB: </w:t>
            </w:r>
            <w:r w:rsidRPr="0026424E">
              <w:rPr>
                <w:rFonts w:hAnsi="Times New Roman" w:ascii="Times New Roman"/>
                <w:noProof/>
              </w:rPr>
              <w:t>20091631703</w:t>
            </w:r>
            <w:r w:rsidRPr="0026424E">
              <w:rPr>
                <w:rFonts w:hAnsi="Times New Roman" w:ascii="Times New Roman"/>
              </w:rPr>
              <w:t xml:space="preserve">, </w:t>
            </w:r>
            <w:r w:rsidRPr="0026424E">
              <w:rPr>
                <w:rFonts w:hAnsi="Times New Roman" w:ascii="Times New Roman"/>
                <w:noProof/>
              </w:rPr>
              <w:t>Karlovac</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OKRET d.o.o.</w:t>
            </w:r>
            <w:r w:rsidRPr="0026424E">
              <w:rPr>
                <w:rFonts w:hAnsi="Times New Roman" w:ascii="Times New Roman"/>
              </w:rPr>
              <w:t xml:space="preserve">, OIB: </w:t>
            </w:r>
            <w:r w:rsidRPr="0026424E">
              <w:rPr>
                <w:rFonts w:hAnsi="Times New Roman" w:ascii="Times New Roman"/>
                <w:noProof/>
              </w:rPr>
              <w:t>78335608416</w:t>
            </w:r>
            <w:r w:rsidRPr="0026424E">
              <w:rPr>
                <w:rFonts w:hAnsi="Times New Roman" w:ascii="Times New Roman"/>
              </w:rPr>
              <w:t xml:space="preserve">, </w:t>
            </w:r>
            <w:r w:rsidRPr="0026424E">
              <w:rPr>
                <w:rFonts w:hAnsi="Times New Roman" w:ascii="Times New Roman"/>
                <w:noProof/>
              </w:rPr>
              <w:t>Kaštel Lukšić</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OT-OPTIMA TELEKOM d.d.</w:t>
            </w:r>
            <w:r w:rsidRPr="0026424E">
              <w:rPr>
                <w:rFonts w:hAnsi="Times New Roman" w:ascii="Times New Roman"/>
              </w:rPr>
              <w:t xml:space="preserve">, OIB: </w:t>
            </w:r>
            <w:r w:rsidRPr="0026424E">
              <w:rPr>
                <w:rFonts w:hAnsi="Times New Roman" w:ascii="Times New Roman"/>
                <w:noProof/>
              </w:rPr>
              <w:t>36004425025</w:t>
            </w:r>
            <w:r w:rsidRPr="0026424E">
              <w:rPr>
                <w:rFonts w:hAnsi="Times New Roman" w:ascii="Times New Roman"/>
              </w:rPr>
              <w:t xml:space="preserve">, </w:t>
            </w:r>
            <w:r w:rsidRPr="0026424E">
              <w:rPr>
                <w:rFonts w:hAnsi="Times New Roman" w:ascii="Times New Roman"/>
                <w:noProof/>
              </w:rPr>
              <w:t>Zagreb</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PARTNER d.o.o.</w:t>
            </w:r>
            <w:r w:rsidRPr="0026424E">
              <w:rPr>
                <w:rFonts w:hAnsi="Times New Roman" w:ascii="Times New Roman"/>
              </w:rPr>
              <w:t xml:space="preserve">, OIB: </w:t>
            </w:r>
            <w:r w:rsidRPr="0026424E">
              <w:rPr>
                <w:rFonts w:hAnsi="Times New Roman" w:ascii="Times New Roman"/>
                <w:noProof/>
              </w:rPr>
              <w:t>49985974667</w:t>
            </w:r>
            <w:r w:rsidRPr="0026424E">
              <w:rPr>
                <w:rFonts w:hAnsi="Times New Roman" w:ascii="Times New Roman"/>
              </w:rPr>
              <w:t xml:space="preserve">, </w:t>
            </w:r>
            <w:r w:rsidRPr="0026424E">
              <w:rPr>
                <w:rFonts w:hAnsi="Times New Roman" w:ascii="Times New Roman"/>
                <w:noProof/>
              </w:rPr>
              <w:t>Rijeka</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PETAR VICENSKI</w:t>
            </w:r>
            <w:r w:rsidRPr="0026424E">
              <w:rPr>
                <w:rFonts w:hAnsi="Times New Roman" w:ascii="Times New Roman"/>
              </w:rPr>
              <w:t xml:space="preserve">, OIB: </w:t>
            </w:r>
            <w:r w:rsidRPr="0026424E">
              <w:rPr>
                <w:rFonts w:hAnsi="Times New Roman" w:ascii="Times New Roman"/>
                <w:noProof/>
              </w:rPr>
              <w:t>6326625393</w:t>
            </w:r>
            <w:r w:rsidRPr="0026424E">
              <w:rPr>
                <w:rFonts w:hAnsi="Times New Roman" w:ascii="Times New Roman"/>
              </w:rPr>
              <w:t xml:space="preserve">, </w:t>
            </w:r>
            <w:r w:rsidRPr="0026424E">
              <w:rPr>
                <w:rFonts w:hAnsi="Times New Roman" w:ascii="Times New Roman"/>
                <w:noProof/>
              </w:rPr>
              <w:t>Zagreb</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PILANA CAR, obrt za piljenje građe i trgovinu vl. Dinko Car</w:t>
            </w:r>
            <w:r w:rsidRPr="0026424E">
              <w:rPr>
                <w:rFonts w:hAnsi="Times New Roman" w:ascii="Times New Roman"/>
              </w:rPr>
              <w:t xml:space="preserve">, OIB: </w:t>
            </w:r>
            <w:r w:rsidRPr="0026424E">
              <w:rPr>
                <w:rFonts w:hAnsi="Times New Roman" w:ascii="Times New Roman"/>
                <w:noProof/>
              </w:rPr>
              <w:t>3636152872</w:t>
            </w:r>
            <w:r w:rsidRPr="0026424E">
              <w:rPr>
                <w:rFonts w:hAnsi="Times New Roman" w:ascii="Times New Roman"/>
              </w:rPr>
              <w:t xml:space="preserve">, </w:t>
            </w:r>
            <w:r w:rsidRPr="0026424E">
              <w:rPr>
                <w:rFonts w:hAnsi="Times New Roman" w:ascii="Times New Roman"/>
                <w:noProof/>
              </w:rPr>
              <w:t>Ribnik</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PILSEN TOOLS s.r.o.</w:t>
            </w:r>
            <w:r w:rsidRPr="0026424E">
              <w:rPr>
                <w:rFonts w:hAnsi="Times New Roman" w:ascii="Times New Roman"/>
              </w:rPr>
              <w:t xml:space="preserve">, OIB: </w:t>
            </w:r>
            <w:r w:rsidRPr="0026424E">
              <w:rPr>
                <w:rFonts w:hAnsi="Times New Roman" w:ascii="Times New Roman"/>
                <w:noProof/>
              </w:rPr>
              <w:t>CZ25237314</w:t>
            </w:r>
            <w:r w:rsidRPr="0026424E">
              <w:rPr>
                <w:rFonts w:hAnsi="Times New Roman" w:ascii="Times New Roman"/>
              </w:rPr>
              <w:t xml:space="preserve">, </w:t>
            </w:r>
            <w:r w:rsidRPr="0026424E">
              <w:rPr>
                <w:rFonts w:hAnsi="Times New Roman" w:ascii="Times New Roman"/>
                <w:noProof/>
              </w:rPr>
              <w:t>Plzen</w:t>
            </w:r>
            <w:r w:rsidRPr="0026424E">
              <w:rPr>
                <w:rFonts w:hAnsi="Times New Roman" w:ascii="Times New Roman"/>
              </w:rPr>
              <w:t xml:space="preserve">, </w:t>
            </w:r>
            <w:r w:rsidRPr="0026424E">
              <w:rPr>
                <w:rFonts w:hAnsi="Times New Roman" w:ascii="Times New Roman"/>
                <w:noProof/>
              </w:rPr>
              <w:t>TYLOVA 57, Češka</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PKL obrt za proizvodnju ležajeva, vl. Anton Grgurić</w:t>
            </w:r>
            <w:r w:rsidRPr="0026424E">
              <w:rPr>
                <w:rFonts w:hAnsi="Times New Roman" w:ascii="Times New Roman"/>
              </w:rPr>
              <w:t xml:space="preserve">, OIB: </w:t>
            </w:r>
            <w:r w:rsidRPr="0026424E">
              <w:rPr>
                <w:rFonts w:hAnsi="Times New Roman" w:ascii="Times New Roman"/>
                <w:noProof/>
              </w:rPr>
              <w:t>83234584144</w:t>
            </w:r>
            <w:r w:rsidRPr="0026424E">
              <w:rPr>
                <w:rFonts w:hAnsi="Times New Roman" w:ascii="Times New Roman"/>
              </w:rPr>
              <w:t xml:space="preserve">, </w:t>
            </w:r>
            <w:r w:rsidRPr="0026424E">
              <w:rPr>
                <w:rFonts w:hAnsi="Times New Roman" w:ascii="Times New Roman"/>
                <w:noProof/>
              </w:rPr>
              <w:t>Duga Resa</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PLANKOS, d.o.o.</w:t>
            </w:r>
            <w:r w:rsidRPr="0026424E">
              <w:rPr>
                <w:rFonts w:hAnsi="Times New Roman" w:ascii="Times New Roman"/>
              </w:rPr>
              <w:t xml:space="preserve">, OIB: </w:t>
            </w:r>
            <w:r w:rsidRPr="0026424E">
              <w:rPr>
                <w:rFonts w:hAnsi="Times New Roman" w:ascii="Times New Roman"/>
                <w:noProof/>
              </w:rPr>
              <w:t>1881224294</w:t>
            </w:r>
            <w:r w:rsidRPr="0026424E">
              <w:rPr>
                <w:rFonts w:hAnsi="Times New Roman" w:ascii="Times New Roman"/>
              </w:rPr>
              <w:t xml:space="preserve">, </w:t>
            </w:r>
            <w:r w:rsidRPr="0026424E">
              <w:rPr>
                <w:rFonts w:hAnsi="Times New Roman" w:ascii="Times New Roman"/>
                <w:noProof/>
              </w:rPr>
              <w:t>Zagreb</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PODVORAC IVAN</w:t>
            </w:r>
            <w:r w:rsidRPr="0026424E">
              <w:rPr>
                <w:rFonts w:hAnsi="Times New Roman" w:ascii="Times New Roman"/>
              </w:rPr>
              <w:t xml:space="preserve">, OIB: </w:t>
            </w:r>
            <w:r w:rsidRPr="0026424E">
              <w:rPr>
                <w:rFonts w:hAnsi="Times New Roman" w:ascii="Times New Roman"/>
                <w:noProof/>
              </w:rPr>
              <w:t>79496263515</w:t>
            </w:r>
            <w:r w:rsidRPr="0026424E">
              <w:rPr>
                <w:rFonts w:hAnsi="Times New Roman" w:ascii="Times New Roman"/>
              </w:rPr>
              <w:t xml:space="preserve">, </w:t>
            </w:r>
            <w:r w:rsidRPr="0026424E">
              <w:rPr>
                <w:rFonts w:hAnsi="Times New Roman" w:ascii="Times New Roman"/>
                <w:noProof/>
              </w:rPr>
              <w:t>Ozalj</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POPRAVAK BRODSKIH MOTORA d.o.o.</w:t>
            </w:r>
            <w:r w:rsidRPr="0026424E">
              <w:rPr>
                <w:rFonts w:hAnsi="Times New Roman" w:ascii="Times New Roman"/>
              </w:rPr>
              <w:t xml:space="preserve">, OIB: </w:t>
            </w:r>
            <w:r w:rsidRPr="0026424E">
              <w:rPr>
                <w:rFonts w:hAnsi="Times New Roman" w:ascii="Times New Roman"/>
                <w:noProof/>
              </w:rPr>
              <w:t>66602738511</w:t>
            </w:r>
            <w:r w:rsidRPr="0026424E">
              <w:rPr>
                <w:rFonts w:hAnsi="Times New Roman" w:ascii="Times New Roman"/>
              </w:rPr>
              <w:t xml:space="preserve">, </w:t>
            </w:r>
            <w:r w:rsidRPr="0026424E">
              <w:rPr>
                <w:rFonts w:hAnsi="Times New Roman" w:ascii="Times New Roman"/>
                <w:noProof/>
              </w:rPr>
              <w:t>Čavle</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PRIJEVOZNIŠTVO "BAAMBI CARGO" vl. STJEPAN BARLOVIĆ</w:t>
            </w:r>
            <w:r w:rsidRPr="0026424E">
              <w:rPr>
                <w:rFonts w:hAnsi="Times New Roman" w:ascii="Times New Roman"/>
              </w:rPr>
              <w:t xml:space="preserve">, OIB: </w:t>
            </w:r>
            <w:r w:rsidRPr="0026424E">
              <w:rPr>
                <w:rFonts w:hAnsi="Times New Roman" w:ascii="Times New Roman"/>
                <w:noProof/>
              </w:rPr>
              <w:t>91863445980</w:t>
            </w:r>
            <w:r w:rsidRPr="0026424E">
              <w:rPr>
                <w:rFonts w:hAnsi="Times New Roman" w:ascii="Times New Roman"/>
              </w:rPr>
              <w:t xml:space="preserve">, </w:t>
            </w:r>
            <w:r w:rsidRPr="0026424E">
              <w:rPr>
                <w:rFonts w:hAnsi="Times New Roman" w:ascii="Times New Roman"/>
                <w:noProof/>
              </w:rPr>
              <w:t>Donji Kraljevec</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PROFESIONAL - EKEKTROINSTALACIJSKI OBRT vl. VLADIMIR RUTNIK</w:t>
            </w:r>
            <w:r w:rsidRPr="0026424E">
              <w:rPr>
                <w:rFonts w:hAnsi="Times New Roman" w:ascii="Times New Roman"/>
              </w:rPr>
              <w:t xml:space="preserve">, OIB: </w:t>
            </w:r>
            <w:r w:rsidRPr="0026424E">
              <w:rPr>
                <w:rFonts w:hAnsi="Times New Roman" w:ascii="Times New Roman"/>
                <w:noProof/>
              </w:rPr>
              <w:t>21696483212</w:t>
            </w:r>
            <w:r w:rsidRPr="0026424E">
              <w:rPr>
                <w:rFonts w:hAnsi="Times New Roman" w:ascii="Times New Roman"/>
              </w:rPr>
              <w:t xml:space="preserve">, </w:t>
            </w:r>
            <w:r w:rsidRPr="0026424E">
              <w:rPr>
                <w:rFonts w:hAnsi="Times New Roman" w:ascii="Times New Roman"/>
                <w:noProof/>
              </w:rPr>
              <w:t>Karlovac</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PROM-VIDIJA d.o.o.</w:t>
            </w:r>
            <w:r w:rsidRPr="0026424E">
              <w:rPr>
                <w:rFonts w:hAnsi="Times New Roman" w:ascii="Times New Roman"/>
              </w:rPr>
              <w:t xml:space="preserve">, OIB: </w:t>
            </w:r>
            <w:r w:rsidRPr="0026424E">
              <w:rPr>
                <w:rFonts w:hAnsi="Times New Roman" w:ascii="Times New Roman"/>
                <w:noProof/>
              </w:rPr>
              <w:t>67337315718</w:t>
            </w:r>
            <w:r w:rsidRPr="0026424E">
              <w:rPr>
                <w:rFonts w:hAnsi="Times New Roman" w:ascii="Times New Roman"/>
              </w:rPr>
              <w:t xml:space="preserve">, </w:t>
            </w:r>
            <w:r w:rsidRPr="0026424E">
              <w:rPr>
                <w:rFonts w:hAnsi="Times New Roman" w:ascii="Times New Roman"/>
                <w:noProof/>
              </w:rPr>
              <w:t>Zagreb</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QUEHENBERGER LOGISTICS d.o.o.</w:t>
            </w:r>
            <w:r w:rsidRPr="0026424E">
              <w:rPr>
                <w:rFonts w:hAnsi="Times New Roman" w:ascii="Times New Roman"/>
              </w:rPr>
              <w:t xml:space="preserve">, OIB: </w:t>
            </w:r>
            <w:r w:rsidRPr="0026424E">
              <w:rPr>
                <w:rFonts w:hAnsi="Times New Roman" w:ascii="Times New Roman"/>
                <w:noProof/>
              </w:rPr>
              <w:t>20901416727</w:t>
            </w:r>
            <w:r w:rsidRPr="0026424E">
              <w:rPr>
                <w:rFonts w:hAnsi="Times New Roman" w:ascii="Times New Roman"/>
              </w:rPr>
              <w:t xml:space="preserve">, </w:t>
            </w:r>
            <w:r w:rsidRPr="0026424E">
              <w:rPr>
                <w:rFonts w:hAnsi="Times New Roman" w:ascii="Times New Roman"/>
                <w:noProof/>
              </w:rPr>
              <w:t>Zagreb</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RADE IVAN - AUTOPRIJEVOZNIČKI OBRT</w:t>
            </w:r>
            <w:r w:rsidRPr="0026424E">
              <w:rPr>
                <w:rFonts w:hAnsi="Times New Roman" w:ascii="Times New Roman"/>
              </w:rPr>
              <w:t xml:space="preserve">, OIB: </w:t>
            </w:r>
            <w:r w:rsidRPr="0026424E">
              <w:rPr>
                <w:rFonts w:hAnsi="Times New Roman" w:ascii="Times New Roman"/>
                <w:noProof/>
              </w:rPr>
              <w:t>21945329869</w:t>
            </w:r>
            <w:r w:rsidRPr="0026424E">
              <w:rPr>
                <w:rFonts w:hAnsi="Times New Roman" w:ascii="Times New Roman"/>
              </w:rPr>
              <w:t xml:space="preserve">, </w:t>
            </w:r>
            <w:r w:rsidRPr="0026424E">
              <w:rPr>
                <w:rFonts w:hAnsi="Times New Roman" w:ascii="Times New Roman"/>
                <w:noProof/>
              </w:rPr>
              <w:t>Duga Resa</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RADIS d.o.o.</w:t>
            </w:r>
            <w:r w:rsidRPr="0026424E">
              <w:rPr>
                <w:rFonts w:hAnsi="Times New Roman" w:ascii="Times New Roman"/>
              </w:rPr>
              <w:t xml:space="preserve">, OIB: </w:t>
            </w:r>
            <w:r w:rsidRPr="0026424E">
              <w:rPr>
                <w:rFonts w:hAnsi="Times New Roman" w:ascii="Times New Roman"/>
                <w:noProof/>
              </w:rPr>
              <w:t>5947570395</w:t>
            </w:r>
            <w:r w:rsidRPr="0026424E">
              <w:rPr>
                <w:rFonts w:hAnsi="Times New Roman" w:ascii="Times New Roman"/>
              </w:rPr>
              <w:t xml:space="preserve">, </w:t>
            </w:r>
            <w:r w:rsidRPr="0026424E">
              <w:rPr>
                <w:rFonts w:hAnsi="Times New Roman" w:ascii="Times New Roman"/>
                <w:noProof/>
              </w:rPr>
              <w:t>Zagreb</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ROSIP d.o.o.</w:t>
            </w:r>
            <w:r w:rsidRPr="0026424E">
              <w:rPr>
                <w:rFonts w:hAnsi="Times New Roman" w:ascii="Times New Roman"/>
              </w:rPr>
              <w:t xml:space="preserve">, OIB: </w:t>
            </w:r>
            <w:r w:rsidRPr="0026424E">
              <w:rPr>
                <w:rFonts w:hAnsi="Times New Roman" w:ascii="Times New Roman"/>
                <w:noProof/>
              </w:rPr>
              <w:t>89811416156</w:t>
            </w:r>
            <w:r w:rsidRPr="0026424E">
              <w:rPr>
                <w:rFonts w:hAnsi="Times New Roman" w:ascii="Times New Roman"/>
              </w:rPr>
              <w:t xml:space="preserve">, </w:t>
            </w:r>
            <w:r w:rsidRPr="0026424E">
              <w:rPr>
                <w:rFonts w:hAnsi="Times New Roman" w:ascii="Times New Roman"/>
                <w:noProof/>
              </w:rPr>
              <w:t>Zagreb</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RAĐA ANTE PRIJEVOZNIČKI OBRT</w:t>
            </w:r>
            <w:r w:rsidRPr="0026424E">
              <w:rPr>
                <w:rFonts w:hAnsi="Times New Roman" w:ascii="Times New Roman"/>
              </w:rPr>
              <w:t xml:space="preserve">, OIB: </w:t>
            </w:r>
            <w:r w:rsidRPr="0026424E">
              <w:rPr>
                <w:rFonts w:hAnsi="Times New Roman" w:ascii="Times New Roman"/>
                <w:noProof/>
              </w:rPr>
              <w:t>71971551376</w:t>
            </w:r>
            <w:r w:rsidRPr="0026424E">
              <w:rPr>
                <w:rFonts w:hAnsi="Times New Roman" w:ascii="Times New Roman"/>
              </w:rPr>
              <w:t xml:space="preserve">, </w:t>
            </w:r>
            <w:r w:rsidRPr="0026424E">
              <w:rPr>
                <w:rFonts w:hAnsi="Times New Roman" w:ascii="Times New Roman"/>
                <w:noProof/>
              </w:rPr>
              <w:t>Split</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RAHIJA IVICA I TONČE RAHIJA vl. TIRSOM zajednički obrt za obradu metala</w:t>
            </w:r>
            <w:r w:rsidRPr="0026424E">
              <w:rPr>
                <w:rFonts w:hAnsi="Times New Roman" w:ascii="Times New Roman"/>
              </w:rPr>
              <w:t xml:space="preserve">, OIB: </w:t>
            </w:r>
            <w:r w:rsidRPr="0026424E">
              <w:rPr>
                <w:rFonts w:hAnsi="Times New Roman" w:ascii="Times New Roman"/>
                <w:noProof/>
              </w:rPr>
              <w:t>70252335280</w:t>
            </w:r>
            <w:r w:rsidRPr="0026424E">
              <w:rPr>
                <w:rFonts w:hAnsi="Times New Roman" w:ascii="Times New Roman"/>
              </w:rPr>
              <w:t xml:space="preserve">, </w:t>
            </w:r>
            <w:r w:rsidRPr="0026424E">
              <w:rPr>
                <w:rFonts w:hAnsi="Times New Roman" w:ascii="Times New Roman"/>
                <w:noProof/>
              </w:rPr>
              <w:t>Žakanje</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RAM d.o.o.</w:t>
            </w:r>
            <w:r w:rsidRPr="0026424E">
              <w:rPr>
                <w:rFonts w:hAnsi="Times New Roman" w:ascii="Times New Roman"/>
              </w:rPr>
              <w:t xml:space="preserve">, OIB: </w:t>
            </w:r>
            <w:r w:rsidRPr="0026424E">
              <w:rPr>
                <w:rFonts w:hAnsi="Times New Roman" w:ascii="Times New Roman"/>
                <w:noProof/>
              </w:rPr>
              <w:t>18003528964</w:t>
            </w:r>
            <w:r w:rsidRPr="0026424E">
              <w:rPr>
                <w:rFonts w:hAnsi="Times New Roman" w:ascii="Times New Roman"/>
              </w:rPr>
              <w:t xml:space="preserve">, </w:t>
            </w:r>
            <w:r w:rsidRPr="0026424E">
              <w:rPr>
                <w:rFonts w:hAnsi="Times New Roman" w:ascii="Times New Roman"/>
                <w:noProof/>
              </w:rPr>
              <w:t>Rijeka</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RECA d.o.o.</w:t>
            </w:r>
            <w:r w:rsidRPr="0026424E">
              <w:rPr>
                <w:rFonts w:hAnsi="Times New Roman" w:ascii="Times New Roman"/>
              </w:rPr>
              <w:t xml:space="preserve">, OIB: </w:t>
            </w:r>
            <w:r w:rsidRPr="0026424E">
              <w:rPr>
                <w:rFonts w:hAnsi="Times New Roman" w:ascii="Times New Roman"/>
                <w:noProof/>
              </w:rPr>
              <w:t>63873177102</w:t>
            </w:r>
            <w:r w:rsidRPr="0026424E">
              <w:rPr>
                <w:rFonts w:hAnsi="Times New Roman" w:ascii="Times New Roman"/>
              </w:rPr>
              <w:t xml:space="preserve">, </w:t>
            </w:r>
            <w:r w:rsidRPr="0026424E">
              <w:rPr>
                <w:rFonts w:hAnsi="Times New Roman" w:ascii="Times New Roman"/>
                <w:noProof/>
              </w:rPr>
              <w:t>Varaždi</w:t>
            </w:r>
            <w:r w:rsidR="0014783D" w:rsidRPr="0026424E">
              <w:rPr>
                <w:rFonts w:hAnsi="Times New Roman" w:ascii="Times New Roman"/>
                <w:noProof/>
              </w:rPr>
              <w:t>n</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RENATO FONOVIĆ</w:t>
            </w:r>
            <w:r w:rsidRPr="0026424E">
              <w:rPr>
                <w:rFonts w:hAnsi="Times New Roman" w:ascii="Times New Roman"/>
              </w:rPr>
              <w:t xml:space="preserve">, OIB: </w:t>
            </w:r>
            <w:r w:rsidRPr="0026424E">
              <w:rPr>
                <w:rFonts w:hAnsi="Times New Roman" w:ascii="Times New Roman"/>
                <w:noProof/>
              </w:rPr>
              <w:t>18989279298</w:t>
            </w:r>
            <w:r w:rsidRPr="0026424E">
              <w:rPr>
                <w:rFonts w:hAnsi="Times New Roman" w:ascii="Times New Roman"/>
              </w:rPr>
              <w:t xml:space="preserve">, </w:t>
            </w:r>
            <w:r w:rsidRPr="0026424E">
              <w:rPr>
                <w:rFonts w:hAnsi="Times New Roman" w:ascii="Times New Roman"/>
                <w:noProof/>
              </w:rPr>
              <w:t>Pula</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ŽGANJER, obrt za ugostiteljstvo, trgovinu, mesarsku djelatnost i javni cestovni prijevoz, vl. Ivan Žganjer</w:t>
            </w:r>
            <w:r w:rsidRPr="0026424E">
              <w:rPr>
                <w:rFonts w:hAnsi="Times New Roman" w:ascii="Times New Roman"/>
              </w:rPr>
              <w:t xml:space="preserve">, OIB: </w:t>
            </w:r>
            <w:r w:rsidRPr="0026424E">
              <w:rPr>
                <w:rFonts w:hAnsi="Times New Roman" w:ascii="Times New Roman"/>
                <w:noProof/>
              </w:rPr>
              <w:t>96791215645</w:t>
            </w:r>
            <w:r w:rsidRPr="0026424E">
              <w:rPr>
                <w:rFonts w:hAnsi="Times New Roman" w:ascii="Times New Roman"/>
              </w:rPr>
              <w:t xml:space="preserve">, </w:t>
            </w:r>
            <w:r w:rsidRPr="0026424E">
              <w:rPr>
                <w:rFonts w:hAnsi="Times New Roman" w:ascii="Times New Roman"/>
                <w:noProof/>
              </w:rPr>
              <w:t>Ozalj</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noProof/>
              </w:rPr>
            </w:pPr>
            <w:r w:rsidRPr="0026424E">
              <w:rPr>
                <w:rFonts w:hAnsi="Times New Roman" w:ascii="Times New Roman"/>
                <w:noProof/>
              </w:rPr>
              <w:t>REVENA PLUS d.o.o.</w:t>
            </w:r>
            <w:r w:rsidRPr="0026424E">
              <w:rPr>
                <w:rFonts w:hAnsi="Times New Roman" w:ascii="Times New Roman"/>
              </w:rPr>
              <w:t xml:space="preserve">, OIB: </w:t>
            </w:r>
            <w:r w:rsidRPr="0026424E">
              <w:rPr>
                <w:rFonts w:hAnsi="Times New Roman" w:ascii="Times New Roman"/>
                <w:noProof/>
              </w:rPr>
              <w:t>56871876634</w:t>
            </w:r>
            <w:r w:rsidRPr="0026424E">
              <w:rPr>
                <w:rFonts w:hAnsi="Times New Roman" w:ascii="Times New Roman"/>
              </w:rPr>
              <w:t xml:space="preserve">, </w:t>
            </w:r>
            <w:r w:rsidRPr="0026424E">
              <w:rPr>
                <w:rFonts w:hAnsi="Times New Roman" w:ascii="Times New Roman"/>
                <w:noProof/>
              </w:rPr>
              <w:t>Duga Resa</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14783D" w:rsidR="0098761C" w:rsidRPr="0026424E">
            <w:pPr>
              <w:spacing w:before="60"/>
              <w:rPr>
                <w:rFonts w:hAnsi="Times New Roman" w:ascii="Times New Roman"/>
              </w:rPr>
            </w:pPr>
            <w:r w:rsidRPr="0026424E">
              <w:rPr>
                <w:rFonts w:hAnsi="Times New Roman" w:ascii="Times New Roman"/>
                <w:noProof/>
              </w:rPr>
              <w:t>RINA JADRAN d.o.o</w:t>
            </w:r>
            <w:r w:rsidRPr="0026424E">
              <w:rPr>
                <w:rFonts w:hAnsi="Times New Roman" w:ascii="Times New Roman"/>
              </w:rPr>
              <w:t xml:space="preserve">, OIB: </w:t>
            </w:r>
            <w:r w:rsidRPr="0026424E">
              <w:rPr>
                <w:rFonts w:hAnsi="Times New Roman" w:ascii="Times New Roman"/>
                <w:noProof/>
              </w:rPr>
              <w:t>19456226969</w:t>
            </w:r>
            <w:r w:rsidRPr="0026424E">
              <w:rPr>
                <w:rFonts w:hAnsi="Times New Roman" w:ascii="Times New Roman"/>
              </w:rPr>
              <w:t xml:space="preserve">, </w:t>
            </w:r>
            <w:r w:rsidRPr="0026424E">
              <w:rPr>
                <w:rFonts w:hAnsi="Times New Roman" w:ascii="Times New Roman"/>
                <w:noProof/>
              </w:rPr>
              <w:t>Pula</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14783D" w:rsidR="0098761C" w:rsidRPr="0026424E">
            <w:pPr>
              <w:spacing w:before="60"/>
              <w:rPr>
                <w:rFonts w:hAnsi="Times New Roman" w:ascii="Times New Roman"/>
              </w:rPr>
            </w:pPr>
            <w:r w:rsidRPr="0026424E">
              <w:rPr>
                <w:rFonts w:hAnsi="Times New Roman" w:ascii="Times New Roman"/>
                <w:noProof/>
              </w:rPr>
              <w:t>RINA Poland Sp. z o. o.</w:t>
            </w:r>
            <w:r w:rsidRPr="0026424E">
              <w:rPr>
                <w:rFonts w:hAnsi="Times New Roman" w:ascii="Times New Roman"/>
              </w:rPr>
              <w:t xml:space="preserve">, OIB: </w:t>
            </w:r>
            <w:r w:rsidRPr="0026424E">
              <w:rPr>
                <w:rFonts w:hAnsi="Times New Roman" w:ascii="Times New Roman"/>
                <w:noProof/>
              </w:rPr>
              <w:t>PL8512927827</w:t>
            </w:r>
            <w:r w:rsidRPr="0026424E">
              <w:rPr>
                <w:rFonts w:hAnsi="Times New Roman" w:ascii="Times New Roman"/>
              </w:rPr>
              <w:t xml:space="preserve">, </w:t>
            </w:r>
            <w:r w:rsidRPr="0026424E">
              <w:rPr>
                <w:rFonts w:hAnsi="Times New Roman" w:ascii="Times New Roman"/>
                <w:noProof/>
              </w:rPr>
              <w:t>Gdansk</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14783D" w:rsidR="0098761C" w:rsidRPr="0026424E">
            <w:pPr>
              <w:spacing w:before="60"/>
              <w:rPr>
                <w:rFonts w:hAnsi="Times New Roman" w:ascii="Times New Roman"/>
              </w:rPr>
            </w:pPr>
            <w:r w:rsidRPr="0026424E">
              <w:rPr>
                <w:rFonts w:hAnsi="Times New Roman" w:ascii="Times New Roman"/>
                <w:noProof/>
              </w:rPr>
              <w:t>RIO-ZAGREB d.o.o.</w:t>
            </w:r>
            <w:r w:rsidRPr="0026424E">
              <w:rPr>
                <w:rFonts w:hAnsi="Times New Roman" w:ascii="Times New Roman"/>
              </w:rPr>
              <w:t xml:space="preserve">, OIB: </w:t>
            </w:r>
            <w:r w:rsidRPr="0026424E">
              <w:rPr>
                <w:rFonts w:hAnsi="Times New Roman" w:ascii="Times New Roman"/>
                <w:noProof/>
              </w:rPr>
              <w:t>16651919552</w:t>
            </w:r>
            <w:r w:rsidRPr="0026424E">
              <w:rPr>
                <w:rFonts w:hAnsi="Times New Roman" w:ascii="Times New Roman"/>
              </w:rPr>
              <w:t xml:space="preserve">, </w:t>
            </w:r>
            <w:r w:rsidRPr="0026424E">
              <w:rPr>
                <w:rFonts w:hAnsi="Times New Roman" w:ascii="Times New Roman"/>
                <w:noProof/>
              </w:rPr>
              <w:t xml:space="preserve">Zagreb </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14783D" w:rsidR="0098761C" w:rsidRPr="0026424E">
            <w:pPr>
              <w:spacing w:before="60"/>
              <w:rPr>
                <w:rFonts w:hAnsi="Times New Roman" w:ascii="Times New Roman"/>
              </w:rPr>
            </w:pPr>
            <w:r w:rsidRPr="0026424E">
              <w:rPr>
                <w:rFonts w:hAnsi="Times New Roman" w:ascii="Times New Roman"/>
                <w:noProof/>
              </w:rPr>
              <w:t>RITTAL d.o.o.</w:t>
            </w:r>
            <w:r w:rsidRPr="0026424E">
              <w:rPr>
                <w:rFonts w:hAnsi="Times New Roman" w:ascii="Times New Roman"/>
              </w:rPr>
              <w:t xml:space="preserve">, OIB: </w:t>
            </w:r>
            <w:r w:rsidRPr="0026424E">
              <w:rPr>
                <w:rFonts w:hAnsi="Times New Roman" w:ascii="Times New Roman"/>
                <w:noProof/>
              </w:rPr>
              <w:t>52762270365</w:t>
            </w:r>
            <w:r w:rsidRPr="0026424E">
              <w:rPr>
                <w:rFonts w:hAnsi="Times New Roman" w:ascii="Times New Roman"/>
              </w:rPr>
              <w:t xml:space="preserve">, </w:t>
            </w:r>
            <w:r w:rsidRPr="0026424E">
              <w:rPr>
                <w:rFonts w:hAnsi="Times New Roman" w:ascii="Times New Roman"/>
                <w:noProof/>
              </w:rPr>
              <w:t>Zagreb</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14783D" w:rsidR="0098761C" w:rsidRPr="0026424E">
            <w:pPr>
              <w:spacing w:before="60"/>
              <w:rPr>
                <w:rFonts w:hAnsi="Times New Roman" w:ascii="Times New Roman"/>
              </w:rPr>
            </w:pPr>
            <w:r w:rsidRPr="0026424E">
              <w:rPr>
                <w:rFonts w:hAnsi="Times New Roman" w:ascii="Times New Roman"/>
                <w:noProof/>
              </w:rPr>
              <w:t>ROHRFLEX d. o. o.</w:t>
            </w:r>
            <w:r w:rsidRPr="0026424E">
              <w:rPr>
                <w:rFonts w:hAnsi="Times New Roman" w:ascii="Times New Roman"/>
              </w:rPr>
              <w:t xml:space="preserve">, OIB: </w:t>
            </w:r>
            <w:r w:rsidRPr="0026424E">
              <w:rPr>
                <w:rFonts w:hAnsi="Times New Roman" w:ascii="Times New Roman"/>
                <w:noProof/>
              </w:rPr>
              <w:t>25888672001</w:t>
            </w:r>
            <w:r w:rsidRPr="0026424E">
              <w:rPr>
                <w:rFonts w:hAnsi="Times New Roman" w:ascii="Times New Roman"/>
              </w:rPr>
              <w:t xml:space="preserve">, </w:t>
            </w:r>
            <w:r w:rsidRPr="0026424E">
              <w:rPr>
                <w:rFonts w:hAnsi="Times New Roman" w:ascii="Times New Roman"/>
                <w:noProof/>
              </w:rPr>
              <w:t>Slavonski Brod</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14783D" w:rsidR="0098761C" w:rsidRPr="0026424E">
            <w:pPr>
              <w:spacing w:before="60"/>
              <w:rPr>
                <w:rFonts w:hAnsi="Times New Roman" w:ascii="Times New Roman"/>
              </w:rPr>
            </w:pPr>
            <w:r w:rsidRPr="0026424E">
              <w:rPr>
                <w:rFonts w:hAnsi="Times New Roman" w:ascii="Times New Roman"/>
                <w:noProof/>
              </w:rPr>
              <w:t>RO-TEA d.o.o.</w:t>
            </w:r>
            <w:r w:rsidRPr="0026424E">
              <w:rPr>
                <w:rFonts w:hAnsi="Times New Roman" w:ascii="Times New Roman"/>
              </w:rPr>
              <w:t xml:space="preserve">, OIB: </w:t>
            </w:r>
            <w:r w:rsidRPr="0026424E">
              <w:rPr>
                <w:rFonts w:hAnsi="Times New Roman" w:ascii="Times New Roman"/>
                <w:noProof/>
              </w:rPr>
              <w:t>82282361229</w:t>
            </w:r>
            <w:r w:rsidRPr="0026424E">
              <w:rPr>
                <w:rFonts w:hAnsi="Times New Roman" w:ascii="Times New Roman"/>
              </w:rPr>
              <w:t xml:space="preserve">, </w:t>
            </w:r>
            <w:r w:rsidRPr="0026424E">
              <w:rPr>
                <w:rFonts w:hAnsi="Times New Roman" w:ascii="Times New Roman"/>
                <w:noProof/>
              </w:rPr>
              <w:t>Zagreb</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S&amp;T SLOVENIJA d.d.</w:t>
            </w:r>
            <w:r w:rsidRPr="0026424E">
              <w:rPr>
                <w:rFonts w:hAnsi="Times New Roman" w:ascii="Times New Roman"/>
              </w:rPr>
              <w:t xml:space="preserve">, OIB: </w:t>
            </w:r>
            <w:r w:rsidRPr="0026424E">
              <w:rPr>
                <w:rFonts w:hAnsi="Times New Roman" w:ascii="Times New Roman"/>
                <w:noProof/>
              </w:rPr>
              <w:t>99828118036</w:t>
            </w:r>
            <w:r w:rsidRPr="0026424E">
              <w:rPr>
                <w:rFonts w:hAnsi="Times New Roman" w:ascii="Times New Roman"/>
              </w:rPr>
              <w:t xml:space="preserve">, </w:t>
            </w:r>
            <w:r w:rsidRPr="0026424E">
              <w:rPr>
                <w:rFonts w:hAnsi="Times New Roman" w:ascii="Times New Roman"/>
                <w:noProof/>
              </w:rPr>
              <w:t>Ljubljana</w:t>
            </w:r>
            <w:r w:rsidRPr="0026424E">
              <w:rPr>
                <w:rFonts w:hAnsi="Times New Roman" w:ascii="Times New Roman"/>
              </w:rPr>
              <w:t xml:space="preserve">, </w:t>
            </w:r>
            <w:r w:rsidRPr="0026424E">
              <w:rPr>
                <w:rFonts w:hAnsi="Times New Roman" w:ascii="Times New Roman"/>
                <w:noProof/>
              </w:rPr>
              <w:t>Slovenija</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SA BIŠĆAN d.o.o.</w:t>
            </w:r>
            <w:r w:rsidRPr="0026424E">
              <w:rPr>
                <w:rFonts w:hAnsi="Times New Roman" w:ascii="Times New Roman"/>
              </w:rPr>
              <w:t xml:space="preserve">, OIB: </w:t>
            </w:r>
            <w:r w:rsidRPr="0026424E">
              <w:rPr>
                <w:rFonts w:hAnsi="Times New Roman" w:ascii="Times New Roman"/>
                <w:noProof/>
              </w:rPr>
              <w:t>14814013239</w:t>
            </w:r>
            <w:r w:rsidRPr="0026424E">
              <w:rPr>
                <w:rFonts w:hAnsi="Times New Roman" w:ascii="Times New Roman"/>
              </w:rPr>
              <w:t xml:space="preserve">, </w:t>
            </w:r>
            <w:r w:rsidRPr="0026424E">
              <w:rPr>
                <w:rFonts w:hAnsi="Times New Roman" w:ascii="Times New Roman"/>
                <w:noProof/>
              </w:rPr>
              <w:t>Duga Resa</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SCAM MARINE d.o.o.</w:t>
            </w:r>
            <w:r w:rsidRPr="0026424E">
              <w:rPr>
                <w:rFonts w:hAnsi="Times New Roman" w:ascii="Times New Roman"/>
              </w:rPr>
              <w:t xml:space="preserve">, OIB: </w:t>
            </w:r>
            <w:r w:rsidRPr="0026424E">
              <w:rPr>
                <w:rFonts w:hAnsi="Times New Roman" w:ascii="Times New Roman"/>
                <w:noProof/>
              </w:rPr>
              <w:t>60671571411</w:t>
            </w:r>
            <w:r w:rsidRPr="0026424E">
              <w:rPr>
                <w:rFonts w:hAnsi="Times New Roman" w:ascii="Times New Roman"/>
              </w:rPr>
              <w:t xml:space="preserve">, </w:t>
            </w:r>
            <w:r w:rsidRPr="0026424E">
              <w:rPr>
                <w:rFonts w:hAnsi="Times New Roman" w:ascii="Times New Roman"/>
                <w:noProof/>
              </w:rPr>
              <w:t>Viškovo</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14783D" w:rsidR="0098761C" w:rsidRPr="0026424E">
            <w:pPr>
              <w:spacing w:before="60"/>
              <w:rPr>
                <w:rFonts w:hAnsi="Times New Roman" w:ascii="Times New Roman"/>
              </w:rPr>
            </w:pPr>
            <w:r w:rsidRPr="0026424E">
              <w:rPr>
                <w:rFonts w:hAnsi="Times New Roman" w:ascii="Times New Roman"/>
                <w:noProof/>
              </w:rPr>
              <w:t>SCHENKER d.o.o.</w:t>
            </w:r>
            <w:r w:rsidRPr="0026424E">
              <w:rPr>
                <w:rFonts w:hAnsi="Times New Roman" w:ascii="Times New Roman"/>
              </w:rPr>
              <w:t xml:space="preserve">, OIB: </w:t>
            </w:r>
            <w:r w:rsidRPr="0026424E">
              <w:rPr>
                <w:rFonts w:hAnsi="Times New Roman" w:ascii="Times New Roman"/>
                <w:noProof/>
              </w:rPr>
              <w:t>51003352330</w:t>
            </w:r>
            <w:r w:rsidRPr="0026424E">
              <w:rPr>
                <w:rFonts w:hAnsi="Times New Roman" w:ascii="Times New Roman"/>
              </w:rPr>
              <w:t xml:space="preserve">, </w:t>
            </w:r>
            <w:r w:rsidRPr="0026424E">
              <w:rPr>
                <w:rFonts w:hAnsi="Times New Roman" w:ascii="Times New Roman"/>
                <w:noProof/>
              </w:rPr>
              <w:t>Rugvica</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14783D" w:rsidR="0098761C" w:rsidRPr="0026424E">
            <w:pPr>
              <w:spacing w:before="60"/>
              <w:rPr>
                <w:rFonts w:hAnsi="Times New Roman" w:ascii="Times New Roman"/>
              </w:rPr>
            </w:pPr>
            <w:r w:rsidRPr="0026424E">
              <w:rPr>
                <w:rFonts w:hAnsi="Times New Roman" w:ascii="Times New Roman"/>
                <w:noProof/>
              </w:rPr>
              <w:t>SCRIPTUM d.o.o.</w:t>
            </w:r>
            <w:r w:rsidRPr="0026424E">
              <w:rPr>
                <w:rFonts w:hAnsi="Times New Roman" w:ascii="Times New Roman"/>
              </w:rPr>
              <w:t xml:space="preserve">, OIB: </w:t>
            </w:r>
            <w:r w:rsidRPr="0026424E">
              <w:rPr>
                <w:rFonts w:hAnsi="Times New Roman" w:ascii="Times New Roman"/>
                <w:noProof/>
              </w:rPr>
              <w:t>78022605880</w:t>
            </w:r>
            <w:r w:rsidRPr="0026424E">
              <w:rPr>
                <w:rFonts w:hAnsi="Times New Roman" w:ascii="Times New Roman"/>
              </w:rPr>
              <w:t xml:space="preserve">, </w:t>
            </w:r>
            <w:r w:rsidRPr="0026424E">
              <w:rPr>
                <w:rFonts w:hAnsi="Times New Roman" w:ascii="Times New Roman"/>
                <w:noProof/>
              </w:rPr>
              <w:t>Pula</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14783D" w:rsidR="0098761C" w:rsidRPr="0026424E">
            <w:pPr>
              <w:spacing w:before="60"/>
              <w:rPr>
                <w:rFonts w:hAnsi="Times New Roman" w:ascii="Times New Roman"/>
              </w:rPr>
            </w:pPr>
            <w:r w:rsidRPr="0026424E">
              <w:rPr>
                <w:rFonts w:hAnsi="Times New Roman" w:ascii="Times New Roman"/>
                <w:noProof/>
              </w:rPr>
              <w:t>SHINJUNG CO,.LTD</w:t>
            </w:r>
            <w:r w:rsidRPr="0026424E">
              <w:rPr>
                <w:rFonts w:hAnsi="Times New Roman" w:ascii="Times New Roman"/>
              </w:rPr>
              <w:t xml:space="preserve">, </w:t>
            </w:r>
            <w:r w:rsidRPr="0026424E">
              <w:rPr>
                <w:rFonts w:hAnsi="Times New Roman" w:ascii="Times New Roman"/>
                <w:noProof/>
              </w:rPr>
              <w:t>Busan</w:t>
            </w:r>
            <w:r w:rsidRPr="0026424E">
              <w:rPr>
                <w:rFonts w:hAnsi="Times New Roman" w:ascii="Times New Roman"/>
              </w:rPr>
              <w:t xml:space="preserve">, </w:t>
            </w:r>
            <w:r w:rsidRPr="0026424E">
              <w:rPr>
                <w:rFonts w:hAnsi="Times New Roman" w:ascii="Times New Roman"/>
                <w:noProof/>
              </w:rPr>
              <w:t>Južna Koreja</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14783D" w:rsidR="0098761C" w:rsidRPr="0026424E">
            <w:pPr>
              <w:spacing w:before="60"/>
              <w:rPr>
                <w:rFonts w:hAnsi="Times New Roman" w:ascii="Times New Roman"/>
              </w:rPr>
            </w:pPr>
            <w:r w:rsidRPr="0026424E">
              <w:rPr>
                <w:rFonts w:hAnsi="Times New Roman" w:ascii="Times New Roman"/>
                <w:noProof/>
              </w:rPr>
              <w:t>SIMO LONČAR</w:t>
            </w:r>
            <w:r w:rsidRPr="0026424E">
              <w:rPr>
                <w:rFonts w:hAnsi="Times New Roman" w:ascii="Times New Roman"/>
              </w:rPr>
              <w:t xml:space="preserve">, OIB: </w:t>
            </w:r>
            <w:r w:rsidRPr="0026424E">
              <w:rPr>
                <w:rFonts w:hAnsi="Times New Roman" w:ascii="Times New Roman"/>
                <w:noProof/>
              </w:rPr>
              <w:t>55679660133</w:t>
            </w:r>
            <w:r w:rsidRPr="0026424E">
              <w:rPr>
                <w:rFonts w:hAnsi="Times New Roman" w:ascii="Times New Roman"/>
              </w:rPr>
              <w:t xml:space="preserve">, </w:t>
            </w:r>
            <w:r w:rsidRPr="0026424E">
              <w:rPr>
                <w:rFonts w:hAnsi="Times New Roman" w:ascii="Times New Roman"/>
                <w:noProof/>
              </w:rPr>
              <w:t>Zagreb</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SONGA Shipmanagement Limited</w:t>
            </w:r>
            <w:r w:rsidRPr="0026424E">
              <w:rPr>
                <w:rFonts w:hAnsi="Times New Roman" w:ascii="Times New Roman"/>
              </w:rPr>
              <w:t xml:space="preserve">, OIB: </w:t>
            </w:r>
            <w:r w:rsidRPr="0026424E">
              <w:rPr>
                <w:rFonts w:hAnsi="Times New Roman" w:ascii="Times New Roman"/>
                <w:noProof/>
              </w:rPr>
              <w:t>895120024</w:t>
            </w:r>
            <w:r w:rsidRPr="0026424E">
              <w:rPr>
                <w:rFonts w:hAnsi="Times New Roman" w:ascii="Times New Roman"/>
              </w:rPr>
              <w:t xml:space="preserve">, </w:t>
            </w:r>
            <w:r w:rsidRPr="0026424E">
              <w:rPr>
                <w:rFonts w:hAnsi="Times New Roman" w:ascii="Times New Roman"/>
                <w:noProof/>
              </w:rPr>
              <w:t xml:space="preserve"> Ujedinjeno Kraljevstvo</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SPECIJALISTIČKA ORD. MEDICINA RADA ŽELJKA ILIĆ, dr.med.spec.rada, MIRA LJEPOVIĆ, dr.med.spec.rada, NADA STRIKIĆ dr.med.spec.rada</w:t>
            </w:r>
            <w:r w:rsidRPr="0026424E">
              <w:rPr>
                <w:rFonts w:hAnsi="Times New Roman" w:ascii="Times New Roman"/>
              </w:rPr>
              <w:t xml:space="preserve">, OIB: </w:t>
            </w:r>
            <w:r w:rsidRPr="0026424E">
              <w:rPr>
                <w:rFonts w:hAnsi="Times New Roman" w:ascii="Times New Roman"/>
                <w:noProof/>
              </w:rPr>
              <w:t>50930563727</w:t>
            </w:r>
            <w:r w:rsidRPr="0026424E">
              <w:rPr>
                <w:rFonts w:hAnsi="Times New Roman" w:ascii="Times New Roman"/>
              </w:rPr>
              <w:t xml:space="preserve">, </w:t>
            </w:r>
            <w:r w:rsidRPr="0026424E">
              <w:rPr>
                <w:rFonts w:hAnsi="Times New Roman" w:ascii="Times New Roman"/>
                <w:noProof/>
              </w:rPr>
              <w:t>Karlovac</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SPIROFLEX d.o.o.</w:t>
            </w:r>
            <w:r w:rsidRPr="0026424E">
              <w:rPr>
                <w:rFonts w:hAnsi="Times New Roman" w:ascii="Times New Roman"/>
              </w:rPr>
              <w:t xml:space="preserve">, OIB: </w:t>
            </w:r>
            <w:r w:rsidRPr="0026424E">
              <w:rPr>
                <w:rFonts w:hAnsi="Times New Roman" w:ascii="Times New Roman"/>
                <w:noProof/>
              </w:rPr>
              <w:t>93551028470</w:t>
            </w:r>
            <w:r w:rsidRPr="0026424E">
              <w:rPr>
                <w:rFonts w:hAnsi="Times New Roman" w:ascii="Times New Roman"/>
              </w:rPr>
              <w:t xml:space="preserve">, </w:t>
            </w:r>
            <w:r w:rsidRPr="0026424E">
              <w:rPr>
                <w:rFonts w:hAnsi="Times New Roman" w:ascii="Times New Roman"/>
                <w:noProof/>
              </w:rPr>
              <w:t>Ruščica</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SRAKOVČIĆ d.o.o.</w:t>
            </w:r>
            <w:r w:rsidRPr="0026424E">
              <w:rPr>
                <w:rFonts w:hAnsi="Times New Roman" w:ascii="Times New Roman"/>
              </w:rPr>
              <w:t xml:space="preserve">, OIB: </w:t>
            </w:r>
            <w:r w:rsidRPr="0026424E">
              <w:rPr>
                <w:rFonts w:hAnsi="Times New Roman" w:ascii="Times New Roman"/>
                <w:noProof/>
              </w:rPr>
              <w:t>64204289689</w:t>
            </w:r>
            <w:r w:rsidRPr="0026424E">
              <w:rPr>
                <w:rFonts w:hAnsi="Times New Roman" w:ascii="Times New Roman"/>
              </w:rPr>
              <w:t xml:space="preserve">, </w:t>
            </w:r>
            <w:r w:rsidRPr="0026424E">
              <w:rPr>
                <w:rFonts w:hAnsi="Times New Roman" w:ascii="Times New Roman"/>
                <w:noProof/>
              </w:rPr>
              <w:t>Karlovac</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14783D" w:rsidR="0098761C" w:rsidRPr="0026424E">
            <w:pPr>
              <w:spacing w:before="60"/>
              <w:rPr>
                <w:rFonts w:hAnsi="Times New Roman" w:ascii="Times New Roman"/>
              </w:rPr>
            </w:pPr>
            <w:r w:rsidRPr="0026424E">
              <w:rPr>
                <w:rFonts w:hAnsi="Times New Roman" w:ascii="Times New Roman"/>
                <w:noProof/>
              </w:rPr>
              <w:t>SREDIŠNJE KLIRINŠKO DEPOZITARNO DRUŠTVO d.d.</w:t>
            </w:r>
            <w:r w:rsidRPr="0026424E">
              <w:rPr>
                <w:rFonts w:hAnsi="Times New Roman" w:ascii="Times New Roman"/>
              </w:rPr>
              <w:t xml:space="preserve">, OIB: </w:t>
            </w:r>
            <w:r w:rsidRPr="0026424E">
              <w:rPr>
                <w:rFonts w:hAnsi="Times New Roman" w:ascii="Times New Roman"/>
                <w:noProof/>
              </w:rPr>
              <w:t>64406809162</w:t>
            </w:r>
            <w:r w:rsidRPr="0026424E">
              <w:rPr>
                <w:rFonts w:hAnsi="Times New Roman" w:ascii="Times New Roman"/>
              </w:rPr>
              <w:t xml:space="preserve">, </w:t>
            </w:r>
            <w:r w:rsidRPr="0026424E">
              <w:rPr>
                <w:rFonts w:hAnsi="Times New Roman" w:ascii="Times New Roman"/>
                <w:noProof/>
              </w:rPr>
              <w:t>Zagreb</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14783D" w:rsidR="0098761C" w:rsidRPr="0026424E">
            <w:pPr>
              <w:spacing w:before="60"/>
              <w:rPr>
                <w:rFonts w:hAnsi="Times New Roman" w:ascii="Times New Roman"/>
              </w:rPr>
            </w:pPr>
            <w:r w:rsidRPr="0026424E">
              <w:rPr>
                <w:rFonts w:hAnsi="Times New Roman" w:ascii="Times New Roman"/>
                <w:noProof/>
              </w:rPr>
              <w:t>Staklarski obrt STAKLO FRANJIĆ, vl.  Marinko Franjić</w:t>
            </w:r>
            <w:r w:rsidRPr="0026424E">
              <w:rPr>
                <w:rFonts w:hAnsi="Times New Roman" w:ascii="Times New Roman"/>
              </w:rPr>
              <w:t xml:space="preserve">, OIB: </w:t>
            </w:r>
            <w:r w:rsidRPr="0026424E">
              <w:rPr>
                <w:rFonts w:hAnsi="Times New Roman" w:ascii="Times New Roman"/>
                <w:noProof/>
              </w:rPr>
              <w:t>50345511779</w:t>
            </w:r>
            <w:r w:rsidRPr="0026424E">
              <w:rPr>
                <w:rFonts w:hAnsi="Times New Roman" w:ascii="Times New Roman"/>
              </w:rPr>
              <w:t xml:space="preserve">, </w:t>
            </w:r>
            <w:r w:rsidRPr="0026424E">
              <w:rPr>
                <w:rFonts w:hAnsi="Times New Roman" w:ascii="Times New Roman"/>
                <w:noProof/>
              </w:rPr>
              <w:t>Karlovac</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STROJAR d.o.o.</w:t>
            </w:r>
            <w:r w:rsidRPr="0026424E">
              <w:rPr>
                <w:rFonts w:hAnsi="Times New Roman" w:ascii="Times New Roman"/>
              </w:rPr>
              <w:t xml:space="preserve">, OIB: </w:t>
            </w:r>
            <w:r w:rsidRPr="0026424E">
              <w:rPr>
                <w:rFonts w:hAnsi="Times New Roman" w:ascii="Times New Roman"/>
                <w:noProof/>
              </w:rPr>
              <w:t>32168945082</w:t>
            </w:r>
            <w:r w:rsidRPr="0026424E">
              <w:rPr>
                <w:rFonts w:hAnsi="Times New Roman" w:ascii="Times New Roman"/>
              </w:rPr>
              <w:t xml:space="preserve">, </w:t>
            </w:r>
            <w:r w:rsidRPr="0026424E">
              <w:rPr>
                <w:rFonts w:hAnsi="Times New Roman" w:ascii="Times New Roman"/>
                <w:noProof/>
              </w:rPr>
              <w:t>Gornja Bistra</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STROJOPROMET ZAGREB d.o.o.</w:t>
            </w:r>
            <w:r w:rsidRPr="0026424E">
              <w:rPr>
                <w:rFonts w:hAnsi="Times New Roman" w:ascii="Times New Roman"/>
              </w:rPr>
              <w:t xml:space="preserve">, OIB: </w:t>
            </w:r>
            <w:r w:rsidRPr="0026424E">
              <w:rPr>
                <w:rFonts w:hAnsi="Times New Roman" w:ascii="Times New Roman"/>
                <w:noProof/>
              </w:rPr>
              <w:t>97994010225</w:t>
            </w:r>
            <w:r w:rsidRPr="0026424E">
              <w:rPr>
                <w:rFonts w:hAnsi="Times New Roman" w:ascii="Times New Roman"/>
              </w:rPr>
              <w:t xml:space="preserve">, </w:t>
            </w:r>
            <w:r w:rsidRPr="0026424E">
              <w:rPr>
                <w:rFonts w:hAnsi="Times New Roman" w:ascii="Times New Roman"/>
                <w:noProof/>
              </w:rPr>
              <w:t>Zagreb</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STRUJIĆ &amp; CO. d.o.o.</w:t>
            </w:r>
            <w:r w:rsidRPr="0026424E">
              <w:rPr>
                <w:rFonts w:hAnsi="Times New Roman" w:ascii="Times New Roman"/>
              </w:rPr>
              <w:t xml:space="preserve">, OIB: </w:t>
            </w:r>
            <w:r w:rsidRPr="0026424E">
              <w:rPr>
                <w:rFonts w:hAnsi="Times New Roman" w:ascii="Times New Roman"/>
                <w:noProof/>
              </w:rPr>
              <w:t>97053122371</w:t>
            </w:r>
            <w:r w:rsidRPr="0026424E">
              <w:rPr>
                <w:rFonts w:hAnsi="Times New Roman" w:ascii="Times New Roman"/>
              </w:rPr>
              <w:t xml:space="preserve">, </w:t>
            </w:r>
            <w:r w:rsidRPr="0026424E">
              <w:rPr>
                <w:rFonts w:hAnsi="Times New Roman" w:ascii="Times New Roman"/>
                <w:noProof/>
              </w:rPr>
              <w:t>Zagreb</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STX HEAVY INDUSTRIES Co., Ltd</w:t>
            </w:r>
            <w:r w:rsidRPr="0026424E">
              <w:rPr>
                <w:rFonts w:hAnsi="Times New Roman" w:ascii="Times New Roman"/>
              </w:rPr>
              <w:t xml:space="preserve">, </w:t>
            </w:r>
            <w:r w:rsidRPr="0026424E">
              <w:rPr>
                <w:rFonts w:hAnsi="Times New Roman" w:ascii="Times New Roman"/>
                <w:noProof/>
              </w:rPr>
              <w:t>Changwon Gyungsangnam-do</w:t>
            </w:r>
            <w:r w:rsidRPr="0026424E">
              <w:rPr>
                <w:rFonts w:hAnsi="Times New Roman" w:ascii="Times New Roman"/>
              </w:rPr>
              <w:t xml:space="preserve">, </w:t>
            </w:r>
            <w:r w:rsidRPr="0026424E">
              <w:rPr>
                <w:rFonts w:hAnsi="Times New Roman" w:ascii="Times New Roman"/>
                <w:noProof/>
              </w:rPr>
              <w:t>Južna Koreja</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SVAN d.o.o.</w:t>
            </w:r>
            <w:r w:rsidRPr="0026424E">
              <w:rPr>
                <w:rFonts w:hAnsi="Times New Roman" w:ascii="Times New Roman"/>
              </w:rPr>
              <w:t xml:space="preserve">, OIB: </w:t>
            </w:r>
            <w:r w:rsidRPr="0026424E">
              <w:rPr>
                <w:rFonts w:hAnsi="Times New Roman" w:ascii="Times New Roman"/>
                <w:noProof/>
              </w:rPr>
              <w:t>1560383281</w:t>
            </w:r>
            <w:r w:rsidRPr="0026424E">
              <w:rPr>
                <w:rFonts w:hAnsi="Times New Roman" w:ascii="Times New Roman"/>
              </w:rPr>
              <w:t xml:space="preserve">, </w:t>
            </w:r>
            <w:r w:rsidRPr="0026424E">
              <w:rPr>
                <w:rFonts w:hAnsi="Times New Roman" w:ascii="Times New Roman"/>
                <w:noProof/>
              </w:rPr>
              <w:t>Karlovac</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ŠIMA-PLAST obrt za proizvodnju proizvoda od plastike vl. Ines Radočaj,</w:t>
            </w:r>
            <w:r w:rsidRPr="0026424E">
              <w:rPr>
                <w:rFonts w:hAnsi="Times New Roman" w:ascii="Times New Roman"/>
              </w:rPr>
              <w:t xml:space="preserve">, OIB: </w:t>
            </w:r>
            <w:r w:rsidRPr="0026424E">
              <w:rPr>
                <w:rFonts w:hAnsi="Times New Roman" w:ascii="Times New Roman"/>
                <w:noProof/>
              </w:rPr>
              <w:t>94001283365</w:t>
            </w:r>
            <w:r w:rsidRPr="0026424E">
              <w:rPr>
                <w:rFonts w:hAnsi="Times New Roman" w:ascii="Times New Roman"/>
              </w:rPr>
              <w:t xml:space="preserve">, </w:t>
            </w:r>
            <w:r w:rsidRPr="0026424E">
              <w:rPr>
                <w:rFonts w:hAnsi="Times New Roman" w:ascii="Times New Roman"/>
                <w:noProof/>
              </w:rPr>
              <w:t>Generalski Stol</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T3M d.o.o.</w:t>
            </w:r>
            <w:r w:rsidRPr="0026424E">
              <w:rPr>
                <w:rFonts w:hAnsi="Times New Roman" w:ascii="Times New Roman"/>
              </w:rPr>
              <w:t xml:space="preserve">, OIB: </w:t>
            </w:r>
            <w:r w:rsidRPr="0026424E">
              <w:rPr>
                <w:rFonts w:hAnsi="Times New Roman" w:ascii="Times New Roman"/>
                <w:noProof/>
              </w:rPr>
              <w:t>69284335655</w:t>
            </w:r>
            <w:r w:rsidRPr="0026424E">
              <w:rPr>
                <w:rFonts w:hAnsi="Times New Roman" w:ascii="Times New Roman"/>
              </w:rPr>
              <w:t xml:space="preserve">, </w:t>
            </w:r>
            <w:r w:rsidRPr="0026424E">
              <w:rPr>
                <w:rFonts w:hAnsi="Times New Roman" w:ascii="Times New Roman"/>
                <w:noProof/>
              </w:rPr>
              <w:t>Karlovac</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TAG-PROMET, obrt za proizvodnju, trgovinu, prijevoz i usluge, vl. Tomislav Galović</w:t>
            </w:r>
            <w:r w:rsidRPr="0026424E">
              <w:rPr>
                <w:rFonts w:hAnsi="Times New Roman" w:ascii="Times New Roman"/>
              </w:rPr>
              <w:t xml:space="preserve">, OIB: </w:t>
            </w:r>
            <w:r w:rsidRPr="0026424E">
              <w:rPr>
                <w:rFonts w:hAnsi="Times New Roman" w:ascii="Times New Roman"/>
                <w:noProof/>
              </w:rPr>
              <w:t>82265065266</w:t>
            </w:r>
            <w:r w:rsidRPr="0026424E">
              <w:rPr>
                <w:rFonts w:hAnsi="Times New Roman" w:ascii="Times New Roman"/>
              </w:rPr>
              <w:t xml:space="preserve">, </w:t>
            </w:r>
            <w:r w:rsidRPr="0026424E">
              <w:rPr>
                <w:rFonts w:hAnsi="Times New Roman" w:ascii="Times New Roman"/>
                <w:noProof/>
              </w:rPr>
              <w:t>Karlovac</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TEHNO PAL SERVIS, Obrt za servis i trgovinu na veliko i malo kućanskim aparatima i rezervnim dijelovima, vl. Branko Palajsa</w:t>
            </w:r>
            <w:r w:rsidRPr="0026424E">
              <w:rPr>
                <w:rFonts w:hAnsi="Times New Roman" w:ascii="Times New Roman"/>
              </w:rPr>
              <w:t xml:space="preserve">, OIB: </w:t>
            </w:r>
            <w:r w:rsidRPr="0026424E">
              <w:rPr>
                <w:rFonts w:hAnsi="Times New Roman" w:ascii="Times New Roman"/>
                <w:noProof/>
              </w:rPr>
              <w:t>27784173159</w:t>
            </w:r>
            <w:r w:rsidRPr="0026424E">
              <w:rPr>
                <w:rFonts w:hAnsi="Times New Roman" w:ascii="Times New Roman"/>
              </w:rPr>
              <w:t xml:space="preserve">, </w:t>
            </w:r>
            <w:r w:rsidRPr="0026424E">
              <w:rPr>
                <w:rFonts w:hAnsi="Times New Roman" w:ascii="Times New Roman"/>
                <w:noProof/>
              </w:rPr>
              <w:t>Karlovac</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TEHNOGUMA d.o.o.</w:t>
            </w:r>
            <w:r w:rsidRPr="0026424E">
              <w:rPr>
                <w:rFonts w:hAnsi="Times New Roman" w:ascii="Times New Roman"/>
              </w:rPr>
              <w:t xml:space="preserve">, OIB: </w:t>
            </w:r>
            <w:r w:rsidRPr="0026424E">
              <w:rPr>
                <w:rFonts w:hAnsi="Times New Roman" w:ascii="Times New Roman"/>
                <w:noProof/>
              </w:rPr>
              <w:t>38867318377</w:t>
            </w:r>
            <w:r w:rsidRPr="0026424E">
              <w:rPr>
                <w:rFonts w:hAnsi="Times New Roman" w:ascii="Times New Roman"/>
              </w:rPr>
              <w:t xml:space="preserve">, </w:t>
            </w:r>
            <w:r w:rsidRPr="0026424E">
              <w:rPr>
                <w:rFonts w:hAnsi="Times New Roman" w:ascii="Times New Roman"/>
                <w:noProof/>
              </w:rPr>
              <w:t>Zagreb</w:t>
            </w:r>
            <w:r w:rsidRPr="0026424E">
              <w:rPr>
                <w:rFonts w:hAnsi="Times New Roman" w:ascii="Times New Roman"/>
              </w:rPr>
              <w:t xml:space="preserve">, </w:t>
            </w:r>
            <w:r w:rsidRPr="0026424E">
              <w:rPr>
                <w:rFonts w:hAnsi="Times New Roman" w:ascii="Times New Roman"/>
                <w:noProof/>
              </w:rPr>
              <w:t>Obrtnička 1</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Obrt za tiskanje i kopiranje, Karolina Žalac</w:t>
            </w:r>
            <w:r w:rsidRPr="0026424E">
              <w:rPr>
                <w:rFonts w:hAnsi="Times New Roman" w:ascii="Times New Roman"/>
              </w:rPr>
              <w:t xml:space="preserve">, OIB: </w:t>
            </w:r>
            <w:r w:rsidRPr="0026424E">
              <w:rPr>
                <w:rFonts w:hAnsi="Times New Roman" w:ascii="Times New Roman"/>
                <w:noProof/>
              </w:rPr>
              <w:t>17949166682</w:t>
            </w:r>
            <w:r w:rsidRPr="0026424E">
              <w:rPr>
                <w:rFonts w:hAnsi="Times New Roman" w:ascii="Times New Roman"/>
              </w:rPr>
              <w:t xml:space="preserve">, </w:t>
            </w:r>
            <w:r w:rsidRPr="0026424E">
              <w:rPr>
                <w:rFonts w:hAnsi="Times New Roman" w:ascii="Times New Roman"/>
                <w:noProof/>
              </w:rPr>
              <w:t>Karlova</w:t>
            </w:r>
            <w:r w:rsidR="00E27867" w:rsidRPr="0026424E">
              <w:rPr>
                <w:rFonts w:hAnsi="Times New Roman" w:ascii="Times New Roman"/>
                <w:noProof/>
              </w:rPr>
              <w:t>c</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TOPOMATIKA d.o.o.</w:t>
            </w:r>
            <w:r w:rsidRPr="0026424E">
              <w:rPr>
                <w:rFonts w:hAnsi="Times New Roman" w:ascii="Times New Roman"/>
              </w:rPr>
              <w:t xml:space="preserve">, OIB: </w:t>
            </w:r>
            <w:r w:rsidRPr="0026424E">
              <w:rPr>
                <w:rFonts w:hAnsi="Times New Roman" w:ascii="Times New Roman"/>
                <w:noProof/>
              </w:rPr>
              <w:t>51475743156</w:t>
            </w:r>
            <w:r w:rsidRPr="0026424E">
              <w:rPr>
                <w:rFonts w:hAnsi="Times New Roman" w:ascii="Times New Roman"/>
              </w:rPr>
              <w:t xml:space="preserve">, </w:t>
            </w:r>
            <w:r w:rsidRPr="0026424E">
              <w:rPr>
                <w:rFonts w:hAnsi="Times New Roman" w:ascii="Times New Roman"/>
                <w:noProof/>
              </w:rPr>
              <w:t>Zagreb</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TPK NOVA d.o.o.</w:t>
            </w:r>
            <w:r w:rsidRPr="0026424E">
              <w:rPr>
                <w:rFonts w:hAnsi="Times New Roman" w:ascii="Times New Roman"/>
              </w:rPr>
              <w:t xml:space="preserve">, OIB: </w:t>
            </w:r>
            <w:r w:rsidRPr="0026424E">
              <w:rPr>
                <w:rFonts w:hAnsi="Times New Roman" w:ascii="Times New Roman"/>
                <w:noProof/>
              </w:rPr>
              <w:t>35512112386</w:t>
            </w:r>
            <w:r w:rsidRPr="0026424E">
              <w:rPr>
                <w:rFonts w:hAnsi="Times New Roman" w:ascii="Times New Roman"/>
              </w:rPr>
              <w:t xml:space="preserve">, </w:t>
            </w:r>
            <w:r w:rsidRPr="0026424E">
              <w:rPr>
                <w:rFonts w:hAnsi="Times New Roman" w:ascii="Times New Roman"/>
                <w:noProof/>
              </w:rPr>
              <w:t>Zagreb</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TRGOCENTAR SUTLIĆ d.o.o.</w:t>
            </w:r>
            <w:r w:rsidRPr="0026424E">
              <w:rPr>
                <w:rFonts w:hAnsi="Times New Roman" w:ascii="Times New Roman"/>
              </w:rPr>
              <w:t xml:space="preserve">, OIB: </w:t>
            </w:r>
            <w:r w:rsidRPr="0026424E">
              <w:rPr>
                <w:rFonts w:hAnsi="Times New Roman" w:ascii="Times New Roman"/>
                <w:noProof/>
              </w:rPr>
              <w:t>46264320623</w:t>
            </w:r>
            <w:r w:rsidRPr="0026424E">
              <w:rPr>
                <w:rFonts w:hAnsi="Times New Roman" w:ascii="Times New Roman"/>
              </w:rPr>
              <w:t xml:space="preserve">, </w:t>
            </w:r>
            <w:r w:rsidRPr="0026424E">
              <w:rPr>
                <w:rFonts w:hAnsi="Times New Roman" w:ascii="Times New Roman"/>
                <w:noProof/>
              </w:rPr>
              <w:t>Karlovac</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TRGOVAČKO-UGOSTITELJSKA ŠKOLA</w:t>
            </w:r>
            <w:r w:rsidRPr="0026424E">
              <w:rPr>
                <w:rFonts w:hAnsi="Times New Roman" w:ascii="Times New Roman"/>
              </w:rPr>
              <w:t xml:space="preserve">, OIB: </w:t>
            </w:r>
            <w:r w:rsidRPr="0026424E">
              <w:rPr>
                <w:rFonts w:hAnsi="Times New Roman" w:ascii="Times New Roman"/>
                <w:noProof/>
              </w:rPr>
              <w:t>96309520796</w:t>
            </w:r>
            <w:r w:rsidRPr="0026424E">
              <w:rPr>
                <w:rFonts w:hAnsi="Times New Roman" w:ascii="Times New Roman"/>
              </w:rPr>
              <w:t xml:space="preserve">, </w:t>
            </w:r>
            <w:r w:rsidRPr="0026424E">
              <w:rPr>
                <w:rFonts w:hAnsi="Times New Roman" w:ascii="Times New Roman"/>
                <w:noProof/>
              </w:rPr>
              <w:t>Karlovac</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TRIGLAV OSIGURANJE d.d.</w:t>
            </w:r>
            <w:r w:rsidRPr="0026424E">
              <w:rPr>
                <w:rFonts w:hAnsi="Times New Roman" w:ascii="Times New Roman"/>
              </w:rPr>
              <w:t xml:space="preserve">, OIB: </w:t>
            </w:r>
            <w:r w:rsidRPr="0026424E">
              <w:rPr>
                <w:rFonts w:hAnsi="Times New Roman" w:ascii="Times New Roman"/>
                <w:noProof/>
              </w:rPr>
              <w:t>29743547503</w:t>
            </w:r>
            <w:r w:rsidRPr="0026424E">
              <w:rPr>
                <w:rFonts w:hAnsi="Times New Roman" w:ascii="Times New Roman"/>
              </w:rPr>
              <w:t xml:space="preserve">, </w:t>
            </w:r>
            <w:r w:rsidRPr="0026424E">
              <w:rPr>
                <w:rFonts w:hAnsi="Times New Roman" w:ascii="Times New Roman"/>
                <w:noProof/>
              </w:rPr>
              <w:t>Zagreb</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TRŽOK MIROSLAV</w:t>
            </w:r>
            <w:r w:rsidRPr="0026424E">
              <w:rPr>
                <w:rFonts w:hAnsi="Times New Roman" w:ascii="Times New Roman"/>
              </w:rPr>
              <w:t xml:space="preserve">, OIB: </w:t>
            </w:r>
            <w:r w:rsidRPr="0026424E">
              <w:rPr>
                <w:rFonts w:hAnsi="Times New Roman" w:ascii="Times New Roman"/>
                <w:noProof/>
              </w:rPr>
              <w:t>51489973884</w:t>
            </w:r>
            <w:r w:rsidRPr="0026424E">
              <w:rPr>
                <w:rFonts w:hAnsi="Times New Roman" w:ascii="Times New Roman"/>
              </w:rPr>
              <w:t xml:space="preserve">, </w:t>
            </w:r>
            <w:r w:rsidRPr="0026424E">
              <w:rPr>
                <w:rFonts w:hAnsi="Times New Roman" w:ascii="Times New Roman"/>
                <w:noProof/>
              </w:rPr>
              <w:t>Karlovac</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TSM INTERNATIONAL LTD</w:t>
            </w:r>
            <w:r w:rsidRPr="0026424E">
              <w:rPr>
                <w:rFonts w:hAnsi="Times New Roman" w:ascii="Times New Roman"/>
              </w:rPr>
              <w:t xml:space="preserve">, </w:t>
            </w:r>
            <w:r w:rsidRPr="0026424E">
              <w:rPr>
                <w:rFonts w:hAnsi="Times New Roman" w:ascii="Times New Roman"/>
                <w:noProof/>
              </w:rPr>
              <w:t>Hamilton</w:t>
            </w:r>
            <w:r w:rsidRPr="0026424E">
              <w:rPr>
                <w:rFonts w:hAnsi="Times New Roman" w:ascii="Times New Roman"/>
              </w:rPr>
              <w:t xml:space="preserve">, </w:t>
            </w:r>
            <w:r w:rsidRPr="0026424E">
              <w:rPr>
                <w:rFonts w:hAnsi="Times New Roman" w:ascii="Times New Roman"/>
                <w:noProof/>
              </w:rPr>
              <w:t>Bermuda</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TVORNICA PLINSKIH TURBINA d.o.o.</w:t>
            </w:r>
            <w:r w:rsidRPr="0026424E">
              <w:rPr>
                <w:rFonts w:hAnsi="Times New Roman" w:ascii="Times New Roman"/>
              </w:rPr>
              <w:t xml:space="preserve">, OIB: </w:t>
            </w:r>
            <w:r w:rsidRPr="0026424E">
              <w:rPr>
                <w:rFonts w:hAnsi="Times New Roman" w:ascii="Times New Roman"/>
                <w:noProof/>
              </w:rPr>
              <w:t>01294344842</w:t>
            </w:r>
            <w:r w:rsidRPr="0026424E">
              <w:rPr>
                <w:rFonts w:hAnsi="Times New Roman" w:ascii="Times New Roman"/>
              </w:rPr>
              <w:t xml:space="preserve">, </w:t>
            </w:r>
            <w:r w:rsidRPr="0026424E">
              <w:rPr>
                <w:rFonts w:hAnsi="Times New Roman" w:ascii="Times New Roman"/>
                <w:noProof/>
              </w:rPr>
              <w:t>Karlovac</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UDRUGA INOVATORA KARLOVAČKE ŽUPANIJE</w:t>
            </w:r>
            <w:r w:rsidRPr="0026424E">
              <w:rPr>
                <w:rFonts w:hAnsi="Times New Roman" w:ascii="Times New Roman"/>
              </w:rPr>
              <w:t xml:space="preserve">, OIB: </w:t>
            </w:r>
            <w:r w:rsidRPr="0026424E">
              <w:rPr>
                <w:rFonts w:hAnsi="Times New Roman" w:ascii="Times New Roman"/>
                <w:noProof/>
              </w:rPr>
              <w:t>29689311953</w:t>
            </w:r>
            <w:r w:rsidRPr="0026424E">
              <w:rPr>
                <w:rFonts w:hAnsi="Times New Roman" w:ascii="Times New Roman"/>
              </w:rPr>
              <w:t xml:space="preserve">, </w:t>
            </w:r>
            <w:r w:rsidRPr="0026424E">
              <w:rPr>
                <w:rFonts w:hAnsi="Times New Roman" w:ascii="Times New Roman"/>
                <w:noProof/>
              </w:rPr>
              <w:t>Karlovac</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UGOSTITELJSKI OBRT DINO I DENIS vl. Mira Karić</w:t>
            </w:r>
            <w:r w:rsidRPr="0026424E">
              <w:rPr>
                <w:rFonts w:hAnsi="Times New Roman" w:ascii="Times New Roman"/>
              </w:rPr>
              <w:t xml:space="preserve">, OIB: </w:t>
            </w:r>
            <w:r w:rsidRPr="0026424E">
              <w:rPr>
                <w:rFonts w:hAnsi="Times New Roman" w:ascii="Times New Roman"/>
                <w:noProof/>
              </w:rPr>
              <w:t>68268297233</w:t>
            </w:r>
            <w:r w:rsidRPr="0026424E">
              <w:rPr>
                <w:rFonts w:hAnsi="Times New Roman" w:ascii="Times New Roman"/>
              </w:rPr>
              <w:t xml:space="preserve">, </w:t>
            </w:r>
            <w:r w:rsidRPr="0026424E">
              <w:rPr>
                <w:rFonts w:hAnsi="Times New Roman" w:ascii="Times New Roman"/>
                <w:noProof/>
              </w:rPr>
              <w:t>Karlovac</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ULJANIK BRODOGRADILIŠTE d.d.</w:t>
            </w:r>
            <w:r w:rsidRPr="0026424E">
              <w:rPr>
                <w:rFonts w:hAnsi="Times New Roman" w:ascii="Times New Roman"/>
              </w:rPr>
              <w:t xml:space="preserve">, OIB: </w:t>
            </w:r>
            <w:r w:rsidRPr="0026424E">
              <w:rPr>
                <w:rFonts w:hAnsi="Times New Roman" w:ascii="Times New Roman"/>
                <w:noProof/>
              </w:rPr>
              <w:t>21764428190</w:t>
            </w:r>
            <w:r w:rsidRPr="0026424E">
              <w:rPr>
                <w:rFonts w:hAnsi="Times New Roman" w:ascii="Times New Roman"/>
              </w:rPr>
              <w:t xml:space="preserve">, </w:t>
            </w:r>
            <w:r w:rsidRPr="0026424E">
              <w:rPr>
                <w:rFonts w:hAnsi="Times New Roman" w:ascii="Times New Roman"/>
                <w:noProof/>
              </w:rPr>
              <w:t>Pula</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98761C" w:rsidR="0098761C" w:rsidRPr="0026424E">
            <w:pPr>
              <w:spacing w:before="60"/>
              <w:rPr>
                <w:rFonts w:hAnsi="Times New Roman" w:ascii="Times New Roman"/>
              </w:rPr>
            </w:pPr>
            <w:r w:rsidRPr="0026424E">
              <w:rPr>
                <w:rFonts w:hAnsi="Times New Roman" w:ascii="Times New Roman"/>
                <w:noProof/>
              </w:rPr>
              <w:t>ULJANIK d.d.</w:t>
            </w:r>
            <w:r w:rsidRPr="0026424E">
              <w:rPr>
                <w:rFonts w:hAnsi="Times New Roman" w:ascii="Times New Roman"/>
              </w:rPr>
              <w:t xml:space="preserve">, OIB: </w:t>
            </w:r>
            <w:r w:rsidRPr="0026424E">
              <w:rPr>
                <w:rFonts w:hAnsi="Times New Roman" w:ascii="Times New Roman"/>
                <w:noProof/>
              </w:rPr>
              <w:t>56243843109</w:t>
            </w:r>
            <w:r w:rsidRPr="0026424E">
              <w:rPr>
                <w:rFonts w:hAnsi="Times New Roman" w:ascii="Times New Roman"/>
              </w:rPr>
              <w:t xml:space="preserve">, </w:t>
            </w:r>
            <w:r w:rsidRPr="0026424E">
              <w:rPr>
                <w:rFonts w:hAnsi="Times New Roman" w:ascii="Times New Roman"/>
                <w:noProof/>
              </w:rPr>
              <w:t>Pula</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98761C" w:rsidR="0098761C" w:rsidRPr="0026424E">
            <w:pPr>
              <w:spacing w:before="60"/>
              <w:rPr>
                <w:rFonts w:hAnsi="Times New Roman" w:ascii="Times New Roman"/>
              </w:rPr>
            </w:pPr>
            <w:r w:rsidRPr="0026424E">
              <w:rPr>
                <w:rFonts w:hAnsi="Times New Roman" w:ascii="Times New Roman"/>
                <w:noProof/>
              </w:rPr>
              <w:t>UNICUT d.o.o.</w:t>
            </w:r>
            <w:r w:rsidRPr="0026424E">
              <w:rPr>
                <w:rFonts w:hAnsi="Times New Roman" w:ascii="Times New Roman"/>
              </w:rPr>
              <w:t xml:space="preserve">, OIB: </w:t>
            </w:r>
            <w:r w:rsidRPr="0026424E">
              <w:rPr>
                <w:rFonts w:hAnsi="Times New Roman" w:ascii="Times New Roman"/>
                <w:noProof/>
              </w:rPr>
              <w:t>99506463595</w:t>
            </w:r>
            <w:r w:rsidRPr="0026424E">
              <w:rPr>
                <w:rFonts w:hAnsi="Times New Roman" w:ascii="Times New Roman"/>
              </w:rPr>
              <w:t xml:space="preserve">, </w:t>
            </w:r>
            <w:r w:rsidRPr="0026424E">
              <w:rPr>
                <w:rFonts w:hAnsi="Times New Roman" w:ascii="Times New Roman"/>
                <w:noProof/>
              </w:rPr>
              <w:t>Pula</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98761C" w:rsidR="0098761C" w:rsidRPr="0026424E">
            <w:pPr>
              <w:spacing w:before="60"/>
              <w:rPr>
                <w:rFonts w:hAnsi="Times New Roman" w:ascii="Times New Roman"/>
              </w:rPr>
            </w:pPr>
            <w:r w:rsidRPr="0026424E">
              <w:rPr>
                <w:rFonts w:hAnsi="Times New Roman" w:ascii="Times New Roman"/>
                <w:noProof/>
              </w:rPr>
              <w:t>UNIMEX d.o.o.</w:t>
            </w:r>
            <w:r w:rsidRPr="0026424E">
              <w:rPr>
                <w:rFonts w:hAnsi="Times New Roman" w:ascii="Times New Roman"/>
              </w:rPr>
              <w:t xml:space="preserve">, OIB: </w:t>
            </w:r>
            <w:r w:rsidRPr="0026424E">
              <w:rPr>
                <w:rFonts w:hAnsi="Times New Roman" w:ascii="Times New Roman"/>
                <w:noProof/>
              </w:rPr>
              <w:t>60382881936</w:t>
            </w:r>
            <w:r w:rsidRPr="0026424E">
              <w:rPr>
                <w:rFonts w:hAnsi="Times New Roman" w:ascii="Times New Roman"/>
              </w:rPr>
              <w:t xml:space="preserve">, </w:t>
            </w:r>
            <w:r w:rsidRPr="0026424E">
              <w:rPr>
                <w:rFonts w:hAnsi="Times New Roman" w:ascii="Times New Roman"/>
                <w:noProof/>
              </w:rPr>
              <w:t>Sveta Nedelja</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98761C" w:rsidR="0098761C" w:rsidRPr="0026424E">
            <w:pPr>
              <w:spacing w:before="60"/>
              <w:rPr>
                <w:rFonts w:hAnsi="Times New Roman" w:ascii="Times New Roman"/>
              </w:rPr>
            </w:pPr>
            <w:r w:rsidRPr="0026424E">
              <w:rPr>
                <w:rFonts w:hAnsi="Times New Roman" w:ascii="Times New Roman"/>
                <w:noProof/>
              </w:rPr>
              <w:t>UNIQA OSIGURANJE d.d.</w:t>
            </w:r>
            <w:r w:rsidRPr="0026424E">
              <w:rPr>
                <w:rFonts w:hAnsi="Times New Roman" w:ascii="Times New Roman"/>
              </w:rPr>
              <w:t xml:space="preserve">, OIB: </w:t>
            </w:r>
            <w:r w:rsidRPr="0026424E">
              <w:rPr>
                <w:rFonts w:hAnsi="Times New Roman" w:ascii="Times New Roman"/>
                <w:noProof/>
              </w:rPr>
              <w:t>75665455333</w:t>
            </w:r>
            <w:r w:rsidRPr="0026424E">
              <w:rPr>
                <w:rFonts w:hAnsi="Times New Roman" w:ascii="Times New Roman"/>
              </w:rPr>
              <w:t xml:space="preserve">, </w:t>
            </w:r>
            <w:r w:rsidRPr="0026424E">
              <w:rPr>
                <w:rFonts w:hAnsi="Times New Roman" w:ascii="Times New Roman"/>
                <w:noProof/>
              </w:rPr>
              <w:t>Zagreb</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98761C" w:rsidR="0098761C" w:rsidRPr="0026424E">
            <w:pPr>
              <w:spacing w:before="60"/>
              <w:rPr>
                <w:rFonts w:hAnsi="Times New Roman" w:ascii="Times New Roman"/>
              </w:rPr>
            </w:pPr>
            <w:r w:rsidRPr="0026424E">
              <w:rPr>
                <w:rFonts w:hAnsi="Times New Roman" w:ascii="Times New Roman"/>
                <w:noProof/>
              </w:rPr>
              <w:t>VAGOTEHNA, d.o.o.</w:t>
            </w:r>
            <w:r w:rsidRPr="0026424E">
              <w:rPr>
                <w:rFonts w:hAnsi="Times New Roman" w:ascii="Times New Roman"/>
              </w:rPr>
              <w:t xml:space="preserve">, OIB: </w:t>
            </w:r>
            <w:r w:rsidRPr="0026424E">
              <w:rPr>
                <w:rFonts w:hAnsi="Times New Roman" w:ascii="Times New Roman"/>
                <w:noProof/>
              </w:rPr>
              <w:t>27383680909</w:t>
            </w:r>
            <w:r w:rsidRPr="0026424E">
              <w:rPr>
                <w:rFonts w:hAnsi="Times New Roman" w:ascii="Times New Roman"/>
              </w:rPr>
              <w:t xml:space="preserve">, </w:t>
            </w:r>
            <w:r w:rsidRPr="0026424E">
              <w:rPr>
                <w:rFonts w:hAnsi="Times New Roman" w:ascii="Times New Roman"/>
                <w:noProof/>
              </w:rPr>
              <w:t>Karlovac</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98761C" w:rsidR="0098761C" w:rsidRPr="0026424E">
            <w:pPr>
              <w:spacing w:before="60"/>
              <w:rPr>
                <w:rFonts w:hAnsi="Times New Roman" w:ascii="Times New Roman"/>
              </w:rPr>
            </w:pPr>
            <w:r w:rsidRPr="0026424E">
              <w:rPr>
                <w:rFonts w:hAnsi="Times New Roman" w:ascii="Times New Roman"/>
                <w:noProof/>
              </w:rPr>
              <w:t>VELEBIT OSIGURANJE d.d.</w:t>
            </w:r>
            <w:r w:rsidRPr="0026424E">
              <w:rPr>
                <w:rFonts w:hAnsi="Times New Roman" w:ascii="Times New Roman"/>
              </w:rPr>
              <w:t xml:space="preserve">, OIB: </w:t>
            </w:r>
            <w:r w:rsidRPr="0026424E">
              <w:rPr>
                <w:rFonts w:hAnsi="Times New Roman" w:ascii="Times New Roman"/>
                <w:noProof/>
              </w:rPr>
              <w:t>42098054984</w:t>
            </w:r>
            <w:r w:rsidRPr="0026424E">
              <w:rPr>
                <w:rFonts w:hAnsi="Times New Roman" w:ascii="Times New Roman"/>
              </w:rPr>
              <w:t xml:space="preserve">, </w:t>
            </w:r>
            <w:r w:rsidRPr="0026424E">
              <w:rPr>
                <w:rFonts w:hAnsi="Times New Roman" w:ascii="Times New Roman"/>
                <w:noProof/>
              </w:rPr>
              <w:t>Zagreb</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VELEUČILIŠTE U KARLOVCU</w:t>
            </w:r>
            <w:r w:rsidRPr="0026424E">
              <w:rPr>
                <w:rFonts w:hAnsi="Times New Roman" w:ascii="Times New Roman"/>
              </w:rPr>
              <w:t xml:space="preserve">, OIB: </w:t>
            </w:r>
            <w:r w:rsidRPr="0026424E">
              <w:rPr>
                <w:rFonts w:hAnsi="Times New Roman" w:ascii="Times New Roman"/>
                <w:noProof/>
              </w:rPr>
              <w:t>62820859976</w:t>
            </w:r>
            <w:r w:rsidRPr="0026424E">
              <w:rPr>
                <w:rFonts w:hAnsi="Times New Roman" w:ascii="Times New Roman"/>
              </w:rPr>
              <w:t xml:space="preserve">, </w:t>
            </w:r>
            <w:r w:rsidRPr="0026424E">
              <w:rPr>
                <w:rFonts w:hAnsi="Times New Roman" w:ascii="Times New Roman"/>
                <w:noProof/>
              </w:rPr>
              <w:t>Karlovac</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VELJKO GRBAC</w:t>
            </w:r>
            <w:r w:rsidRPr="0026424E">
              <w:rPr>
                <w:rFonts w:hAnsi="Times New Roman" w:ascii="Times New Roman"/>
              </w:rPr>
              <w:t xml:space="preserve">, OIB: </w:t>
            </w:r>
            <w:r w:rsidRPr="0026424E">
              <w:rPr>
                <w:rFonts w:hAnsi="Times New Roman" w:ascii="Times New Roman"/>
                <w:noProof/>
              </w:rPr>
              <w:t>67285653920</w:t>
            </w:r>
            <w:r w:rsidRPr="0026424E">
              <w:rPr>
                <w:rFonts w:hAnsi="Times New Roman" w:ascii="Times New Roman"/>
              </w:rPr>
              <w:t xml:space="preserve">, </w:t>
            </w:r>
            <w:r w:rsidRPr="0026424E">
              <w:rPr>
                <w:rFonts w:hAnsi="Times New Roman" w:ascii="Times New Roman"/>
                <w:noProof/>
              </w:rPr>
              <w:t>Pula</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VLATKO BENKOVIĆ</w:t>
            </w:r>
            <w:r w:rsidRPr="0026424E">
              <w:rPr>
                <w:rFonts w:hAnsi="Times New Roman" w:ascii="Times New Roman"/>
              </w:rPr>
              <w:t xml:space="preserve">, OIB: </w:t>
            </w:r>
            <w:r w:rsidRPr="0026424E">
              <w:rPr>
                <w:rFonts w:hAnsi="Times New Roman" w:ascii="Times New Roman"/>
                <w:noProof/>
              </w:rPr>
              <w:t>98293029257</w:t>
            </w:r>
            <w:r w:rsidRPr="0026424E">
              <w:rPr>
                <w:rFonts w:hAnsi="Times New Roman" w:ascii="Times New Roman"/>
              </w:rPr>
              <w:t xml:space="preserve">, </w:t>
            </w:r>
            <w:r w:rsidRPr="0026424E">
              <w:rPr>
                <w:rFonts w:hAnsi="Times New Roman" w:ascii="Times New Roman"/>
                <w:noProof/>
              </w:rPr>
              <w:t>Duga Resa</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Vodoinstalaterski obrt VODA, vl. Željko Vuković</w:t>
            </w:r>
            <w:r w:rsidRPr="0026424E">
              <w:rPr>
                <w:rFonts w:hAnsi="Times New Roman" w:ascii="Times New Roman"/>
              </w:rPr>
              <w:t xml:space="preserve">, OIB: </w:t>
            </w:r>
            <w:r w:rsidRPr="0026424E">
              <w:rPr>
                <w:rFonts w:hAnsi="Times New Roman" w:ascii="Times New Roman"/>
                <w:noProof/>
              </w:rPr>
              <w:t>37353237172</w:t>
            </w:r>
            <w:r w:rsidRPr="0026424E">
              <w:rPr>
                <w:rFonts w:hAnsi="Times New Roman" w:ascii="Times New Roman"/>
              </w:rPr>
              <w:t xml:space="preserve">, </w:t>
            </w:r>
            <w:r w:rsidRPr="0026424E">
              <w:rPr>
                <w:rFonts w:hAnsi="Times New Roman" w:ascii="Times New Roman"/>
                <w:noProof/>
              </w:rPr>
              <w:t>Karlovac</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VODOVOD I KANALIZACIJA d.o.o.</w:t>
            </w:r>
            <w:r w:rsidRPr="0026424E">
              <w:rPr>
                <w:rFonts w:hAnsi="Times New Roman" w:ascii="Times New Roman"/>
              </w:rPr>
              <w:t xml:space="preserve">, OIB: </w:t>
            </w:r>
            <w:r w:rsidRPr="0026424E">
              <w:rPr>
                <w:rFonts w:hAnsi="Times New Roman" w:ascii="Times New Roman"/>
                <w:noProof/>
              </w:rPr>
              <w:t>65617396824</w:t>
            </w:r>
            <w:r w:rsidRPr="0026424E">
              <w:rPr>
                <w:rFonts w:hAnsi="Times New Roman" w:ascii="Times New Roman"/>
              </w:rPr>
              <w:t xml:space="preserve">, </w:t>
            </w:r>
            <w:r w:rsidRPr="0026424E">
              <w:rPr>
                <w:rFonts w:hAnsi="Times New Roman" w:ascii="Times New Roman"/>
                <w:noProof/>
              </w:rPr>
              <w:t>Karlovac</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VTN FRITZ DÜSSELDORF GmbH</w:t>
            </w:r>
            <w:r w:rsidRPr="0026424E">
              <w:rPr>
                <w:rFonts w:hAnsi="Times New Roman" w:ascii="Times New Roman"/>
              </w:rPr>
              <w:t xml:space="preserve">, OIB: </w:t>
            </w:r>
            <w:r w:rsidRPr="0026424E">
              <w:rPr>
                <w:rFonts w:hAnsi="Times New Roman" w:ascii="Times New Roman"/>
                <w:noProof/>
              </w:rPr>
              <w:t>DE812393487</w:t>
            </w:r>
            <w:r w:rsidRPr="0026424E">
              <w:rPr>
                <w:rFonts w:hAnsi="Times New Roman" w:ascii="Times New Roman"/>
              </w:rPr>
              <w:t xml:space="preserve">, </w:t>
            </w:r>
            <w:r w:rsidRPr="0026424E">
              <w:rPr>
                <w:rFonts w:hAnsi="Times New Roman" w:ascii="Times New Roman"/>
                <w:noProof/>
              </w:rPr>
              <w:t xml:space="preserve"> Njemačka</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WELM GmbH</w:t>
            </w:r>
            <w:r w:rsidRPr="0026424E">
              <w:rPr>
                <w:rFonts w:hAnsi="Times New Roman" w:ascii="Times New Roman"/>
              </w:rPr>
              <w:t xml:space="preserve">, OIB: </w:t>
            </w:r>
            <w:r w:rsidRPr="0026424E">
              <w:rPr>
                <w:rFonts w:hAnsi="Times New Roman" w:ascii="Times New Roman"/>
                <w:noProof/>
              </w:rPr>
              <w:t>DE129497100</w:t>
            </w:r>
            <w:r w:rsidRPr="0026424E">
              <w:rPr>
                <w:rFonts w:hAnsi="Times New Roman" w:ascii="Times New Roman"/>
              </w:rPr>
              <w:t>,</w:t>
            </w:r>
            <w:r w:rsidRPr="0026424E">
              <w:rPr>
                <w:rFonts w:hAnsi="Times New Roman" w:ascii="Times New Roman"/>
                <w:noProof/>
              </w:rPr>
              <w:t xml:space="preserve"> Njemačka</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WOLF TEHNOLOGIJE d.o.o.</w:t>
            </w:r>
            <w:r w:rsidRPr="0026424E">
              <w:rPr>
                <w:rFonts w:hAnsi="Times New Roman" w:ascii="Times New Roman"/>
              </w:rPr>
              <w:t xml:space="preserve">, OIB: </w:t>
            </w:r>
            <w:r w:rsidRPr="0026424E">
              <w:rPr>
                <w:rFonts w:hAnsi="Times New Roman" w:ascii="Times New Roman"/>
                <w:noProof/>
              </w:rPr>
              <w:t>50185223767</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YAMAZAKI MAZAK CENTRAL EUROPE s.r.o</w:t>
            </w:r>
            <w:r w:rsidRPr="0026424E">
              <w:rPr>
                <w:rFonts w:hAnsi="Times New Roman" w:ascii="Times New Roman"/>
              </w:rPr>
              <w:t xml:space="preserve">, OIB: </w:t>
            </w:r>
            <w:r w:rsidRPr="0026424E">
              <w:rPr>
                <w:rFonts w:hAnsi="Times New Roman" w:ascii="Times New Roman"/>
                <w:noProof/>
              </w:rPr>
              <w:t>CZ27121453</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ZAF MEDIATOR  d.o.o.</w:t>
            </w:r>
            <w:r w:rsidRPr="0026424E">
              <w:rPr>
                <w:rFonts w:hAnsi="Times New Roman" w:ascii="Times New Roman"/>
              </w:rPr>
              <w:t xml:space="preserve">, OIB: </w:t>
            </w:r>
            <w:r w:rsidRPr="0026424E">
              <w:rPr>
                <w:rFonts w:hAnsi="Times New Roman" w:ascii="Times New Roman"/>
                <w:noProof/>
              </w:rPr>
              <w:t>99842193639</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ZAGREB DATA d.o.o.</w:t>
            </w:r>
            <w:r w:rsidRPr="0026424E">
              <w:rPr>
                <w:rFonts w:hAnsi="Times New Roman" w:ascii="Times New Roman"/>
              </w:rPr>
              <w:t xml:space="preserve">, OIB: </w:t>
            </w:r>
            <w:r w:rsidRPr="0026424E">
              <w:rPr>
                <w:rFonts w:hAnsi="Times New Roman" w:ascii="Times New Roman"/>
                <w:noProof/>
              </w:rPr>
              <w:t>27712717103</w:t>
            </w:r>
            <w:r w:rsidRPr="0026424E">
              <w:rPr>
                <w:rFonts w:hAnsi="Times New Roman" w:ascii="Times New Roman"/>
              </w:rPr>
              <w:t xml:space="preserve">, </w:t>
            </w:r>
            <w:r w:rsidRPr="0026424E">
              <w:rPr>
                <w:rFonts w:hAnsi="Times New Roman" w:ascii="Times New Roman"/>
                <w:noProof/>
              </w:rPr>
              <w:t>Zagreb</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ZAGREBŠPED d.o.o.</w:t>
            </w:r>
            <w:r w:rsidRPr="0026424E">
              <w:rPr>
                <w:rFonts w:hAnsi="Times New Roman" w:ascii="Times New Roman"/>
              </w:rPr>
              <w:t>, OIB: 0</w:t>
            </w:r>
            <w:r w:rsidRPr="0026424E">
              <w:rPr>
                <w:rFonts w:hAnsi="Times New Roman" w:ascii="Times New Roman"/>
                <w:noProof/>
              </w:rPr>
              <w:t>2573674713</w:t>
            </w:r>
            <w:r w:rsidRPr="0026424E">
              <w:rPr>
                <w:rFonts w:hAnsi="Times New Roman" w:ascii="Times New Roman"/>
              </w:rPr>
              <w:t xml:space="preserve">, </w:t>
            </w:r>
            <w:r w:rsidRPr="0026424E">
              <w:rPr>
                <w:rFonts w:hAnsi="Times New Roman" w:ascii="Times New Roman"/>
                <w:noProof/>
              </w:rPr>
              <w:t>Zagreb</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ZAGREBTRANS d.o.o.</w:t>
            </w:r>
            <w:r w:rsidRPr="0026424E">
              <w:rPr>
                <w:rFonts w:hAnsi="Times New Roman" w:ascii="Times New Roman"/>
              </w:rPr>
              <w:t xml:space="preserve">, OIB: </w:t>
            </w:r>
            <w:r w:rsidRPr="0026424E">
              <w:rPr>
                <w:rFonts w:hAnsi="Times New Roman" w:ascii="Times New Roman"/>
                <w:noProof/>
              </w:rPr>
              <w:t>18250638100</w:t>
            </w:r>
            <w:r w:rsidRPr="0026424E">
              <w:rPr>
                <w:rFonts w:hAnsi="Times New Roman" w:ascii="Times New Roman"/>
              </w:rPr>
              <w:t xml:space="preserve">, </w:t>
            </w:r>
            <w:r w:rsidRPr="0026424E">
              <w:rPr>
                <w:rFonts w:hAnsi="Times New Roman" w:ascii="Times New Roman"/>
                <w:noProof/>
              </w:rPr>
              <w:t>Zagreb</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ZAŠTITA PROJEKT d.o.o.</w:t>
            </w:r>
            <w:r w:rsidRPr="0026424E">
              <w:rPr>
                <w:rFonts w:hAnsi="Times New Roman" w:ascii="Times New Roman"/>
              </w:rPr>
              <w:t xml:space="preserve">, OIB: </w:t>
            </w:r>
            <w:r w:rsidRPr="0026424E">
              <w:rPr>
                <w:rFonts w:hAnsi="Times New Roman" w:ascii="Times New Roman"/>
                <w:noProof/>
              </w:rPr>
              <w:t>76701744214</w:t>
            </w:r>
            <w:r w:rsidRPr="0026424E">
              <w:rPr>
                <w:rFonts w:hAnsi="Times New Roman" w:ascii="Times New Roman"/>
              </w:rPr>
              <w:t xml:space="preserve">, </w:t>
            </w:r>
            <w:r w:rsidRPr="0026424E">
              <w:rPr>
                <w:rFonts w:hAnsi="Times New Roman" w:ascii="Times New Roman"/>
                <w:noProof/>
              </w:rPr>
              <w:t>Karlovac</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ZAVOD ZA INTEGRALNU KONTROLU društvo s ograničenom odgovornošću</w:t>
            </w:r>
            <w:r w:rsidRPr="0026424E">
              <w:rPr>
                <w:rFonts w:hAnsi="Times New Roman" w:ascii="Times New Roman"/>
              </w:rPr>
              <w:t xml:space="preserve">, OIB: </w:t>
            </w:r>
            <w:r w:rsidRPr="0026424E">
              <w:rPr>
                <w:rFonts w:hAnsi="Times New Roman" w:ascii="Times New Roman"/>
                <w:noProof/>
              </w:rPr>
              <w:t>51028550278</w:t>
            </w:r>
            <w:r w:rsidRPr="0026424E">
              <w:rPr>
                <w:rFonts w:hAnsi="Times New Roman" w:ascii="Times New Roman"/>
              </w:rPr>
              <w:t xml:space="preserve">, </w:t>
            </w:r>
            <w:r w:rsidRPr="0026424E">
              <w:rPr>
                <w:rFonts w:hAnsi="Times New Roman" w:ascii="Times New Roman"/>
                <w:noProof/>
              </w:rPr>
              <w:t>Zagreb</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E27867" w:rsidR="0098761C" w:rsidRPr="0026424E">
            <w:pPr>
              <w:spacing w:before="60"/>
              <w:rPr>
                <w:rFonts w:hAnsi="Times New Roman" w:ascii="Times New Roman"/>
              </w:rPr>
            </w:pPr>
            <w:r w:rsidRPr="0026424E">
              <w:rPr>
                <w:rFonts w:hAnsi="Times New Roman" w:ascii="Times New Roman"/>
                <w:noProof/>
              </w:rPr>
              <w:t>ZAVOD ZA JAVNO ZDRAVSTVO KARLOVAČKE ŽUPANIJE</w:t>
            </w:r>
            <w:r w:rsidRPr="0026424E">
              <w:rPr>
                <w:rFonts w:hAnsi="Times New Roman" w:ascii="Times New Roman"/>
              </w:rPr>
              <w:t xml:space="preserve">, OIB: </w:t>
            </w:r>
            <w:r w:rsidRPr="0026424E">
              <w:rPr>
                <w:rFonts w:hAnsi="Times New Roman" w:ascii="Times New Roman"/>
                <w:noProof/>
              </w:rPr>
              <w:t>89666864899</w:t>
            </w:r>
            <w:r w:rsidRPr="0026424E">
              <w:rPr>
                <w:rFonts w:hAnsi="Times New Roman" w:ascii="Times New Roman"/>
              </w:rPr>
              <w:t xml:space="preserve">, </w:t>
            </w:r>
            <w:r w:rsidRPr="0026424E">
              <w:rPr>
                <w:rFonts w:hAnsi="Times New Roman" w:ascii="Times New Roman"/>
                <w:noProof/>
              </w:rPr>
              <w:t>Karlovac</w:t>
            </w:r>
            <w:r w:rsidRPr="0026424E">
              <w:rPr>
                <w:rFonts w:hAnsi="Times New Roman" w:ascii="Times New Roman"/>
              </w:rPr>
              <w:t xml:space="preserve">, </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98761C" w:rsidR="0098761C" w:rsidRPr="0026424E">
            <w:pPr>
              <w:spacing w:before="60"/>
              <w:rPr>
                <w:rFonts w:hAnsi="Times New Roman" w:ascii="Times New Roman"/>
              </w:rPr>
            </w:pPr>
            <w:r w:rsidRPr="0026424E">
              <w:rPr>
                <w:rFonts w:hAnsi="Times New Roman" w:ascii="Times New Roman"/>
                <w:noProof/>
              </w:rPr>
              <w:t>ZAVOD ZA ISTRAŽIVANJE I RAZVOJ SIGURNOSTI d.o.o.</w:t>
            </w:r>
            <w:r w:rsidRPr="0026424E">
              <w:rPr>
                <w:rFonts w:hAnsi="Times New Roman" w:ascii="Times New Roman"/>
              </w:rPr>
              <w:t xml:space="preserve">, </w:t>
            </w:r>
            <w:r w:rsidRPr="0026424E">
              <w:rPr>
                <w:rFonts w:hAnsi="Times New Roman" w:ascii="Times New Roman"/>
                <w:noProof/>
              </w:rPr>
              <w:t>Zagreb</w:t>
            </w:r>
            <w:r w:rsidRPr="0026424E">
              <w:rPr>
                <w:rFonts w:hAnsi="Times New Roman" w:ascii="Times New Roman"/>
              </w:rPr>
              <w:t xml:space="preserve">,OIB: </w:t>
            </w:r>
            <w:r w:rsidRPr="0026424E">
              <w:rPr>
                <w:rFonts w:hAnsi="Times New Roman" w:ascii="Times New Roman"/>
                <w:noProof/>
              </w:rPr>
              <w:t>05494093403</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98761C" w:rsidR="0098761C" w:rsidRPr="0026424E">
            <w:pPr>
              <w:spacing w:before="60"/>
              <w:rPr>
                <w:rFonts w:hAnsi="Times New Roman" w:ascii="Times New Roman"/>
              </w:rPr>
            </w:pPr>
            <w:r w:rsidRPr="0026424E">
              <w:rPr>
                <w:rFonts w:hAnsi="Times New Roman" w:ascii="Times New Roman"/>
                <w:noProof/>
              </w:rPr>
              <w:t>ZLATKO KUZMAN</w:t>
            </w:r>
            <w:r w:rsidRPr="0026424E">
              <w:rPr>
                <w:rFonts w:hAnsi="Times New Roman" w:ascii="Times New Roman"/>
              </w:rPr>
              <w:t xml:space="preserve">, </w:t>
            </w:r>
            <w:r w:rsidRPr="0026424E">
              <w:rPr>
                <w:rFonts w:hAnsi="Times New Roman" w:ascii="Times New Roman"/>
                <w:noProof/>
              </w:rPr>
              <w:t>Karlovac</w:t>
            </w:r>
            <w:r w:rsidRPr="0026424E">
              <w:rPr>
                <w:rFonts w:hAnsi="Times New Roman" w:ascii="Times New Roman"/>
              </w:rPr>
              <w:t xml:space="preserve"> OIB: </w:t>
            </w:r>
            <w:r w:rsidRPr="0026424E">
              <w:rPr>
                <w:rFonts w:hAnsi="Times New Roman" w:ascii="Times New Roman"/>
                <w:noProof/>
              </w:rPr>
              <w:t>89293330318</w:t>
            </w:r>
          </w:p>
        </w:tc>
      </w:tr>
      <w:tr w:rsidTr="00E27867" w:rsidR="0098761C" w:rsidRPr="004E7AFC">
        <w:tc>
          <w:tcPr>
            <w:tcW w:type="dxa" w:w="675"/>
          </w:tcPr>
          <w:p w:rsidRDefault="0098761C" w:rsidP="0098761C" w:rsidR="0098761C" w:rsidRPr="0026424E">
            <w:pPr>
              <w:pStyle w:val="Odlomakpopisa"/>
              <w:numPr>
                <w:ilvl w:val="0"/>
                <w:numId w:val="41"/>
              </w:numPr>
              <w:spacing w:before="60"/>
              <w:ind w:left="426"/>
              <w:contextualSpacing w:val="false"/>
              <w:jc w:val="left"/>
              <w:rPr>
                <w:rFonts w:hAnsi="Times New Roman" w:ascii="Times New Roman"/>
                <w:noProof/>
                <w:sz w:val="24"/>
                <w:szCs w:val="24"/>
              </w:rPr>
            </w:pPr>
          </w:p>
        </w:tc>
        <w:tc>
          <w:tcPr>
            <w:tcW w:type="dxa" w:w="8567"/>
          </w:tcPr>
          <w:p w:rsidRDefault="0098761C" w:rsidP="0098761C" w:rsidR="0098761C" w:rsidRPr="0026424E">
            <w:pPr>
              <w:spacing w:before="60"/>
              <w:rPr>
                <w:rFonts w:hAnsi="Times New Roman" w:ascii="Times New Roman"/>
              </w:rPr>
            </w:pPr>
            <w:r w:rsidRPr="0026424E">
              <w:rPr>
                <w:rFonts w:hAnsi="Times New Roman" w:ascii="Times New Roman"/>
                <w:noProof/>
              </w:rPr>
              <w:t>ZVU KOVARNA a.s.</w:t>
            </w:r>
            <w:r w:rsidRPr="0026424E">
              <w:rPr>
                <w:rFonts w:hAnsi="Times New Roman" w:ascii="Times New Roman"/>
              </w:rPr>
              <w:t xml:space="preserve">, </w:t>
            </w:r>
            <w:r w:rsidRPr="0026424E">
              <w:rPr>
                <w:rFonts w:hAnsi="Times New Roman" w:ascii="Times New Roman"/>
                <w:noProof/>
              </w:rPr>
              <w:t>Češka</w:t>
            </w:r>
            <w:r w:rsidRPr="0026424E">
              <w:rPr>
                <w:rFonts w:hAnsi="Times New Roman" w:ascii="Times New Roman"/>
              </w:rPr>
              <w:t xml:space="preserve"> OIB: </w:t>
            </w:r>
            <w:r w:rsidRPr="0026424E">
              <w:rPr>
                <w:rFonts w:hAnsi="Times New Roman" w:ascii="Times New Roman"/>
                <w:noProof/>
              </w:rPr>
              <w:t xml:space="preserve">83771571867 </w:t>
            </w:r>
          </w:p>
        </w:tc>
      </w:tr>
    </w:tbl>
    <w:p w:rsidRDefault="00A51583" w:rsidP="00F333E3" w:rsidR="00F333E3" w:rsidRPr="00B12319">
      <w:pPr>
        <w:jc w:val="both"/>
      </w:pPr>
      <w:r w:rsidRPr="00B12319">
        <w:t xml:space="preserve"> </w:t>
      </w:r>
    </w:p>
    <w:p w:rsidRDefault="0064323D" w:rsidP="008E3F31" w:rsidR="00F3419A">
      <w:pPr>
        <w:autoSpaceDE w:val="false"/>
        <w:autoSpaceDN w:val="false"/>
        <w:adjustRightInd w:val="false"/>
        <w:jc w:val="both"/>
      </w:pPr>
      <w:r w:rsidRPr="00B12319">
        <w:t>a kojom nagodbom dužnik</w:t>
      </w:r>
      <w:r w:rsidR="002546BC">
        <w:t xml:space="preserve"> </w:t>
      </w:r>
      <w:r w:rsidR="008E3F31" w:rsidRPr="00730C2C">
        <w:t>ADRIADIESEL dioničko društvo za proizvodnju diesel motora i opreme za energetska i tehnološka postrojenja, Karlovac, Mala Švarča 155, OIB:39535117137, obvezuje se na temelju Rješenja o prihvaćanju Plana financijskog restrukturiranja koji se kod Financijske agencije Zagreb vodi pod posl.br. Klasa: UP-I/110/07/14-01/6998, Ur.br.: 04-06-15-6989-272, Nagodbeno vijećen ZG 02, od 25. ožujka 2015</w:t>
      </w:r>
      <w:r w:rsidR="008E3F31">
        <w:t xml:space="preserve">., </w:t>
      </w:r>
      <w:r w:rsidR="008E3F31" w:rsidRPr="00730C2C">
        <w:t>a koje rješenje je postalo izvršno dana 13. travnja 2015. vj</w:t>
      </w:r>
      <w:r w:rsidR="008E3F31">
        <w:t xml:space="preserve">erovnicima predstečajne nagodbe </w:t>
      </w:r>
      <w:r w:rsidR="00F3419A" w:rsidRPr="00B12319">
        <w:t>isplatiti utvrđene obveze</w:t>
      </w:r>
      <w:r w:rsidR="002546BC">
        <w:t>,</w:t>
      </w:r>
      <w:r w:rsidR="00F3419A" w:rsidRPr="00B12319">
        <w:t xml:space="preserve"> odnosno iznose utvrđenih</w:t>
      </w:r>
      <w:r w:rsidR="002546BC">
        <w:t xml:space="preserve"> (smanjenih)</w:t>
      </w:r>
      <w:r w:rsidR="00F3419A" w:rsidRPr="00B12319">
        <w:t xml:space="preserve"> tražbina, tako da sudionici ove Nagodbe suglasno uređuju svoje odnose na način predložen u citiranom </w:t>
      </w:r>
      <w:r w:rsidR="00F3419A" w:rsidRPr="00B12319">
        <w:lastRenderedPageBreak/>
        <w:t xml:space="preserve">prihvaćenom </w:t>
      </w:r>
      <w:r w:rsidR="008E3F31">
        <w:t>Planu</w:t>
      </w:r>
      <w:r w:rsidR="00F3419A" w:rsidRPr="00B12319">
        <w:t xml:space="preserve"> financijskog restrukturiranja dužnika, a koji namirenje tražbina uređuje kako slijedi:</w:t>
      </w:r>
    </w:p>
    <w:p w:rsidRDefault="00F9093B" w:rsidP="00F9093B" w:rsidR="00F9093B" w:rsidRPr="00171E47">
      <w:pPr>
        <w:spacing w:lineRule="auto" w:line="288" w:before="360"/>
        <w:jc w:val="both"/>
      </w:pPr>
      <w:r w:rsidRPr="00171E47">
        <w:t xml:space="preserve">Vjerovniku: </w:t>
      </w:r>
      <w:r w:rsidRPr="00CA25EE">
        <w:rPr>
          <w:b/>
          <w:noProof/>
        </w:rPr>
        <w:t>3.MAJ MOTORI I DIZALICE d.d.</w:t>
      </w:r>
      <w:r w:rsidRPr="00171E47">
        <w:t xml:space="preserve">, OIB: </w:t>
      </w:r>
      <w:r w:rsidRPr="00CA25EE">
        <w:rPr>
          <w:noProof/>
        </w:rPr>
        <w:t>29217701185</w:t>
      </w:r>
      <w:r w:rsidRPr="00171E47">
        <w:t xml:space="preserve">, </w:t>
      </w:r>
      <w:r w:rsidRPr="00CA25EE">
        <w:rPr>
          <w:noProof/>
        </w:rPr>
        <w:t>Rijeka</w:t>
      </w:r>
      <w:r w:rsidRPr="00171E47">
        <w:t xml:space="preserve">, </w:t>
      </w:r>
      <w:r w:rsidRPr="00CA25EE">
        <w:rPr>
          <w:noProof/>
        </w:rPr>
        <w:t>Liburnijska 3</w:t>
      </w:r>
      <w:r w:rsidRPr="00171E47">
        <w:t xml:space="preserve">, utvrđena je tražbina u iznosu od </w:t>
      </w:r>
      <w:r w:rsidRPr="00CA25EE">
        <w:rPr>
          <w:noProof/>
        </w:rPr>
        <w:t>900,00 kn</w:t>
      </w:r>
      <w:r w:rsidRPr="00171E47">
        <w:t xml:space="preserve">. Dužnik obvezuje platiti vjerovniku smanjenu tražbinu u iznosu od </w:t>
      </w:r>
      <w:r w:rsidRPr="00CA25EE">
        <w:rPr>
          <w:noProof/>
        </w:rPr>
        <w:t>270,00 kn</w:t>
      </w:r>
      <w:r w:rsidRPr="00171E47">
        <w:t xml:space="preserve">, uvećano za godišnju kamatnu stopu od 4,5% u tri jednaka godišnja obroka svaki u iznosu od </w:t>
      </w:r>
      <w:r w:rsidRPr="00CA25EE">
        <w:rPr>
          <w:noProof/>
        </w:rPr>
        <w:t>90,00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90,00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270,00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90,00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180,00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90,00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90,00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630,00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AEM - Anhaltische Elektromotorenwerk Dessau GmbH</w:t>
      </w:r>
      <w:r w:rsidRPr="00171E47">
        <w:t xml:space="preserve">, OIB: </w:t>
      </w:r>
      <w:r w:rsidRPr="00CA25EE">
        <w:rPr>
          <w:noProof/>
        </w:rPr>
        <w:t>DE157587086</w:t>
      </w:r>
      <w:r w:rsidRPr="00171E47">
        <w:t xml:space="preserve">, </w:t>
      </w:r>
      <w:r w:rsidRPr="00CA25EE">
        <w:rPr>
          <w:noProof/>
        </w:rPr>
        <w:t>Dessau-Rosslau</w:t>
      </w:r>
      <w:r w:rsidRPr="00171E47">
        <w:t xml:space="preserve">, </w:t>
      </w:r>
      <w:r w:rsidRPr="00CA25EE">
        <w:rPr>
          <w:noProof/>
        </w:rPr>
        <w:t>Daheimstrasse 18</w:t>
      </w:r>
      <w:r w:rsidRPr="00171E47">
        <w:t>,</w:t>
      </w:r>
      <w:r>
        <w:t xml:space="preserve"> Njemačka, </w:t>
      </w:r>
      <w:r w:rsidRPr="00171E47">
        <w:t xml:space="preserve"> utvrđena je tražbina u iznosu od </w:t>
      </w:r>
      <w:r w:rsidRPr="00CA25EE">
        <w:rPr>
          <w:noProof/>
        </w:rPr>
        <w:t>368.520,70 kn</w:t>
      </w:r>
      <w:r w:rsidRPr="00171E47">
        <w:t xml:space="preserve">. Dužnik obvezuje platiti vjerovniku smanjenu tražbinu u iznosu od </w:t>
      </w:r>
      <w:r w:rsidRPr="00CA25EE">
        <w:rPr>
          <w:noProof/>
        </w:rPr>
        <w:t>110.556,21 kn</w:t>
      </w:r>
      <w:r w:rsidRPr="00171E47">
        <w:t xml:space="preserve">, uvećano za godišnju kamatnu stopu od 4,5% u tri jednaka godišnja obroka svaki u iznosu od </w:t>
      </w:r>
      <w:r w:rsidRPr="00CA25EE">
        <w:rPr>
          <w:noProof/>
        </w:rPr>
        <w:t>36.852,07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36.852,07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110.556,21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36.852,07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73.704,14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36.852,07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36.852,07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257.964,49 kn</w:t>
      </w:r>
      <w:r>
        <w:t xml:space="preserve"> te izjavljuje da neće zahtijevati ispunjenje tog dijela potraživanja</w:t>
      </w:r>
      <w:r w:rsidRPr="00171E47">
        <w:t>, a Dužnik izjavljuje svoju suglasnost na otpust navedenog dijela potraživanja.</w:t>
      </w:r>
    </w:p>
    <w:p w:rsidRDefault="00F9093B" w:rsidP="00F9093B" w:rsidR="00F9093B" w:rsidRPr="00171E47">
      <w:pPr>
        <w:spacing w:lineRule="auto" w:line="288" w:before="360"/>
        <w:jc w:val="both"/>
      </w:pPr>
      <w:r w:rsidRPr="00171E47">
        <w:lastRenderedPageBreak/>
        <w:t xml:space="preserve">Vjerovniku: </w:t>
      </w:r>
      <w:r w:rsidRPr="00CA25EE">
        <w:rPr>
          <w:b/>
          <w:noProof/>
        </w:rPr>
        <w:t>AGENCIJA ZA OPREMU POD TLAKOM</w:t>
      </w:r>
      <w:r w:rsidRPr="00171E47">
        <w:t xml:space="preserve">, OIB: </w:t>
      </w:r>
      <w:r w:rsidRPr="00CA25EE">
        <w:rPr>
          <w:noProof/>
        </w:rPr>
        <w:t>07435417708</w:t>
      </w:r>
      <w:r w:rsidRPr="00171E47">
        <w:t xml:space="preserve">, </w:t>
      </w:r>
      <w:r w:rsidRPr="00CA25EE">
        <w:rPr>
          <w:noProof/>
        </w:rPr>
        <w:t>Zagreb</w:t>
      </w:r>
      <w:r w:rsidRPr="00171E47">
        <w:t xml:space="preserve">, </w:t>
      </w:r>
      <w:r w:rsidRPr="00CA25EE">
        <w:rPr>
          <w:noProof/>
        </w:rPr>
        <w:t>Ulica grada Vukovara 237</w:t>
      </w:r>
      <w:r w:rsidRPr="00171E47">
        <w:t xml:space="preserve">, utvrđena je tražbina u iznosu od </w:t>
      </w:r>
      <w:r w:rsidRPr="00CA25EE">
        <w:rPr>
          <w:noProof/>
        </w:rPr>
        <w:t>2.175,00 kn</w:t>
      </w:r>
      <w:r w:rsidRPr="00171E47">
        <w:t xml:space="preserve">. Dužnik obvezuje platiti vjerovniku smanjenu tražbinu u iznosu od </w:t>
      </w:r>
      <w:r w:rsidRPr="00CA25EE">
        <w:rPr>
          <w:noProof/>
        </w:rPr>
        <w:t>652,50 kn</w:t>
      </w:r>
      <w:r w:rsidRPr="00171E47">
        <w:t xml:space="preserve">, uvećano za godišnju kamatnu stopu od 4,5% u tri jednaka godišnja obroka svaki u iznosu od </w:t>
      </w:r>
      <w:r w:rsidRPr="00CA25EE">
        <w:rPr>
          <w:noProof/>
        </w:rPr>
        <w:t>217,50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217,50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652,50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217,50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435,00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217,50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217,50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1.522,50 kn</w:t>
      </w:r>
      <w:r>
        <w:t xml:space="preserve"> te izjavljuje da neće zahtijevati ispunjenje tog dijela potraživanja</w:t>
      </w:r>
      <w:r w:rsidRPr="00171E47">
        <w:t>, a Dužnik izjavljuje svoju suglasnost na otpust navedenog dijela potraživanja.</w:t>
      </w:r>
    </w:p>
    <w:p w:rsidRDefault="00F9093B" w:rsidP="00F9093B" w:rsidR="00F9093B" w:rsidRPr="00171E47">
      <w:pPr>
        <w:spacing w:lineRule="auto" w:line="288" w:before="360"/>
        <w:jc w:val="both"/>
      </w:pPr>
      <w:r w:rsidRPr="00171E47">
        <w:t xml:space="preserve">Vjerovniku: </w:t>
      </w:r>
      <w:r w:rsidRPr="00CA25EE">
        <w:rPr>
          <w:b/>
          <w:noProof/>
        </w:rPr>
        <w:t>AMT ENGINEERING</w:t>
      </w:r>
      <w:r w:rsidRPr="00171E47">
        <w:t xml:space="preserve">, OIB: </w:t>
      </w:r>
      <w:r w:rsidRPr="00CA25EE">
        <w:rPr>
          <w:noProof/>
        </w:rPr>
        <w:t>TIN7721584330</w:t>
      </w:r>
      <w:r w:rsidRPr="00171E47">
        <w:t xml:space="preserve">, </w:t>
      </w:r>
      <w:r w:rsidRPr="00CA25EE">
        <w:rPr>
          <w:noProof/>
        </w:rPr>
        <w:t>Moscow</w:t>
      </w:r>
      <w:r w:rsidRPr="00171E47">
        <w:t xml:space="preserve">, </w:t>
      </w:r>
      <w:r w:rsidRPr="00CA25EE">
        <w:rPr>
          <w:noProof/>
        </w:rPr>
        <w:t>Malaya Nikitskaya St. 10A</w:t>
      </w:r>
      <w:r w:rsidRPr="00171E47">
        <w:t xml:space="preserve">, utvrđena je tražbina u iznosu od </w:t>
      </w:r>
      <w:r w:rsidRPr="00CA25EE">
        <w:rPr>
          <w:noProof/>
        </w:rPr>
        <w:t>59.171,16 kn</w:t>
      </w:r>
      <w:r w:rsidRPr="00171E47">
        <w:t xml:space="preserve">. Dužnik obvezuje platiti vjerovniku smanjenu tražbinu u iznosu od </w:t>
      </w:r>
      <w:r w:rsidRPr="00CA25EE">
        <w:rPr>
          <w:noProof/>
        </w:rPr>
        <w:t>17.751,35 kn</w:t>
      </w:r>
      <w:r w:rsidRPr="00171E47">
        <w:t xml:space="preserve">, uvećano za godišnju kamatnu stopu od 4,5% u tri jednaka godišnja obroka svaki u iznosu od </w:t>
      </w:r>
      <w:r w:rsidRPr="00CA25EE">
        <w:rPr>
          <w:noProof/>
        </w:rPr>
        <w:t>5.917,12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5.917,12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17.751,35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5.917,12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11.834,23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5.917,12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5.917,12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41.419,81 kn</w:t>
      </w:r>
      <w:r>
        <w:t xml:space="preserve"> te izjavljuje da neće zahtijevati ispunjenje tog dijela potraživanja</w:t>
      </w:r>
      <w:r w:rsidRPr="00171E47">
        <w:t>, a Dužnik izjavljuje svoju suglasnost na otpust navedenog dijela potraživanja.</w:t>
      </w:r>
    </w:p>
    <w:p w:rsidRDefault="00F9093B" w:rsidP="00F9093B" w:rsidR="00F9093B" w:rsidRPr="00171E47">
      <w:pPr>
        <w:spacing w:lineRule="auto" w:line="288" w:before="360"/>
        <w:jc w:val="both"/>
      </w:pPr>
      <w:r w:rsidRPr="00171E47">
        <w:t xml:space="preserve">Vjerovniku: </w:t>
      </w:r>
      <w:r w:rsidRPr="00CA25EE">
        <w:rPr>
          <w:b/>
          <w:noProof/>
        </w:rPr>
        <w:t>ANTE BURIJA</w:t>
      </w:r>
      <w:r w:rsidRPr="00171E47">
        <w:t xml:space="preserve">, OIB: </w:t>
      </w:r>
      <w:r w:rsidRPr="00CA25EE">
        <w:rPr>
          <w:noProof/>
        </w:rPr>
        <w:t>14206474293</w:t>
      </w:r>
      <w:r w:rsidRPr="00171E47">
        <w:t xml:space="preserve">, </w:t>
      </w:r>
      <w:r w:rsidRPr="00CA25EE">
        <w:rPr>
          <w:noProof/>
        </w:rPr>
        <w:t>Krašić</w:t>
      </w:r>
      <w:r w:rsidRPr="00171E47">
        <w:t xml:space="preserve">, </w:t>
      </w:r>
      <w:r w:rsidRPr="00CA25EE">
        <w:rPr>
          <w:noProof/>
        </w:rPr>
        <w:t>Brezarić 8</w:t>
      </w:r>
      <w:r w:rsidRPr="00171E47">
        <w:t xml:space="preserve">, utvrđena je tražbina u iznosu od </w:t>
      </w:r>
      <w:r w:rsidRPr="00CA25EE">
        <w:rPr>
          <w:noProof/>
        </w:rPr>
        <w:t>4.594,51 kn</w:t>
      </w:r>
      <w:r w:rsidRPr="00171E47">
        <w:t xml:space="preserve">. Dužnik obvezuje platiti vjerovniku smanjenu tražbinu u iznosu od </w:t>
      </w:r>
      <w:r w:rsidRPr="00CA25EE">
        <w:rPr>
          <w:noProof/>
        </w:rPr>
        <w:t>1.378,35 kn</w:t>
      </w:r>
      <w:r w:rsidRPr="00171E47">
        <w:t xml:space="preserve">, uvećano za godišnju kamatnu stopu od 4,5% u tri jednaka godišnja obroka svaki u iznosu od </w:t>
      </w:r>
      <w:r w:rsidRPr="00CA25EE">
        <w:rPr>
          <w:noProof/>
        </w:rPr>
        <w:t>459,45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lastRenderedPageBreak/>
        <w:t xml:space="preserve">1. obrok u iznosu od </w:t>
      </w:r>
      <w:r w:rsidRPr="00CA25EE">
        <w:rPr>
          <w:rFonts w:hAnsi="Times New Roman" w:ascii="Times New Roman"/>
          <w:noProof/>
          <w:sz w:val="24"/>
          <w:szCs w:val="24"/>
        </w:rPr>
        <w:t>459,45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1.378,35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459,45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918,90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459,45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459,45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3.216,16 kn</w:t>
      </w:r>
      <w:r>
        <w:t xml:space="preserve"> te izjavljuje da neće zahtijevati ispunjenje tog dijela potraživanja</w:t>
      </w:r>
      <w:r w:rsidRPr="00171E47">
        <w:t>, a Dužnik izjavljuje svoju suglasnost na otpust navedenog dijela potraživanja.</w:t>
      </w:r>
    </w:p>
    <w:p w:rsidRDefault="00F9093B" w:rsidP="00F9093B" w:rsidR="00F9093B" w:rsidRPr="00171E47">
      <w:pPr>
        <w:spacing w:lineRule="auto" w:line="288" w:before="360"/>
        <w:jc w:val="both"/>
      </w:pPr>
      <w:r w:rsidRPr="00171E47">
        <w:t xml:space="preserve">Vjerovniku: </w:t>
      </w:r>
      <w:r w:rsidRPr="00CA25EE">
        <w:rPr>
          <w:b/>
          <w:noProof/>
        </w:rPr>
        <w:t>ASTRAPROM d.o.o.</w:t>
      </w:r>
      <w:r w:rsidRPr="00171E47">
        <w:t xml:space="preserve">, OIB: </w:t>
      </w:r>
      <w:r w:rsidRPr="00CA25EE">
        <w:rPr>
          <w:noProof/>
        </w:rPr>
        <w:t>24846301629</w:t>
      </w:r>
      <w:r w:rsidRPr="00171E47">
        <w:t xml:space="preserve">, </w:t>
      </w:r>
      <w:r w:rsidRPr="00CA25EE">
        <w:rPr>
          <w:noProof/>
        </w:rPr>
        <w:t>Kastav</w:t>
      </w:r>
      <w:r w:rsidRPr="00171E47">
        <w:t xml:space="preserve">, </w:t>
      </w:r>
      <w:r w:rsidRPr="00CA25EE">
        <w:rPr>
          <w:noProof/>
        </w:rPr>
        <w:t>Štivar 3</w:t>
      </w:r>
      <w:r w:rsidRPr="00171E47">
        <w:t xml:space="preserve">, utvrđena je tražbina u iznosu od </w:t>
      </w:r>
      <w:r w:rsidRPr="00CA25EE">
        <w:rPr>
          <w:noProof/>
        </w:rPr>
        <w:t>1.125,00 kn</w:t>
      </w:r>
      <w:r w:rsidRPr="00171E47">
        <w:t xml:space="preserve">. Dužnik obvezuje platiti vjerovniku smanjenu tražbinu u iznosu od </w:t>
      </w:r>
      <w:r w:rsidRPr="00CA25EE">
        <w:rPr>
          <w:noProof/>
        </w:rPr>
        <w:t>337,50 kn</w:t>
      </w:r>
      <w:r w:rsidRPr="00171E47">
        <w:t xml:space="preserve">, uvećano za godišnju kamatnu stopu od 4,5% u tri jednaka godišnja obroka svaki u iznosu od </w:t>
      </w:r>
      <w:r w:rsidRPr="00CA25EE">
        <w:rPr>
          <w:noProof/>
        </w:rPr>
        <w:t>112,50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112,50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337,50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112,50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225,00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112,50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112,50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787,50 kn</w:t>
      </w:r>
      <w:r>
        <w:t xml:space="preserve"> te izjavljuje da neće zahtijevati ispunjenje tog dijela potraživanja</w:t>
      </w:r>
      <w:r w:rsidRPr="00171E47">
        <w:t>, a Dužnik izjavljuje svoju suglasnost na otpust navedenog dijela potraživanja.</w:t>
      </w:r>
    </w:p>
    <w:p w:rsidRDefault="00F9093B" w:rsidP="00F9093B" w:rsidR="00F9093B" w:rsidRPr="00171E47">
      <w:pPr>
        <w:spacing w:lineRule="auto" w:line="288" w:before="360"/>
        <w:jc w:val="both"/>
      </w:pPr>
      <w:r w:rsidRPr="00171E47">
        <w:t xml:space="preserve">Vjerovniku: </w:t>
      </w:r>
      <w:r w:rsidRPr="00CA25EE">
        <w:rPr>
          <w:b/>
          <w:noProof/>
        </w:rPr>
        <w:t>ATLANTIDA d.o.o.</w:t>
      </w:r>
      <w:r w:rsidRPr="00171E47">
        <w:t xml:space="preserve">, OIB: </w:t>
      </w:r>
      <w:r w:rsidRPr="00CA25EE">
        <w:rPr>
          <w:noProof/>
        </w:rPr>
        <w:t>13722125128</w:t>
      </w:r>
      <w:r w:rsidRPr="00171E47">
        <w:t xml:space="preserve">, </w:t>
      </w:r>
      <w:r w:rsidRPr="00CA25EE">
        <w:rPr>
          <w:noProof/>
        </w:rPr>
        <w:t>Karlovac</w:t>
      </w:r>
      <w:r w:rsidRPr="00171E47">
        <w:t xml:space="preserve">, </w:t>
      </w:r>
      <w:r w:rsidRPr="00CA25EE">
        <w:rPr>
          <w:noProof/>
        </w:rPr>
        <w:t>Mala Švarča 155</w:t>
      </w:r>
      <w:r w:rsidRPr="00171E47">
        <w:t xml:space="preserve">, utvrđena je tražbina u iznosu od </w:t>
      </w:r>
      <w:r w:rsidRPr="00CA25EE">
        <w:rPr>
          <w:noProof/>
        </w:rPr>
        <w:t>2.187,50 kn</w:t>
      </w:r>
      <w:r w:rsidRPr="00171E47">
        <w:t xml:space="preserve">. Dužnik obvezuje platiti vjerovniku smanjenu tražbinu u iznosu od </w:t>
      </w:r>
      <w:r w:rsidRPr="00CA25EE">
        <w:rPr>
          <w:noProof/>
        </w:rPr>
        <w:t>656,25 kn</w:t>
      </w:r>
      <w:r w:rsidRPr="00171E47">
        <w:t xml:space="preserve">, uvećano za godišnju kamatnu stopu od 4,5% u tri jednaka godišnja obroka svaki u iznosu od </w:t>
      </w:r>
      <w:r w:rsidRPr="00CA25EE">
        <w:rPr>
          <w:noProof/>
        </w:rPr>
        <w:t>218,75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218,75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656,25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lastRenderedPageBreak/>
        <w:t xml:space="preserve">2. obrok u iznosu od </w:t>
      </w:r>
      <w:r w:rsidRPr="00CA25EE">
        <w:rPr>
          <w:rFonts w:hAnsi="Times New Roman" w:ascii="Times New Roman"/>
          <w:noProof/>
          <w:sz w:val="24"/>
          <w:szCs w:val="24"/>
        </w:rPr>
        <w:t>218,75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437,50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218,75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218,75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1.531,25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AUREL d.o.o.</w:t>
      </w:r>
      <w:r w:rsidRPr="00171E47">
        <w:t xml:space="preserve">, OIB: </w:t>
      </w:r>
      <w:r w:rsidRPr="00CA25EE">
        <w:rPr>
          <w:noProof/>
        </w:rPr>
        <w:t>62871653225</w:t>
      </w:r>
      <w:r w:rsidRPr="00171E47">
        <w:t xml:space="preserve">, </w:t>
      </w:r>
      <w:r w:rsidRPr="00CA25EE">
        <w:rPr>
          <w:noProof/>
        </w:rPr>
        <w:t>Zagreb</w:t>
      </w:r>
      <w:r w:rsidRPr="00171E47">
        <w:t xml:space="preserve">, </w:t>
      </w:r>
      <w:r w:rsidRPr="00CA25EE">
        <w:rPr>
          <w:noProof/>
        </w:rPr>
        <w:t>Borongajska cesta 81/d</w:t>
      </w:r>
      <w:r w:rsidRPr="00171E47">
        <w:t xml:space="preserve">, utvrđena je tražbina u iznosu od </w:t>
      </w:r>
      <w:r w:rsidRPr="00CA25EE">
        <w:rPr>
          <w:noProof/>
        </w:rPr>
        <w:t>2.727,77 kn</w:t>
      </w:r>
      <w:r w:rsidRPr="00171E47">
        <w:t xml:space="preserve">. Dužnik obvezuje platiti vjerovniku smanjenu tražbinu u iznosu od </w:t>
      </w:r>
      <w:r w:rsidRPr="00CA25EE">
        <w:rPr>
          <w:noProof/>
        </w:rPr>
        <w:t>818,33 kn</w:t>
      </w:r>
      <w:r w:rsidRPr="00171E47">
        <w:t xml:space="preserve">, uvećano za godišnju kamatnu stopu od 4,5% u tri jednaka godišnja obroka svaki u iznosu od </w:t>
      </w:r>
      <w:r w:rsidRPr="00CA25EE">
        <w:rPr>
          <w:noProof/>
        </w:rPr>
        <w:t>272,78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272,78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818,33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272,78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545,55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272,78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272,78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1.909,44 kn</w:t>
      </w:r>
      <w:r>
        <w:t xml:space="preserve"> te izjavljuje da neće zahtijevati ispunjenje tog dijela potraživanja</w:t>
      </w:r>
      <w:r w:rsidRPr="00171E47">
        <w:t>, a Dužnik izjavljuje svoju suglasnost na otpust navedenog dijela potraživanja.</w:t>
      </w:r>
    </w:p>
    <w:p w:rsidRDefault="00F9093B" w:rsidP="00F9093B" w:rsidR="00F9093B" w:rsidRPr="00171E47">
      <w:pPr>
        <w:spacing w:lineRule="auto" w:line="288" w:before="360"/>
        <w:jc w:val="both"/>
      </w:pPr>
      <w:r w:rsidRPr="00171E47">
        <w:t xml:space="preserve">Vjerovniku: </w:t>
      </w:r>
      <w:r w:rsidRPr="00CA25EE">
        <w:rPr>
          <w:b/>
          <w:noProof/>
        </w:rPr>
        <w:t>AUTOCENTAR-MERKUR dioničko društvo za proizvodnju, vanjsku i unutarnju trgovinu</w:t>
      </w:r>
      <w:r w:rsidRPr="00171E47">
        <w:t xml:space="preserve">, OIB: </w:t>
      </w:r>
      <w:r w:rsidRPr="00CA25EE">
        <w:rPr>
          <w:noProof/>
        </w:rPr>
        <w:t>92216472413</w:t>
      </w:r>
      <w:r w:rsidRPr="00171E47">
        <w:t xml:space="preserve">, </w:t>
      </w:r>
      <w:r w:rsidRPr="00CA25EE">
        <w:rPr>
          <w:noProof/>
        </w:rPr>
        <w:t>Zagreb</w:t>
      </w:r>
      <w:r w:rsidRPr="00171E47">
        <w:t xml:space="preserve">, </w:t>
      </w:r>
      <w:r w:rsidRPr="00CA25EE">
        <w:rPr>
          <w:noProof/>
        </w:rPr>
        <w:t>Martićeva 14</w:t>
      </w:r>
      <w:r w:rsidRPr="00171E47">
        <w:t xml:space="preserve">, utvrđena je tražbina u iznosu od </w:t>
      </w:r>
      <w:r w:rsidRPr="00CA25EE">
        <w:rPr>
          <w:noProof/>
        </w:rPr>
        <w:t>18.720,21 kn</w:t>
      </w:r>
      <w:r w:rsidRPr="00171E47">
        <w:t xml:space="preserve">. Dužnik obvezuje platiti vjerovniku smanjenu tražbinu u iznosu od </w:t>
      </w:r>
      <w:r w:rsidRPr="00CA25EE">
        <w:rPr>
          <w:noProof/>
        </w:rPr>
        <w:t>5.616,06 kn</w:t>
      </w:r>
      <w:r w:rsidRPr="00171E47">
        <w:t xml:space="preserve">, uvećano za godišnju kamatnu stopu od 4,5% u tri jednaka godišnja obroka svaki u iznosu od </w:t>
      </w:r>
      <w:r w:rsidRPr="00CA25EE">
        <w:rPr>
          <w:noProof/>
        </w:rPr>
        <w:t>1.872,02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1.872,02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5.616,06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lastRenderedPageBreak/>
        <w:t xml:space="preserve">2. obrok u iznosu od </w:t>
      </w:r>
      <w:r w:rsidRPr="00CA25EE">
        <w:rPr>
          <w:rFonts w:hAnsi="Times New Roman" w:ascii="Times New Roman"/>
          <w:noProof/>
          <w:sz w:val="24"/>
          <w:szCs w:val="24"/>
        </w:rPr>
        <w:t>1.872,02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3.744,04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1.872,02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1.872,02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13.104,15 kn</w:t>
      </w:r>
      <w:r>
        <w:t xml:space="preserve"> te izjavljuje da neće zahtijevati ispunjenje tog dijela potraživanja</w:t>
      </w:r>
      <w:r w:rsidRPr="00171E47">
        <w:t>, a Dužnik izjavljuje svoju suglasnost na otpust navedenog dijela potraživanja.</w:t>
      </w:r>
    </w:p>
    <w:p w:rsidRDefault="00F9093B" w:rsidP="00F9093B" w:rsidR="00F9093B" w:rsidRPr="00171E47">
      <w:pPr>
        <w:spacing w:lineRule="auto" w:line="288" w:before="360"/>
        <w:jc w:val="both"/>
      </w:pPr>
      <w:r w:rsidRPr="00171E47">
        <w:t xml:space="preserve">Vjerovniku: </w:t>
      </w:r>
      <w:r w:rsidRPr="00CA25EE">
        <w:rPr>
          <w:b/>
          <w:noProof/>
        </w:rPr>
        <w:t>BALEN d.o.o.</w:t>
      </w:r>
      <w:r w:rsidRPr="00171E47">
        <w:t xml:space="preserve">, OIB: </w:t>
      </w:r>
      <w:r w:rsidRPr="00CA25EE">
        <w:rPr>
          <w:noProof/>
        </w:rPr>
        <w:t>3953639657</w:t>
      </w:r>
      <w:r w:rsidRPr="00171E47">
        <w:t xml:space="preserve">, </w:t>
      </w:r>
      <w:r w:rsidRPr="00CA25EE">
        <w:rPr>
          <w:noProof/>
        </w:rPr>
        <w:t>Rijeka</w:t>
      </w:r>
      <w:r w:rsidRPr="00171E47">
        <w:t xml:space="preserve">, </w:t>
      </w:r>
      <w:r w:rsidRPr="00CA25EE">
        <w:rPr>
          <w:noProof/>
        </w:rPr>
        <w:t>Josipa Voltiča 20</w:t>
      </w:r>
      <w:r w:rsidRPr="00171E47">
        <w:t xml:space="preserve">, utvrđena je tražbina u iznosu od </w:t>
      </w:r>
      <w:r w:rsidRPr="00CA25EE">
        <w:rPr>
          <w:noProof/>
        </w:rPr>
        <w:t>47.686,62 kn</w:t>
      </w:r>
      <w:r w:rsidRPr="00171E47">
        <w:t xml:space="preserve">. Dužnik obvezuje platiti vjerovniku smanjenu tražbinu u iznosu od </w:t>
      </w:r>
      <w:r w:rsidRPr="00CA25EE">
        <w:rPr>
          <w:noProof/>
        </w:rPr>
        <w:t>14.305,99 kn</w:t>
      </w:r>
      <w:r w:rsidRPr="00171E47">
        <w:t xml:space="preserve">, uvećano za godišnju kamatnu stopu od 4,5% u tri jednaka godišnja obroka svaki u iznosu od </w:t>
      </w:r>
      <w:r w:rsidRPr="00CA25EE">
        <w:rPr>
          <w:noProof/>
        </w:rPr>
        <w:t>4.768,66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4.768,66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14.305,99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4.768,66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9.537,32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4.768,66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4.768,66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33.380,63 kn</w:t>
      </w:r>
      <w:r>
        <w:t xml:space="preserve"> te izjavljuje da neće zahtijevati ispunjenje tog dijela potraživanja</w:t>
      </w:r>
      <w:r w:rsidRPr="00171E47">
        <w:t>, a Dužnik izjavljuje svoju suglasnost na otpust navedenog dijela potraživanja.</w:t>
      </w:r>
    </w:p>
    <w:p w:rsidRDefault="00F9093B" w:rsidP="00F9093B" w:rsidR="00F9093B" w:rsidRPr="00171E47">
      <w:pPr>
        <w:spacing w:lineRule="auto" w:line="288" w:before="360"/>
        <w:jc w:val="both"/>
      </w:pPr>
      <w:r w:rsidRPr="00171E47">
        <w:t xml:space="preserve">Vjerovniku: </w:t>
      </w:r>
      <w:r w:rsidRPr="00CA25EE">
        <w:rPr>
          <w:b/>
          <w:noProof/>
        </w:rPr>
        <w:t>BALTIC SPARES SERVICE LTD</w:t>
      </w:r>
      <w:r w:rsidRPr="00171E47">
        <w:t xml:space="preserve">, OIB: </w:t>
      </w:r>
      <w:r w:rsidRPr="00CA25EE">
        <w:rPr>
          <w:noProof/>
        </w:rPr>
        <w:t>PL5840300497</w:t>
      </w:r>
      <w:r w:rsidRPr="00171E47">
        <w:t xml:space="preserve">, </w:t>
      </w:r>
      <w:r w:rsidRPr="00CA25EE">
        <w:rPr>
          <w:noProof/>
        </w:rPr>
        <w:t>Gdansk</w:t>
      </w:r>
      <w:r w:rsidRPr="00171E47">
        <w:t xml:space="preserve">, </w:t>
      </w:r>
      <w:r w:rsidRPr="00CA25EE">
        <w:rPr>
          <w:noProof/>
        </w:rPr>
        <w:t>8 Astronomow Str.</w:t>
      </w:r>
      <w:r w:rsidRPr="00171E47">
        <w:t>,</w:t>
      </w:r>
      <w:r>
        <w:t xml:space="preserve"> Poljska,</w:t>
      </w:r>
      <w:r w:rsidRPr="00171E47">
        <w:t xml:space="preserve"> utvrđena je tražbina u iznosu od </w:t>
      </w:r>
      <w:r w:rsidRPr="00CA25EE">
        <w:rPr>
          <w:noProof/>
        </w:rPr>
        <w:t>11.385,94 kn</w:t>
      </w:r>
      <w:r w:rsidRPr="00171E47">
        <w:t xml:space="preserve">. Dužnik obvezuje platiti vjerovniku smanjenu tražbinu u iznosu od </w:t>
      </w:r>
      <w:r w:rsidRPr="00CA25EE">
        <w:rPr>
          <w:noProof/>
        </w:rPr>
        <w:t>3.415,78 kn</w:t>
      </w:r>
      <w:r w:rsidRPr="00171E47">
        <w:t xml:space="preserve">, uvećano za godišnju kamatnu stopu od 4,5% u tri jednaka godišnja obroka svaki u iznosu od </w:t>
      </w:r>
      <w:r w:rsidRPr="00CA25EE">
        <w:rPr>
          <w:noProof/>
        </w:rPr>
        <w:t>1.138,59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1.138,59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3.415,78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1.138,59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2.277,19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lastRenderedPageBreak/>
        <w:t xml:space="preserve">3. obrok u iznosu od </w:t>
      </w:r>
      <w:r w:rsidRPr="00CA25EE">
        <w:rPr>
          <w:rFonts w:hAnsi="Times New Roman" w:ascii="Times New Roman"/>
          <w:noProof/>
          <w:sz w:val="24"/>
          <w:szCs w:val="24"/>
        </w:rPr>
        <w:t>1.138,59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1.138,59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7.970,16 kn</w:t>
      </w:r>
      <w:r>
        <w:t xml:space="preserve"> te izjavljuje da neće zahtijevati ispunjenje tog dijela potraživanja</w:t>
      </w:r>
      <w:r w:rsidRPr="00171E47">
        <w:t>, a Dužnik izjavljuje svoju suglasnost na otpust navedenog dijela potraživanja.</w:t>
      </w:r>
    </w:p>
    <w:p w:rsidRDefault="00F9093B" w:rsidP="00F9093B" w:rsidR="00F9093B" w:rsidRPr="00171E47">
      <w:pPr>
        <w:spacing w:lineRule="auto" w:line="288" w:before="360"/>
        <w:jc w:val="both"/>
      </w:pPr>
      <w:r w:rsidRPr="00171E47">
        <w:t xml:space="preserve">Vjerovniku: </w:t>
      </w:r>
      <w:r w:rsidRPr="00CA25EE">
        <w:rPr>
          <w:b/>
          <w:noProof/>
        </w:rPr>
        <w:t>BARBIR RADE</w:t>
      </w:r>
      <w:r w:rsidRPr="00171E47">
        <w:t xml:space="preserve">, OIB: </w:t>
      </w:r>
      <w:r w:rsidRPr="00CA25EE">
        <w:rPr>
          <w:noProof/>
        </w:rPr>
        <w:t>3930646057</w:t>
      </w:r>
      <w:r w:rsidRPr="00171E47">
        <w:t xml:space="preserve">, </w:t>
      </w:r>
      <w:r w:rsidRPr="00CA25EE">
        <w:rPr>
          <w:noProof/>
        </w:rPr>
        <w:t>Karlovac</w:t>
      </w:r>
      <w:r w:rsidRPr="00171E47">
        <w:t xml:space="preserve">, </w:t>
      </w:r>
      <w:r w:rsidRPr="00CA25EE">
        <w:rPr>
          <w:noProof/>
        </w:rPr>
        <w:t>Marina Držića 11</w:t>
      </w:r>
      <w:r w:rsidRPr="00171E47">
        <w:t xml:space="preserve">, utvrđena je tražbina u iznosu od </w:t>
      </w:r>
      <w:r w:rsidRPr="00CA25EE">
        <w:rPr>
          <w:noProof/>
        </w:rPr>
        <w:t>1.920,00 kn</w:t>
      </w:r>
      <w:r w:rsidRPr="00171E47">
        <w:t xml:space="preserve">. Dužnik obvezuje platiti vjerovniku smanjenu tražbinu u iznosu od </w:t>
      </w:r>
      <w:r w:rsidRPr="00CA25EE">
        <w:rPr>
          <w:noProof/>
        </w:rPr>
        <w:t>576,00 kn</w:t>
      </w:r>
      <w:r w:rsidRPr="00171E47">
        <w:t xml:space="preserve">, uvećano za godišnju kamatnu stopu od 4,5% u tri jednaka godišnja obroka svaki u iznosu od </w:t>
      </w:r>
      <w:r w:rsidRPr="00CA25EE">
        <w:rPr>
          <w:noProof/>
        </w:rPr>
        <w:t>192,00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192,00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576,00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192,00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384,00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192,00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192,00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1.344,00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BIJUK HPC d.o.o.</w:t>
      </w:r>
      <w:r w:rsidRPr="00171E47">
        <w:t xml:space="preserve">, OIB: </w:t>
      </w:r>
      <w:r w:rsidRPr="00CA25EE">
        <w:rPr>
          <w:noProof/>
        </w:rPr>
        <w:t>61373622132</w:t>
      </w:r>
      <w:r w:rsidRPr="00171E47">
        <w:t xml:space="preserve">, </w:t>
      </w:r>
      <w:r w:rsidRPr="00CA25EE">
        <w:rPr>
          <w:noProof/>
        </w:rPr>
        <w:t>Samobor</w:t>
      </w:r>
      <w:r w:rsidRPr="00171E47">
        <w:t xml:space="preserve">, </w:t>
      </w:r>
      <w:r w:rsidRPr="00CA25EE">
        <w:rPr>
          <w:noProof/>
        </w:rPr>
        <w:t>Vrbovec 1/A</w:t>
      </w:r>
      <w:r w:rsidRPr="00171E47">
        <w:t xml:space="preserve">, utvrđena je tražbina u iznosu od </w:t>
      </w:r>
      <w:r w:rsidRPr="00CA25EE">
        <w:rPr>
          <w:noProof/>
        </w:rPr>
        <w:t>38.426,42 kn</w:t>
      </w:r>
      <w:r w:rsidRPr="00171E47">
        <w:t xml:space="preserve">. Dužnik obvezuje platiti vjerovniku smanjenu tražbinu u iznosu od </w:t>
      </w:r>
      <w:r w:rsidRPr="00CA25EE">
        <w:rPr>
          <w:noProof/>
        </w:rPr>
        <w:t>11.527,93 kn</w:t>
      </w:r>
      <w:r w:rsidRPr="00171E47">
        <w:t xml:space="preserve">, uvećano za godišnju kamatnu stopu od 4,5% u tri jednaka godišnja obroka svaki u iznosu od </w:t>
      </w:r>
      <w:r w:rsidRPr="00CA25EE">
        <w:rPr>
          <w:noProof/>
        </w:rPr>
        <w:t>3.842,64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3.842,64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11.527,93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3.842,64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7.685,28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3.842,64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3.842,64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lastRenderedPageBreak/>
        <w:t xml:space="preserve">Vjerovnik otpušta dužniku dio potraživanja od utvrđene tražbine u iznosu od </w:t>
      </w:r>
      <w:r w:rsidRPr="00CA25EE">
        <w:rPr>
          <w:noProof/>
        </w:rPr>
        <w:t>26.898,49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BIOKOVO COMMERCE d.o.o.</w:t>
      </w:r>
      <w:r w:rsidRPr="00171E47">
        <w:t xml:space="preserve">, OIB: </w:t>
      </w:r>
      <w:r w:rsidRPr="00CA25EE">
        <w:rPr>
          <w:noProof/>
        </w:rPr>
        <w:t>91904453728</w:t>
      </w:r>
      <w:r w:rsidRPr="00171E47">
        <w:t xml:space="preserve">, </w:t>
      </w:r>
      <w:r w:rsidRPr="00CA25EE">
        <w:rPr>
          <w:noProof/>
        </w:rPr>
        <w:t>Zagreb</w:t>
      </w:r>
      <w:r w:rsidRPr="00171E47">
        <w:t xml:space="preserve">, </w:t>
      </w:r>
      <w:r w:rsidRPr="00CA25EE">
        <w:rPr>
          <w:noProof/>
        </w:rPr>
        <w:t>Karlovačka cesta 145/A</w:t>
      </w:r>
      <w:r w:rsidRPr="00171E47">
        <w:t xml:space="preserve">, utvrđena je tražbina u iznosu od </w:t>
      </w:r>
      <w:r w:rsidRPr="00CA25EE">
        <w:rPr>
          <w:noProof/>
        </w:rPr>
        <w:t>1.735,00 kn</w:t>
      </w:r>
      <w:r w:rsidRPr="00171E47">
        <w:t xml:space="preserve">. Dužnik obvezuje platiti vjerovniku smanjenu tražbinu u iznosu od </w:t>
      </w:r>
      <w:r w:rsidRPr="00CA25EE">
        <w:rPr>
          <w:noProof/>
        </w:rPr>
        <w:t>520,50 kn</w:t>
      </w:r>
      <w:r w:rsidRPr="00171E47">
        <w:t xml:space="preserve">, uvećano za godišnju kamatnu stopu od 4,5% u tri jednaka godišnja obroka svaki u iznosu od </w:t>
      </w:r>
      <w:r w:rsidRPr="00CA25EE">
        <w:rPr>
          <w:noProof/>
        </w:rPr>
        <w:t>173,50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173,50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520,50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173,50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347,00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173,50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173,50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1.214,50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BRODOSPLIT-TVORNICA DIZEL MOTORA d.o.o.</w:t>
      </w:r>
      <w:r w:rsidRPr="00171E47">
        <w:t xml:space="preserve">, OIB: </w:t>
      </w:r>
      <w:r w:rsidRPr="00CA25EE">
        <w:rPr>
          <w:noProof/>
        </w:rPr>
        <w:t>08724311192</w:t>
      </w:r>
      <w:r w:rsidRPr="00171E47">
        <w:t xml:space="preserve">, </w:t>
      </w:r>
      <w:r w:rsidRPr="00CA25EE">
        <w:rPr>
          <w:noProof/>
        </w:rPr>
        <w:t>Split</w:t>
      </w:r>
      <w:r w:rsidRPr="00171E47">
        <w:t xml:space="preserve">, </w:t>
      </w:r>
      <w:r w:rsidRPr="00CA25EE">
        <w:rPr>
          <w:noProof/>
        </w:rPr>
        <w:t>Put Supavla 21</w:t>
      </w:r>
      <w:r w:rsidRPr="00171E47">
        <w:t xml:space="preserve">, utvrđena je tražbina u iznosu od </w:t>
      </w:r>
      <w:r w:rsidRPr="00CA25EE">
        <w:rPr>
          <w:noProof/>
        </w:rPr>
        <w:t>484.502,43 kn</w:t>
      </w:r>
      <w:r w:rsidRPr="00171E47">
        <w:t xml:space="preserve">. Dužnik obvezuje platiti vjerovniku smanjenu tražbinu u iznosu od </w:t>
      </w:r>
      <w:r w:rsidRPr="00CA25EE">
        <w:rPr>
          <w:noProof/>
        </w:rPr>
        <w:t>145.350,73 kn</w:t>
      </w:r>
      <w:r w:rsidRPr="00171E47">
        <w:t xml:space="preserve">, uvećano za godišnju kamatnu stopu od 4,5% u tri jednaka godišnja obroka svaki u iznosu od </w:t>
      </w:r>
      <w:r w:rsidRPr="00CA25EE">
        <w:rPr>
          <w:noProof/>
        </w:rPr>
        <w:t>48.450,24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48.450,24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145.350,73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48.450,24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96.900,49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48.450,24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48.450,24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lastRenderedPageBreak/>
        <w:t xml:space="preserve">Vjerovnik otpušta dužniku dio potraživanja od utvrđene tražbine u iznosu od </w:t>
      </w:r>
      <w:r w:rsidRPr="00CA25EE">
        <w:rPr>
          <w:noProof/>
        </w:rPr>
        <w:t>339.151,70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BUREAU VERITAS CROATIA d.o.o.</w:t>
      </w:r>
      <w:r w:rsidRPr="00171E47">
        <w:t xml:space="preserve">, OIB: </w:t>
      </w:r>
      <w:r w:rsidRPr="00CA25EE">
        <w:rPr>
          <w:noProof/>
        </w:rPr>
        <w:t>82798532151</w:t>
      </w:r>
      <w:r w:rsidRPr="00171E47">
        <w:t xml:space="preserve">, </w:t>
      </w:r>
      <w:r w:rsidRPr="00CA25EE">
        <w:rPr>
          <w:noProof/>
        </w:rPr>
        <w:t>Rijeka</w:t>
      </w:r>
      <w:r w:rsidRPr="00171E47">
        <w:t xml:space="preserve">, </w:t>
      </w:r>
      <w:r w:rsidRPr="00CA25EE">
        <w:rPr>
          <w:noProof/>
        </w:rPr>
        <w:t>Riva 16</w:t>
      </w:r>
      <w:r w:rsidRPr="00171E47">
        <w:t xml:space="preserve">, utvrđena je tražbina u iznosu od </w:t>
      </w:r>
      <w:r w:rsidRPr="00CA25EE">
        <w:rPr>
          <w:noProof/>
        </w:rPr>
        <w:t>166.143,40 kn</w:t>
      </w:r>
      <w:r w:rsidRPr="00171E47">
        <w:t xml:space="preserve">. Dužnik obvezuje platiti vjerovniku smanjenu tražbinu u iznosu od </w:t>
      </w:r>
      <w:r w:rsidRPr="00CA25EE">
        <w:rPr>
          <w:noProof/>
        </w:rPr>
        <w:t>49.843,02 kn</w:t>
      </w:r>
      <w:r w:rsidRPr="00171E47">
        <w:t xml:space="preserve">, uvećano za godišnju kamatnu stopu od 4,5% u tri jednaka godišnja obroka svaki u iznosu od </w:t>
      </w:r>
      <w:r w:rsidRPr="00CA25EE">
        <w:rPr>
          <w:noProof/>
        </w:rPr>
        <w:t>16.614,34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16.614,34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49.843,02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16.614,34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33.228,68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16.614,34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16.614,34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116.300,38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CAJHEN d.o.o. u likvidaciji</w:t>
      </w:r>
      <w:r w:rsidRPr="00171E47">
        <w:t xml:space="preserve">, OIB: </w:t>
      </w:r>
      <w:r w:rsidRPr="00CA25EE">
        <w:rPr>
          <w:noProof/>
        </w:rPr>
        <w:t>54177966900</w:t>
      </w:r>
      <w:r w:rsidRPr="00171E47">
        <w:t xml:space="preserve">, </w:t>
      </w:r>
      <w:r w:rsidRPr="00CA25EE">
        <w:rPr>
          <w:noProof/>
        </w:rPr>
        <w:t>Slemenice</w:t>
      </w:r>
      <w:r w:rsidRPr="00171E47">
        <w:t xml:space="preserve">, </w:t>
      </w:r>
      <w:r w:rsidRPr="00CA25EE">
        <w:rPr>
          <w:noProof/>
        </w:rPr>
        <w:t>Slemenice 66</w:t>
      </w:r>
      <w:r w:rsidRPr="00171E47">
        <w:t xml:space="preserve">, utvrđena je tražbina u iznosu od </w:t>
      </w:r>
      <w:r w:rsidRPr="00CA25EE">
        <w:rPr>
          <w:noProof/>
        </w:rPr>
        <w:t>8.543,73 kn</w:t>
      </w:r>
      <w:r w:rsidRPr="00171E47">
        <w:t xml:space="preserve">. Dužnik obvezuje platiti vjerovniku smanjenu tražbinu u iznosu od </w:t>
      </w:r>
      <w:r w:rsidRPr="00CA25EE">
        <w:rPr>
          <w:noProof/>
        </w:rPr>
        <w:t>2.563,12 kn</w:t>
      </w:r>
      <w:r w:rsidRPr="00171E47">
        <w:t xml:space="preserve">, uvećano za godišnju kamatnu stopu od 4,5% u tri jednaka godišnja obroka svaki u iznosu od </w:t>
      </w:r>
      <w:r w:rsidRPr="00CA25EE">
        <w:rPr>
          <w:noProof/>
        </w:rPr>
        <w:t>854,37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854,37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2.563,12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854,37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1.708,75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854,37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854,37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lastRenderedPageBreak/>
        <w:t xml:space="preserve">Vjerovnik otpušta dužniku dio potraživanja od utvrđene tražbine u iznosu od </w:t>
      </w:r>
      <w:r w:rsidRPr="00CA25EE">
        <w:rPr>
          <w:noProof/>
        </w:rPr>
        <w:t>5.980,61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CARGO PARTNER d.o.o.</w:t>
      </w:r>
      <w:r w:rsidRPr="00171E47">
        <w:t xml:space="preserve">, OIB: </w:t>
      </w:r>
      <w:r w:rsidRPr="00CA25EE">
        <w:rPr>
          <w:noProof/>
        </w:rPr>
        <w:t>84596041174</w:t>
      </w:r>
      <w:r w:rsidRPr="00171E47">
        <w:t xml:space="preserve">, </w:t>
      </w:r>
      <w:r w:rsidRPr="00CA25EE">
        <w:rPr>
          <w:noProof/>
        </w:rPr>
        <w:t>Zagreb</w:t>
      </w:r>
      <w:r w:rsidRPr="00171E47">
        <w:t xml:space="preserve">, </w:t>
      </w:r>
      <w:r w:rsidRPr="00CA25EE">
        <w:rPr>
          <w:noProof/>
        </w:rPr>
        <w:t>Pescanska 162</w:t>
      </w:r>
      <w:r w:rsidRPr="00171E47">
        <w:t xml:space="preserve">, utvrđena je tražbina u iznosu od </w:t>
      </w:r>
      <w:r w:rsidRPr="00CA25EE">
        <w:rPr>
          <w:noProof/>
        </w:rPr>
        <w:t>31.363,08 kn</w:t>
      </w:r>
      <w:r w:rsidRPr="00171E47">
        <w:t xml:space="preserve">. Dužnik obvezuje platiti vjerovniku smanjenu tražbinu u iznosu od </w:t>
      </w:r>
      <w:r w:rsidRPr="00CA25EE">
        <w:rPr>
          <w:noProof/>
        </w:rPr>
        <w:t>9.408,92 kn</w:t>
      </w:r>
      <w:r w:rsidRPr="00171E47">
        <w:t xml:space="preserve">, uvećano za godišnju kamatnu stopu od 4,5% u tri jednaka godišnja obroka svaki u iznosu od </w:t>
      </w:r>
      <w:r w:rsidRPr="00CA25EE">
        <w:rPr>
          <w:noProof/>
        </w:rPr>
        <w:t>3.136,31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3.136,31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9.408,92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3.136,31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6.272,62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3.136,31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3.136,31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21.954,16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CEMTRA d.o.o.</w:t>
      </w:r>
      <w:r w:rsidRPr="00171E47">
        <w:t xml:space="preserve">, OIB: </w:t>
      </w:r>
      <w:r w:rsidRPr="00CA25EE">
        <w:rPr>
          <w:noProof/>
        </w:rPr>
        <w:t>11423745914</w:t>
      </w:r>
      <w:r w:rsidRPr="00171E47">
        <w:t xml:space="preserve">, </w:t>
      </w:r>
      <w:r w:rsidRPr="00CA25EE">
        <w:rPr>
          <w:noProof/>
        </w:rPr>
        <w:t>Zagreb</w:t>
      </w:r>
      <w:r w:rsidRPr="00171E47">
        <w:t xml:space="preserve">, </w:t>
      </w:r>
      <w:r w:rsidRPr="00CA25EE">
        <w:rPr>
          <w:noProof/>
        </w:rPr>
        <w:t>Vlaška ulica</w:t>
      </w:r>
      <w:r w:rsidRPr="00171E47">
        <w:t xml:space="preserve">, utvrđena je tražbina u iznosu od </w:t>
      </w:r>
      <w:r w:rsidRPr="00CA25EE">
        <w:rPr>
          <w:noProof/>
        </w:rPr>
        <w:t>9.750,00 kn</w:t>
      </w:r>
      <w:r w:rsidRPr="00171E47">
        <w:t xml:space="preserve">. Dužnik obvezuje platiti vjerovniku smanjenu tražbinu u iznosu od </w:t>
      </w:r>
      <w:r w:rsidRPr="00CA25EE">
        <w:rPr>
          <w:noProof/>
        </w:rPr>
        <w:t>2.925,00 kn</w:t>
      </w:r>
      <w:r w:rsidRPr="00171E47">
        <w:t xml:space="preserve">, uvećano za godišnju kamatnu stopu od 4,5% u tri jednaka godišnja obroka svaki u iznosu od </w:t>
      </w:r>
      <w:r w:rsidRPr="00CA25EE">
        <w:rPr>
          <w:noProof/>
        </w:rPr>
        <w:t>975,00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975,00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2.925,00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975,00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1.950,00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975,00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975,00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lastRenderedPageBreak/>
        <w:t xml:space="preserve">Vjerovnik otpušta dužniku dio potraživanja od utvrđene tražbine u iznosu od </w:t>
      </w:r>
      <w:r w:rsidRPr="00CA25EE">
        <w:rPr>
          <w:noProof/>
        </w:rPr>
        <w:t>6.825,00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CENTAR REVIZIJA d.o.o.</w:t>
      </w:r>
      <w:r w:rsidRPr="00171E47">
        <w:t xml:space="preserve">, OIB: </w:t>
      </w:r>
      <w:r w:rsidRPr="00CA25EE">
        <w:rPr>
          <w:noProof/>
        </w:rPr>
        <w:t>11173000029</w:t>
      </w:r>
      <w:r w:rsidRPr="00171E47">
        <w:t xml:space="preserve">, </w:t>
      </w:r>
      <w:r w:rsidRPr="00CA25EE">
        <w:rPr>
          <w:noProof/>
        </w:rPr>
        <w:t>Karlovac</w:t>
      </w:r>
      <w:r w:rsidRPr="00171E47">
        <w:t xml:space="preserve">, </w:t>
      </w:r>
      <w:r w:rsidRPr="00CA25EE">
        <w:rPr>
          <w:noProof/>
        </w:rPr>
        <w:t>dr. V. Mačeka 28</w:t>
      </w:r>
      <w:r w:rsidRPr="00171E47">
        <w:t xml:space="preserve">, utvrđena je tražbina u iznosu od </w:t>
      </w:r>
      <w:r w:rsidRPr="00CA25EE">
        <w:rPr>
          <w:noProof/>
        </w:rPr>
        <w:t>37.500,00 kn</w:t>
      </w:r>
      <w:r w:rsidRPr="00171E47">
        <w:t xml:space="preserve">. Dužnik obvezuje platiti vjerovniku smanjenu tražbinu u iznosu od </w:t>
      </w:r>
      <w:r w:rsidRPr="00CA25EE">
        <w:rPr>
          <w:noProof/>
        </w:rPr>
        <w:t>11.250,00 kn</w:t>
      </w:r>
      <w:r w:rsidRPr="00171E47">
        <w:t xml:space="preserve">, uvećano za godišnju kamatnu stopu od 4,5% u tri jednaka godišnja obroka svaki u iznosu od </w:t>
      </w:r>
      <w:r w:rsidRPr="00CA25EE">
        <w:rPr>
          <w:noProof/>
        </w:rPr>
        <w:t>3.750,00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3.750,00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11.250,00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3.750,00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7.500,00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3.750,00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3.750,00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26.250,00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EE76FF">
      <w:pPr>
        <w:spacing w:lineRule="auto" w:line="288" w:before="120"/>
        <w:jc w:val="both"/>
      </w:pPr>
      <w:r w:rsidRPr="00EE76FF">
        <w:t xml:space="preserve">Vjerovniku: </w:t>
      </w:r>
      <w:r w:rsidRPr="00EE76FF">
        <w:rPr>
          <w:b/>
        </w:rPr>
        <w:fldChar w:fldCharType="begin"/>
      </w:r>
      <w:r w:rsidRPr="00EE76FF">
        <w:rPr>
          <w:b/>
        </w:rPr>
        <w:instrText xml:space="preserve"> MERGEFIELD NAZIV_VJEROVNIKA </w:instrText>
      </w:r>
      <w:r w:rsidRPr="00EE76FF">
        <w:rPr>
          <w:b/>
        </w:rPr>
        <w:fldChar w:fldCharType="separate"/>
      </w:r>
      <w:r w:rsidRPr="00EE76FF">
        <w:rPr>
          <w:b/>
        </w:rPr>
        <w:t>CENTAR ZA RESTRUKTURIRANJE I PRODAJU</w:t>
      </w:r>
      <w:r w:rsidRPr="00EE76FF">
        <w:fldChar w:fldCharType="end"/>
      </w:r>
      <w:r w:rsidRPr="00EE76FF">
        <w:t xml:space="preserve">, OIB: </w:t>
      </w:r>
      <w:r w:rsidR="00475B53">
        <w:fldChar w:fldCharType="begin"/>
      </w:r>
      <w:r w:rsidR="00475B53">
        <w:instrText xml:space="preserve"> MERGEFIELD OIB_VJEROVNIKA </w:instrText>
      </w:r>
      <w:r w:rsidR="00475B53">
        <w:fldChar w:fldCharType="separate"/>
      </w:r>
      <w:r w:rsidRPr="00EE76FF">
        <w:t>38083028711</w:t>
      </w:r>
      <w:r w:rsidR="00475B53">
        <w:fldChar w:fldCharType="end"/>
      </w:r>
      <w:r w:rsidRPr="00EE76FF">
        <w:t xml:space="preserve">, </w:t>
      </w:r>
      <w:r w:rsidR="00475B53">
        <w:fldChar w:fldCharType="begin"/>
      </w:r>
      <w:r w:rsidR="00475B53">
        <w:instrText xml:space="preserve"> MERGEFIELD MJESTO </w:instrText>
      </w:r>
      <w:r w:rsidR="00475B53">
        <w:fldChar w:fldCharType="separate"/>
      </w:r>
      <w:r w:rsidRPr="00EE76FF">
        <w:t>Zagreb</w:t>
      </w:r>
      <w:r w:rsidR="00475B53">
        <w:fldChar w:fldCharType="end"/>
      </w:r>
      <w:r w:rsidRPr="00EE76FF">
        <w:t xml:space="preserve">, </w:t>
      </w:r>
      <w:r w:rsidR="00475B53">
        <w:fldChar w:fldCharType="begin"/>
      </w:r>
      <w:r w:rsidR="00475B53">
        <w:instrText xml:space="preserve"> MERGEFIELD ADRESA </w:instrText>
      </w:r>
      <w:r w:rsidR="00475B53">
        <w:fldChar w:fldCharType="separate"/>
      </w:r>
      <w:r w:rsidRPr="00EE76FF">
        <w:t>Ivana Lučića 6</w:t>
      </w:r>
      <w:r w:rsidR="00475B53">
        <w:fldChar w:fldCharType="end"/>
      </w:r>
      <w:r w:rsidRPr="00EE76FF">
        <w:t xml:space="preserve">, utvrđena je tražbina u iznosu od </w:t>
      </w:r>
      <w:r w:rsidR="00475B53">
        <w:fldChar w:fldCharType="begin"/>
      </w:r>
      <w:r w:rsidR="00475B53">
        <w:instrText xml:space="preserve"> MERGEFIELD Utvrđeni_iznos_tražbine </w:instrText>
      </w:r>
      <w:r w:rsidR="00475B53">
        <w:fldChar w:fldCharType="separate"/>
      </w:r>
      <w:r w:rsidRPr="00EE76FF">
        <w:t>2.314.619,63 kn</w:t>
      </w:r>
      <w:r w:rsidR="00475B53">
        <w:fldChar w:fldCharType="end"/>
      </w:r>
      <w:r w:rsidRPr="00EE76FF">
        <w:t xml:space="preserve">. Od kojeg iznosa tražbine glavnicu predstavlja iznos od </w:t>
      </w:r>
      <w:r w:rsidR="00475B53">
        <w:fldChar w:fldCharType="begin"/>
      </w:r>
      <w:r w:rsidR="00475B53">
        <w:instrText xml:space="preserve"> MERGEFIELD glavnica </w:instrText>
      </w:r>
      <w:r w:rsidR="00475B53">
        <w:fldChar w:fldCharType="separate"/>
      </w:r>
      <w:r w:rsidRPr="00EE76FF">
        <w:t>1.162.968,52 kn</w:t>
      </w:r>
      <w:r w:rsidR="00475B53">
        <w:fldChar w:fldCharType="end"/>
      </w:r>
      <w:r w:rsidRPr="00EE76FF">
        <w:t xml:space="preserve">, a obračunatu zateznu kamatu iznos od </w:t>
      </w:r>
      <w:r w:rsidR="00475B53">
        <w:fldChar w:fldCharType="begin"/>
      </w:r>
      <w:r w:rsidR="00475B53">
        <w:instrText xml:space="preserve"> MERGEFIELD kamata </w:instrText>
      </w:r>
      <w:r w:rsidR="00475B53">
        <w:fldChar w:fldCharType="separate"/>
      </w:r>
      <w:r w:rsidRPr="00EE76FF">
        <w:t>1.151.651,11 kn</w:t>
      </w:r>
      <w:r w:rsidR="00475B53">
        <w:fldChar w:fldCharType="end"/>
      </w:r>
      <w:r w:rsidRPr="00EE76FF">
        <w:t xml:space="preserve">. </w:t>
      </w:r>
    </w:p>
    <w:p w:rsidRDefault="00F9093B" w:rsidP="00F9093B" w:rsidR="00F9093B" w:rsidRPr="00EE76FF">
      <w:pPr>
        <w:spacing w:lineRule="auto" w:line="288" w:before="120"/>
        <w:jc w:val="both"/>
      </w:pPr>
      <w:r w:rsidRPr="00EE76FF">
        <w:t xml:space="preserve">Dužnik se obvezuje vjerovniku platiti smanjenu tražbinu (glavnicu) u iznosu od </w:t>
      </w:r>
      <w:r w:rsidR="00475B53">
        <w:fldChar w:fldCharType="begin"/>
      </w:r>
      <w:r w:rsidR="00475B53">
        <w:instrText xml:space="preserve"> MERGEFIELD glavnica </w:instrText>
      </w:r>
      <w:r w:rsidR="00475B53">
        <w:fldChar w:fldCharType="separate"/>
      </w:r>
      <w:r w:rsidRPr="00EE76FF">
        <w:t>1.162.968,52 kn</w:t>
      </w:r>
      <w:r w:rsidR="00475B53">
        <w:fldChar w:fldCharType="end"/>
      </w:r>
      <w:r w:rsidRPr="00EE76FF">
        <w:t xml:space="preserve">, a za ostatak iznos do utvrđene tražbine od </w:t>
      </w:r>
      <w:r w:rsidR="00475B53">
        <w:fldChar w:fldCharType="begin"/>
      </w:r>
      <w:r w:rsidR="00475B53">
        <w:instrText xml:space="preserve"> MERGEFIELD </w:instrText>
      </w:r>
      <w:r w:rsidR="00475B53">
        <w:instrText xml:space="preserve">kamata </w:instrText>
      </w:r>
      <w:r w:rsidR="00475B53">
        <w:fldChar w:fldCharType="separate"/>
      </w:r>
      <w:r w:rsidRPr="00EE76FF">
        <w:t>1.151.651,11 kn</w:t>
      </w:r>
      <w:r w:rsidR="00475B53">
        <w:fldChar w:fldCharType="end"/>
      </w:r>
      <w:r w:rsidRPr="00EE76FF">
        <w:t xml:space="preserve"> (kamate) vjerovnik otpušta Dužniku te izjavljuje da neće tražiti ispunjenje tog dijela tražbine, a sa kojim otpustom je Dužnik suglasan.</w:t>
      </w:r>
    </w:p>
    <w:p w:rsidRDefault="00F9093B" w:rsidP="00F9093B" w:rsidR="00F9093B" w:rsidRPr="00EE76FF">
      <w:pPr>
        <w:spacing w:lineRule="auto" w:line="288" w:before="120"/>
        <w:jc w:val="both"/>
      </w:pPr>
      <w:r w:rsidRPr="00EE76FF">
        <w:t xml:space="preserve">Dužnik će platiti vjerovniku smanjenu tražbinu (glavnicu) u iznosu do </w:t>
      </w:r>
      <w:r w:rsidR="00475B53">
        <w:fldChar w:fldCharType="begin"/>
      </w:r>
      <w:r w:rsidR="00475B53">
        <w:instrText xml:space="preserve"> MERGEFIELD glavnica </w:instrText>
      </w:r>
      <w:r w:rsidR="00475B53">
        <w:fldChar w:fldCharType="separate"/>
      </w:r>
      <w:r w:rsidRPr="00EE76FF">
        <w:t>1.162.968,52 kn</w:t>
      </w:r>
      <w:r w:rsidR="00475B53">
        <w:fldChar w:fldCharType="end"/>
      </w:r>
      <w:r w:rsidRPr="00EE76FF">
        <w:t xml:space="preserve"> u 7 (sedam) jednakih godišnjih obroka svaki u iznosu od </w:t>
      </w:r>
      <w:r w:rsidR="00475B53">
        <w:fldChar w:fldCharType="begin"/>
      </w:r>
      <w:r w:rsidR="00475B53">
        <w:instrText xml:space="preserve"> MERGEFIELD rata </w:instrText>
      </w:r>
      <w:r w:rsidR="00475B53">
        <w:fldChar w:fldCharType="separate"/>
      </w:r>
      <w:r w:rsidRPr="00EE76FF">
        <w:t>166.138,36 kn</w:t>
      </w:r>
      <w:r w:rsidR="00475B53">
        <w:fldChar w:fldCharType="end"/>
      </w:r>
      <w:r w:rsidRPr="00EE76FF">
        <w:t>, dospijeća kako slijedi:</w:t>
      </w:r>
    </w:p>
    <w:p w:rsidRDefault="00F9093B" w:rsidP="00F9093B" w:rsidR="00F9093B" w:rsidRPr="00EE76FF">
      <w:pPr>
        <w:spacing w:lineRule="auto" w:line="288" w:before="120"/>
        <w:jc w:val="both"/>
      </w:pPr>
      <w:r w:rsidRPr="00EE76FF">
        <w:t>-</w:t>
      </w:r>
      <w:r w:rsidRPr="00EE76FF">
        <w:tab/>
        <w:t xml:space="preserve">1. obrok: iznos od </w:t>
      </w:r>
      <w:r w:rsidR="00475B53">
        <w:fldChar w:fldCharType="begin"/>
      </w:r>
      <w:r w:rsidR="00475B53">
        <w:instrText xml:space="preserve"> MERGEFIELD rata </w:instrText>
      </w:r>
      <w:r w:rsidR="00475B53">
        <w:fldChar w:fldCharType="separate"/>
      </w:r>
      <w:r w:rsidRPr="00EE76FF">
        <w:t>166.138,36 kn</w:t>
      </w:r>
      <w:r w:rsidR="00475B53">
        <w:fldChar w:fldCharType="end"/>
      </w:r>
      <w:r w:rsidRPr="00EE76FF">
        <w:t xml:space="preserve"> dospijeća godinu dana od dana pravomoćnosti sudskoga rješenja kojim se dozvoljava sklapanje ove nagodbe, </w:t>
      </w:r>
    </w:p>
    <w:p w:rsidRDefault="00F9093B" w:rsidP="00F9093B" w:rsidR="00F9093B" w:rsidRPr="00EE76FF">
      <w:pPr>
        <w:spacing w:lineRule="auto" w:line="288" w:before="120"/>
        <w:jc w:val="both"/>
      </w:pPr>
      <w:r w:rsidRPr="00EE76FF">
        <w:t>-</w:t>
      </w:r>
      <w:r w:rsidRPr="00EE76FF">
        <w:tab/>
        <w:t xml:space="preserve">2. obrok: iznos od </w:t>
      </w:r>
      <w:r w:rsidR="00475B53">
        <w:fldChar w:fldCharType="begin"/>
      </w:r>
      <w:r w:rsidR="00475B53">
        <w:instrText xml:space="preserve"> MERGEFIELD rata </w:instrText>
      </w:r>
      <w:r w:rsidR="00475B53">
        <w:fldChar w:fldCharType="separate"/>
      </w:r>
      <w:r w:rsidRPr="00EE76FF">
        <w:t>166.138,36 kn</w:t>
      </w:r>
      <w:r w:rsidR="00475B53">
        <w:fldChar w:fldCharType="end"/>
      </w:r>
      <w:r w:rsidRPr="00EE76FF">
        <w:t xml:space="preserve"> dospijeća na dan druge godine od dana pravomoćnosti sudskoga rješenja kojim se dozvoljava sklapanje ove nagodbe,</w:t>
      </w:r>
    </w:p>
    <w:p w:rsidRDefault="00F9093B" w:rsidP="00F9093B" w:rsidR="00F9093B" w:rsidRPr="00EE76FF">
      <w:pPr>
        <w:spacing w:lineRule="auto" w:line="288" w:before="120"/>
        <w:jc w:val="both"/>
      </w:pPr>
      <w:r w:rsidRPr="00EE76FF">
        <w:lastRenderedPageBreak/>
        <w:t>-</w:t>
      </w:r>
      <w:r w:rsidRPr="00EE76FF">
        <w:tab/>
        <w:t xml:space="preserve">3. obrok: iznos od </w:t>
      </w:r>
      <w:r w:rsidR="00475B53">
        <w:fldChar w:fldCharType="begin"/>
      </w:r>
      <w:r w:rsidR="00475B53">
        <w:instrText xml:space="preserve"> MERGEFIELD rata </w:instrText>
      </w:r>
      <w:r w:rsidR="00475B53">
        <w:fldChar w:fldCharType="separate"/>
      </w:r>
      <w:r w:rsidRPr="00EE76FF">
        <w:t>166.138,36 kn</w:t>
      </w:r>
      <w:r w:rsidR="00475B53">
        <w:fldChar w:fldCharType="end"/>
      </w:r>
      <w:r w:rsidRPr="00EE76FF">
        <w:t xml:space="preserve"> dospijeća na dan treće godine od dana pravomoćnosti sudskoga rješenja kojim se dozvoljava sklapanje ove nagodbe,</w:t>
      </w:r>
    </w:p>
    <w:p w:rsidRDefault="00F9093B" w:rsidP="00F9093B" w:rsidR="00F9093B" w:rsidRPr="00EE76FF">
      <w:pPr>
        <w:spacing w:lineRule="auto" w:line="288" w:before="120"/>
        <w:jc w:val="both"/>
      </w:pPr>
      <w:r w:rsidRPr="00EE76FF">
        <w:t>-</w:t>
      </w:r>
      <w:r w:rsidRPr="00EE76FF">
        <w:tab/>
        <w:t xml:space="preserve">4. obrok: iznos od </w:t>
      </w:r>
      <w:r w:rsidR="00475B53">
        <w:fldChar w:fldCharType="begin"/>
      </w:r>
      <w:r w:rsidR="00475B53">
        <w:instrText xml:space="preserve"> MERGEFIELD rata </w:instrText>
      </w:r>
      <w:r w:rsidR="00475B53">
        <w:fldChar w:fldCharType="separate"/>
      </w:r>
      <w:r w:rsidRPr="00EE76FF">
        <w:t>166.138,36 kn</w:t>
      </w:r>
      <w:r w:rsidR="00475B53">
        <w:fldChar w:fldCharType="end"/>
      </w:r>
      <w:r w:rsidRPr="00EE76FF">
        <w:t xml:space="preserve"> dospijeća na dan četvrte godine od dana pravomoćnosti sudskoga rješenja kojim se dozvoljava sklapanje ove nagodbe,</w:t>
      </w:r>
    </w:p>
    <w:p w:rsidRDefault="00F9093B" w:rsidP="00F9093B" w:rsidR="00F9093B" w:rsidRPr="00EE76FF">
      <w:pPr>
        <w:spacing w:lineRule="auto" w:line="288" w:before="120"/>
        <w:jc w:val="both"/>
      </w:pPr>
      <w:r w:rsidRPr="00EE76FF">
        <w:t>-</w:t>
      </w:r>
      <w:r w:rsidRPr="00EE76FF">
        <w:tab/>
        <w:t xml:space="preserve">5. obrok: iznos od </w:t>
      </w:r>
      <w:r w:rsidR="00475B53">
        <w:fldChar w:fldCharType="begin"/>
      </w:r>
      <w:r w:rsidR="00475B53">
        <w:instrText xml:space="preserve"> MERGEFIELD rata </w:instrText>
      </w:r>
      <w:r w:rsidR="00475B53">
        <w:fldChar w:fldCharType="separate"/>
      </w:r>
      <w:r w:rsidRPr="00EE76FF">
        <w:t>166.138,36 kn</w:t>
      </w:r>
      <w:r w:rsidR="00475B53">
        <w:fldChar w:fldCharType="end"/>
      </w:r>
      <w:r w:rsidRPr="00EE76FF">
        <w:t xml:space="preserve"> dospijeća na dan pete godine od dana pravomoćnosti sudskoga rješenja kojim se dozvoljava sklapanje ove nagodbe,</w:t>
      </w:r>
    </w:p>
    <w:p w:rsidRDefault="00F9093B" w:rsidP="00F9093B" w:rsidR="00F9093B" w:rsidRPr="00EE76FF">
      <w:pPr>
        <w:spacing w:lineRule="auto" w:line="288" w:before="120"/>
        <w:jc w:val="both"/>
      </w:pPr>
      <w:r w:rsidRPr="00EE76FF">
        <w:t>-</w:t>
      </w:r>
      <w:r w:rsidRPr="00EE76FF">
        <w:tab/>
        <w:t xml:space="preserve">6. obrok: iznos od </w:t>
      </w:r>
      <w:r w:rsidR="00475B53">
        <w:fldChar w:fldCharType="begin"/>
      </w:r>
      <w:r w:rsidR="00475B53">
        <w:instrText xml:space="preserve"> MERGEFIELD rata </w:instrText>
      </w:r>
      <w:r w:rsidR="00475B53">
        <w:fldChar w:fldCharType="separate"/>
      </w:r>
      <w:r w:rsidRPr="00EE76FF">
        <w:t>166.138,36 kn</w:t>
      </w:r>
      <w:r w:rsidR="00475B53">
        <w:fldChar w:fldCharType="end"/>
      </w:r>
      <w:r w:rsidRPr="00EE76FF">
        <w:t xml:space="preserve"> dospijeća na dan šeste godine od dana pravomoćnosti sudskoga rješenja kojim se dozvoljava sklapanje ove nagodbe,</w:t>
      </w:r>
    </w:p>
    <w:p w:rsidRDefault="00F9093B" w:rsidP="00F9093B" w:rsidR="00F9093B" w:rsidRPr="00EE76FF">
      <w:pPr>
        <w:spacing w:lineRule="auto" w:line="288" w:before="120"/>
        <w:jc w:val="both"/>
      </w:pPr>
      <w:r w:rsidRPr="00EE76FF">
        <w:t>-</w:t>
      </w:r>
      <w:r w:rsidRPr="00EE76FF">
        <w:tab/>
        <w:t xml:space="preserve">7. obrok: iznos od </w:t>
      </w:r>
      <w:r w:rsidR="00475B53">
        <w:fldChar w:fldCharType="begin"/>
      </w:r>
      <w:r w:rsidR="00475B53">
        <w:instrText xml:space="preserve"> MERGEFIELD rata </w:instrText>
      </w:r>
      <w:r w:rsidR="00475B53">
        <w:fldChar w:fldCharType="separate"/>
      </w:r>
      <w:r w:rsidRPr="00EE76FF">
        <w:t>166.138,36 kn</w:t>
      </w:r>
      <w:r w:rsidR="00475B53">
        <w:fldChar w:fldCharType="end"/>
      </w:r>
      <w:r w:rsidRPr="00EE76FF">
        <w:t xml:space="preserve"> dospijeća na dan sedme godine od dana pravomoćnosti sudskoga rješenja kojim se dozvoljava sklapanje ove nagodbe.</w:t>
      </w:r>
    </w:p>
    <w:p w:rsidRDefault="00F9093B" w:rsidP="00F9093B" w:rsidR="00F9093B" w:rsidRPr="00EE76FF">
      <w:pPr>
        <w:spacing w:lineRule="auto" w:line="288" w:before="120"/>
        <w:jc w:val="both"/>
      </w:pPr>
      <w:r w:rsidRPr="00EE76FF">
        <w:t>Dužnik se obvezuje plaćati Vjerovniku mjesečno kamate na iznos smanjene tražbine (glavnice) u visini od 4,5% godišnje, najkasnije do 15. dan u mjesecu za prethodni mjesec, počevši od prvog dana mjeseca koji slijedi mjesecu u kojemu je pravomoćno postalo sudsko rješenje kojim se dozvoljava sklapanje ove nagodbe:</w:t>
      </w:r>
    </w:p>
    <w:p w:rsidRDefault="00F9093B" w:rsidP="00F9093B" w:rsidR="00F9093B" w:rsidRPr="00EE76FF">
      <w:pPr>
        <w:numPr>
          <w:ilvl w:val="0"/>
          <w:numId w:val="39"/>
        </w:numPr>
        <w:spacing w:lineRule="auto" w:line="288" w:before="120"/>
        <w:jc w:val="both"/>
      </w:pPr>
      <w:r w:rsidRPr="00EE76FF">
        <w:t xml:space="preserve">za period od prvog dana u mjesecu koji slijedi nakon mjeseca pravomoćnosti sudskog rješenja kojim se dozvoljava sklapanje ove nagodbe Dužnik će plaćati 15. dana u mjesecu za prethodni mjesec vjerovniku mjesečni iznos kamate od: </w:t>
      </w:r>
      <w:r w:rsidR="00475B53">
        <w:fldChar w:fldCharType="begin"/>
      </w:r>
      <w:r w:rsidR="00475B53">
        <w:instrText xml:space="preserve"> MERGEFIELD kamta_mj_1_godinu </w:instrText>
      </w:r>
      <w:r w:rsidR="00475B53">
        <w:fldChar w:fldCharType="separate"/>
      </w:r>
      <w:r w:rsidRPr="00EE76FF">
        <w:t>4.361,13 kn</w:t>
      </w:r>
      <w:r w:rsidR="00475B53">
        <w:fldChar w:fldCharType="end"/>
      </w:r>
      <w:r w:rsidRPr="00EE76FF">
        <w:t>,</w:t>
      </w:r>
    </w:p>
    <w:p w:rsidRDefault="00F9093B" w:rsidP="00F9093B" w:rsidR="00F9093B" w:rsidRPr="00EE76FF">
      <w:pPr>
        <w:numPr>
          <w:ilvl w:val="0"/>
          <w:numId w:val="39"/>
        </w:numPr>
        <w:spacing w:lineRule="auto" w:line="288" w:before="120"/>
        <w:jc w:val="both"/>
      </w:pPr>
      <w:r w:rsidRPr="00EE76FF">
        <w:t xml:space="preserve">za period od prve godine pa do druge godine od dana pravomoćnosti sudskog rješenja kojim se dozvoljava sklapanje ove nagodbe Dužnik će plaćati 15. dana u mjesecu za prethodni mjesec vjerovniku mjesečni iznos kamate od: </w:t>
      </w:r>
      <w:r w:rsidR="00475B53">
        <w:fldChar w:fldCharType="begin"/>
      </w:r>
      <w:r w:rsidR="00475B53">
        <w:instrText xml:space="preserve"> MERGEFIELD kamata_mj_2_godinu </w:instrText>
      </w:r>
      <w:r w:rsidR="00475B53">
        <w:fldChar w:fldCharType="separate"/>
      </w:r>
      <w:r w:rsidRPr="00EE76FF">
        <w:t>3.738,11 kn</w:t>
      </w:r>
      <w:r w:rsidR="00475B53">
        <w:fldChar w:fldCharType="end"/>
      </w:r>
      <w:r w:rsidRPr="00EE76FF">
        <w:t>,</w:t>
      </w:r>
    </w:p>
    <w:p w:rsidRDefault="00F9093B" w:rsidP="00F9093B" w:rsidR="00F9093B" w:rsidRPr="00EE76FF">
      <w:pPr>
        <w:numPr>
          <w:ilvl w:val="0"/>
          <w:numId w:val="39"/>
        </w:numPr>
        <w:spacing w:lineRule="auto" w:line="288" w:before="120"/>
        <w:jc w:val="both"/>
      </w:pPr>
      <w:r w:rsidRPr="00EE76FF">
        <w:t xml:space="preserve">za period od druge godine do treće godine od dana pravomoćnosti sudskog rješenja kojim se dozvoljava sklapanje ove nagodbe Dužnik će plaćati 15. dana u mjesecu za prethodni mjesec vjerovniku mjesečni iznos kamate od: </w:t>
      </w:r>
      <w:r w:rsidR="00475B53">
        <w:fldChar w:fldCharType="begin"/>
      </w:r>
      <w:r w:rsidR="00475B53">
        <w:instrText xml:space="preserve"> MERGEFIELD kamata_mj_3_g </w:instrText>
      </w:r>
      <w:r w:rsidR="00475B53">
        <w:fldChar w:fldCharType="separate"/>
      </w:r>
      <w:r w:rsidRPr="00EE76FF">
        <w:t>3.115,09 kn</w:t>
      </w:r>
      <w:r w:rsidR="00475B53">
        <w:fldChar w:fldCharType="end"/>
      </w:r>
      <w:r w:rsidRPr="00EE76FF">
        <w:t>,</w:t>
      </w:r>
    </w:p>
    <w:p w:rsidRDefault="00F9093B" w:rsidP="00F9093B" w:rsidR="00F9093B" w:rsidRPr="00EE76FF">
      <w:pPr>
        <w:numPr>
          <w:ilvl w:val="0"/>
          <w:numId w:val="39"/>
        </w:numPr>
        <w:spacing w:lineRule="auto" w:line="288" w:before="120"/>
        <w:jc w:val="both"/>
      </w:pPr>
      <w:r w:rsidRPr="00EE76FF">
        <w:t xml:space="preserve">za period od treće godine do četvrte godine od dana pravomoćnosti sudskog rješenja kojim se dozvoljava sklapanje ove nagodbe Dužnik će plaćati 15. dana u mjesecu za prethodni mjesec vjerovniku mjesečni iznos kamate od: </w:t>
      </w:r>
      <w:r w:rsidR="00475B53">
        <w:fldChar w:fldCharType="begin"/>
      </w:r>
      <w:r w:rsidR="00475B53">
        <w:instrText xml:space="preserve"> MERGEFIELD kamata_mj_4g </w:instrText>
      </w:r>
      <w:r w:rsidR="00475B53">
        <w:fldChar w:fldCharType="separate"/>
      </w:r>
      <w:r w:rsidRPr="00EE76FF">
        <w:t>2.492,08 kn</w:t>
      </w:r>
      <w:r w:rsidR="00475B53">
        <w:fldChar w:fldCharType="end"/>
      </w:r>
      <w:r w:rsidRPr="00EE76FF">
        <w:t>,</w:t>
      </w:r>
    </w:p>
    <w:p w:rsidRDefault="00F9093B" w:rsidP="00F9093B" w:rsidR="00F9093B" w:rsidRPr="00EE76FF">
      <w:pPr>
        <w:numPr>
          <w:ilvl w:val="0"/>
          <w:numId w:val="39"/>
        </w:numPr>
        <w:spacing w:lineRule="auto" w:line="288" w:before="120"/>
        <w:jc w:val="both"/>
      </w:pPr>
      <w:r w:rsidRPr="00EE76FF">
        <w:t xml:space="preserve">za period od četvrte godine do pete godine od dana pravomoćnosti sudskog rješenja kojim se dozvoljava sklapanje ove nagodbe Dužnik će plaćati 15. dana u mjesecu za prethodni mjesec vjerovniku mjesečni iznos kamate od: </w:t>
      </w:r>
      <w:r w:rsidR="00475B53">
        <w:fldChar w:fldCharType="begin"/>
      </w:r>
      <w:r w:rsidR="00475B53">
        <w:instrText xml:space="preserve"> MERGEFIELD kamata_mj_5_g_ </w:instrText>
      </w:r>
      <w:r w:rsidR="00475B53">
        <w:fldChar w:fldCharType="separate"/>
      </w:r>
      <w:r w:rsidRPr="00EE76FF">
        <w:t>1.869,06 kn</w:t>
      </w:r>
      <w:r w:rsidR="00475B53">
        <w:fldChar w:fldCharType="end"/>
      </w:r>
      <w:r w:rsidRPr="00EE76FF">
        <w:t>,</w:t>
      </w:r>
    </w:p>
    <w:p w:rsidRDefault="00F9093B" w:rsidP="00F9093B" w:rsidR="00F9093B" w:rsidRPr="00EE76FF">
      <w:pPr>
        <w:numPr>
          <w:ilvl w:val="0"/>
          <w:numId w:val="39"/>
        </w:numPr>
        <w:spacing w:lineRule="auto" w:line="288" w:before="120"/>
        <w:jc w:val="both"/>
      </w:pPr>
      <w:r w:rsidRPr="00EE76FF">
        <w:t xml:space="preserve">za period od pete godine pa do šeste godine od dana pravomoćnosti sudskog rješenja kojim se dozvoljava sklapanje ove nagodbe Dužnik će plaćati 15. dana u mjesecu za prethodni mjesec vjerovniku mjesečni iznos kamate od: </w:t>
      </w:r>
      <w:r w:rsidR="00475B53">
        <w:fldChar w:fldCharType="begin"/>
      </w:r>
      <w:r w:rsidR="00475B53">
        <w:instrText xml:space="preserve"> MERGEFIELD kamata_mj_6g </w:instrText>
      </w:r>
      <w:r w:rsidR="00475B53">
        <w:fldChar w:fldCharType="separate"/>
      </w:r>
      <w:r w:rsidRPr="00EE76FF">
        <w:t>1.246,04 kn</w:t>
      </w:r>
      <w:r w:rsidR="00475B53">
        <w:fldChar w:fldCharType="end"/>
      </w:r>
      <w:r w:rsidRPr="00EE76FF">
        <w:t>,</w:t>
      </w:r>
    </w:p>
    <w:p w:rsidRDefault="00F9093B" w:rsidP="00F9093B" w:rsidR="00F9093B" w:rsidRPr="00EE76FF">
      <w:pPr>
        <w:numPr>
          <w:ilvl w:val="0"/>
          <w:numId w:val="39"/>
        </w:numPr>
        <w:spacing w:lineRule="auto" w:line="288" w:before="120"/>
        <w:jc w:val="both"/>
      </w:pPr>
      <w:r w:rsidRPr="00EE76FF">
        <w:t xml:space="preserve">za period od šeste godine pa do sedme godine od dana pravomoćnosti sudskog rješenja kojim se dozvoljava sklapanje ove nagodbe Dužnik će plaćati 15. dana u mjesecu za prethodni mjesec vjerovniku mjesečni iznos kamate od: </w:t>
      </w:r>
      <w:r w:rsidR="00475B53">
        <w:fldChar w:fldCharType="begin"/>
      </w:r>
      <w:r w:rsidR="00475B53">
        <w:instrText xml:space="preserve"> MERGEFIELD kamata_mj_7_g </w:instrText>
      </w:r>
      <w:r w:rsidR="00475B53">
        <w:fldChar w:fldCharType="separate"/>
      </w:r>
      <w:r w:rsidRPr="00EE76FF">
        <w:t>623,02 kn</w:t>
      </w:r>
      <w:r w:rsidR="00475B53">
        <w:fldChar w:fldCharType="end"/>
      </w:r>
      <w:r w:rsidRPr="00EE76FF">
        <w:t>.</w:t>
      </w:r>
    </w:p>
    <w:p w:rsidRDefault="00F9093B" w:rsidP="00F9093B" w:rsidR="00F9093B" w:rsidRPr="00171E47">
      <w:pPr>
        <w:spacing w:lineRule="auto" w:line="288" w:before="120"/>
        <w:jc w:val="both"/>
      </w:pPr>
    </w:p>
    <w:p w:rsidRDefault="00F9093B" w:rsidP="00F9093B" w:rsidR="00F9093B" w:rsidRPr="00171E47">
      <w:pPr>
        <w:spacing w:lineRule="auto" w:line="288" w:before="360"/>
        <w:jc w:val="both"/>
      </w:pPr>
      <w:r w:rsidRPr="00171E47">
        <w:lastRenderedPageBreak/>
        <w:t xml:space="preserve">Vjerovniku: </w:t>
      </w:r>
      <w:r w:rsidRPr="00CA25EE">
        <w:rPr>
          <w:b/>
          <w:noProof/>
        </w:rPr>
        <w:t>CIJAN d.o.o.</w:t>
      </w:r>
      <w:r w:rsidRPr="00171E47">
        <w:t xml:space="preserve">, OIB: </w:t>
      </w:r>
      <w:r w:rsidRPr="00CA25EE">
        <w:rPr>
          <w:noProof/>
        </w:rPr>
        <w:t>17613720695</w:t>
      </w:r>
      <w:r w:rsidRPr="00171E47">
        <w:t xml:space="preserve">, </w:t>
      </w:r>
      <w:r w:rsidRPr="00CA25EE">
        <w:rPr>
          <w:noProof/>
        </w:rPr>
        <w:t>Zagreb</w:t>
      </w:r>
      <w:r w:rsidRPr="00171E47">
        <w:t xml:space="preserve">, </w:t>
      </w:r>
      <w:r w:rsidRPr="00CA25EE">
        <w:rPr>
          <w:noProof/>
        </w:rPr>
        <w:t>Puklavčeva 9</w:t>
      </w:r>
      <w:r w:rsidRPr="00171E47">
        <w:t xml:space="preserve">, utvrđena je tražbina u iznosu od </w:t>
      </w:r>
      <w:r w:rsidRPr="00CA25EE">
        <w:rPr>
          <w:noProof/>
        </w:rPr>
        <w:t>6.600,00 kn</w:t>
      </w:r>
      <w:r w:rsidRPr="00171E47">
        <w:t xml:space="preserve">. Dužnik obvezuje platiti vjerovniku smanjenu tražbinu u iznosu od </w:t>
      </w:r>
      <w:r w:rsidRPr="00CA25EE">
        <w:rPr>
          <w:noProof/>
        </w:rPr>
        <w:t>1.980,00 kn</w:t>
      </w:r>
      <w:r w:rsidRPr="00171E47">
        <w:t xml:space="preserve">, uvećano za godišnju kamatnu stopu od 4,5% u tri jednaka godišnja obroka svaki u iznosu od </w:t>
      </w:r>
      <w:r w:rsidRPr="00CA25EE">
        <w:rPr>
          <w:noProof/>
        </w:rPr>
        <w:t>660,00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660,00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1.980,00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660,00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1.320,00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660,00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660,00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4.620,00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COA d.o.o.</w:t>
      </w:r>
      <w:r w:rsidRPr="00171E47">
        <w:t xml:space="preserve">, OIB: </w:t>
      </w:r>
      <w:r w:rsidRPr="00CA25EE">
        <w:rPr>
          <w:noProof/>
        </w:rPr>
        <w:t>40608196515</w:t>
      </w:r>
      <w:r w:rsidRPr="00171E47">
        <w:t xml:space="preserve">, </w:t>
      </w:r>
      <w:r w:rsidRPr="00CA25EE">
        <w:rPr>
          <w:noProof/>
        </w:rPr>
        <w:t>Karlovac</w:t>
      </w:r>
      <w:r w:rsidRPr="00171E47">
        <w:t xml:space="preserve">, </w:t>
      </w:r>
      <w:r w:rsidRPr="00CA25EE">
        <w:rPr>
          <w:noProof/>
        </w:rPr>
        <w:t>Grgura Ninskog 1</w:t>
      </w:r>
      <w:r w:rsidRPr="00171E47">
        <w:t xml:space="preserve">, utvrđena je tražbina u iznosu od </w:t>
      </w:r>
      <w:r w:rsidRPr="00CA25EE">
        <w:rPr>
          <w:noProof/>
        </w:rPr>
        <w:t>2.970,00 kn</w:t>
      </w:r>
      <w:r w:rsidRPr="00171E47">
        <w:t xml:space="preserve">. Dužnik obvezuje platiti vjerovniku smanjenu tražbinu u iznosu od </w:t>
      </w:r>
      <w:r w:rsidRPr="00CA25EE">
        <w:rPr>
          <w:noProof/>
        </w:rPr>
        <w:t>891,00 kn</w:t>
      </w:r>
      <w:r w:rsidRPr="00171E47">
        <w:t xml:space="preserve">, uvećano za godišnju kamatnu stopu od 4,5% u tri jednaka godišnja obroka svaki u iznosu od </w:t>
      </w:r>
      <w:r w:rsidRPr="00CA25EE">
        <w:rPr>
          <w:noProof/>
        </w:rPr>
        <w:t>297,00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297,00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891,00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297,00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594,00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297,00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297,00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2.079,00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COMET d.o.o.</w:t>
      </w:r>
      <w:r w:rsidRPr="00171E47">
        <w:t xml:space="preserve">, OIB: </w:t>
      </w:r>
      <w:r w:rsidRPr="00CA25EE">
        <w:rPr>
          <w:noProof/>
        </w:rPr>
        <w:t>48249084626</w:t>
      </w:r>
      <w:r w:rsidRPr="00171E47">
        <w:t xml:space="preserve">, </w:t>
      </w:r>
      <w:r w:rsidRPr="00CA25EE">
        <w:rPr>
          <w:noProof/>
        </w:rPr>
        <w:t>Novi Marof</w:t>
      </w:r>
      <w:r w:rsidRPr="00171E47">
        <w:t xml:space="preserve">, </w:t>
      </w:r>
      <w:r w:rsidRPr="00CA25EE">
        <w:rPr>
          <w:noProof/>
        </w:rPr>
        <w:t>Varaždinska 40 c</w:t>
      </w:r>
      <w:r w:rsidRPr="00171E47">
        <w:t xml:space="preserve">, utvrđena je tražbina u iznosu od </w:t>
      </w:r>
      <w:r w:rsidRPr="00CA25EE">
        <w:rPr>
          <w:noProof/>
        </w:rPr>
        <w:t>3.471,59 kn</w:t>
      </w:r>
      <w:r w:rsidRPr="00171E47">
        <w:t xml:space="preserve">. Dužnik obvezuje platiti vjerovniku smanjenu tražbinu u </w:t>
      </w:r>
      <w:r w:rsidRPr="00171E47">
        <w:lastRenderedPageBreak/>
        <w:t xml:space="preserve">iznosu od </w:t>
      </w:r>
      <w:r w:rsidRPr="00CA25EE">
        <w:rPr>
          <w:noProof/>
        </w:rPr>
        <w:t>1.041,48 kn</w:t>
      </w:r>
      <w:r w:rsidRPr="00171E47">
        <w:t xml:space="preserve">, uvećano za godišnju kamatnu stopu od 4,5% u tri jednaka godišnja obroka svaki u iznosu od </w:t>
      </w:r>
      <w:r w:rsidRPr="00CA25EE">
        <w:rPr>
          <w:noProof/>
        </w:rPr>
        <w:t>347,16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347,16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1.041,48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347,16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694,32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347,16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347,16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2.430,11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CROATIA PUMPE NOVA d.o.o.</w:t>
      </w:r>
      <w:r w:rsidRPr="00171E47">
        <w:t xml:space="preserve">, OIB: </w:t>
      </w:r>
      <w:r w:rsidRPr="00CA25EE">
        <w:rPr>
          <w:noProof/>
        </w:rPr>
        <w:t>91122196414</w:t>
      </w:r>
      <w:r w:rsidRPr="00171E47">
        <w:t xml:space="preserve">, </w:t>
      </w:r>
      <w:r w:rsidRPr="00CA25EE">
        <w:rPr>
          <w:noProof/>
        </w:rPr>
        <w:t>Karlovac</w:t>
      </w:r>
      <w:r w:rsidRPr="00171E47">
        <w:t xml:space="preserve">, </w:t>
      </w:r>
      <w:r w:rsidRPr="00CA25EE">
        <w:rPr>
          <w:noProof/>
        </w:rPr>
        <w:t>Mala Švarča 155</w:t>
      </w:r>
      <w:r w:rsidRPr="00171E47">
        <w:t xml:space="preserve">, utvrđena je tražbina u iznosu od </w:t>
      </w:r>
      <w:r w:rsidRPr="00CA25EE">
        <w:rPr>
          <w:noProof/>
        </w:rPr>
        <w:t>200.015,50 kn</w:t>
      </w:r>
      <w:r w:rsidRPr="00171E47">
        <w:t xml:space="preserve">. Dužnik obvezuje platiti vjerovniku smanjenu tražbinu u iznosu od </w:t>
      </w:r>
      <w:r w:rsidRPr="00CA25EE">
        <w:rPr>
          <w:noProof/>
        </w:rPr>
        <w:t>60.004,65 kn</w:t>
      </w:r>
      <w:r w:rsidRPr="00171E47">
        <w:t xml:space="preserve">, uvećano za godišnju kamatnu stopu od 4,5% u tri jednaka godišnja obroka svaki u iznosu od </w:t>
      </w:r>
      <w:r w:rsidRPr="00CA25EE">
        <w:rPr>
          <w:noProof/>
        </w:rPr>
        <w:t>20.001,55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20.001,55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60.004,65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20.001,55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40.003,10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20.001,55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20.001,55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140.010,85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CUMMINS ADRIATIC d.o.o.</w:t>
      </w:r>
      <w:r w:rsidRPr="00171E47">
        <w:t xml:space="preserve">, OIB: </w:t>
      </w:r>
      <w:r w:rsidRPr="00CA25EE">
        <w:rPr>
          <w:noProof/>
        </w:rPr>
        <w:t>44284514731</w:t>
      </w:r>
      <w:r w:rsidRPr="00171E47">
        <w:t xml:space="preserve">, </w:t>
      </w:r>
      <w:r w:rsidRPr="00CA25EE">
        <w:rPr>
          <w:noProof/>
        </w:rPr>
        <w:t>Dugopolje</w:t>
      </w:r>
      <w:r w:rsidRPr="00171E47">
        <w:t xml:space="preserve">, </w:t>
      </w:r>
      <w:r w:rsidRPr="00CA25EE">
        <w:rPr>
          <w:noProof/>
        </w:rPr>
        <w:t>Kraljice Jelene 15</w:t>
      </w:r>
      <w:r w:rsidRPr="00171E47">
        <w:t xml:space="preserve">, utvrđena je tražbina u iznosu od </w:t>
      </w:r>
      <w:r w:rsidRPr="00CA25EE">
        <w:rPr>
          <w:noProof/>
        </w:rPr>
        <w:t>11.843,98 kn</w:t>
      </w:r>
      <w:r w:rsidRPr="00171E47">
        <w:t xml:space="preserve">. Dužnik obvezuje platiti vjerovniku smanjenu tražbinu u iznosu od </w:t>
      </w:r>
      <w:r w:rsidRPr="00CA25EE">
        <w:rPr>
          <w:noProof/>
        </w:rPr>
        <w:t>3.553,19 kn</w:t>
      </w:r>
      <w:r w:rsidRPr="00171E47">
        <w:t xml:space="preserve">, uvećano za godišnju kamatnu stopu od 4,5% u tri jednaka godišnja obroka svaki u iznosu od </w:t>
      </w:r>
      <w:r w:rsidRPr="00CA25EE">
        <w:rPr>
          <w:noProof/>
        </w:rPr>
        <w:t>1.184,40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lastRenderedPageBreak/>
        <w:t xml:space="preserve">1. obrok u iznosu od </w:t>
      </w:r>
      <w:r w:rsidRPr="00CA25EE">
        <w:rPr>
          <w:rFonts w:hAnsi="Times New Roman" w:ascii="Times New Roman"/>
          <w:noProof/>
          <w:sz w:val="24"/>
          <w:szCs w:val="24"/>
        </w:rPr>
        <w:t>1.184,40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3.553,19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1.184,40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2.368,80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1.184,40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1.184,40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8.290,79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ČISTOĆA d.o.o.</w:t>
      </w:r>
      <w:r w:rsidRPr="00171E47">
        <w:t xml:space="preserve">, OIB: </w:t>
      </w:r>
      <w:r w:rsidRPr="00CA25EE">
        <w:rPr>
          <w:noProof/>
        </w:rPr>
        <w:t>70467048139</w:t>
      </w:r>
      <w:r w:rsidRPr="00171E47">
        <w:t xml:space="preserve">, </w:t>
      </w:r>
      <w:r w:rsidRPr="00CA25EE">
        <w:rPr>
          <w:noProof/>
        </w:rPr>
        <w:t>Karlovac</w:t>
      </w:r>
      <w:r w:rsidRPr="00171E47">
        <w:t xml:space="preserve">, </w:t>
      </w:r>
      <w:r w:rsidRPr="00CA25EE">
        <w:rPr>
          <w:noProof/>
        </w:rPr>
        <w:t>Gažanski Trg 8</w:t>
      </w:r>
      <w:r w:rsidRPr="00171E47">
        <w:t xml:space="preserve">, utvrđena je tražbina u iznosu od </w:t>
      </w:r>
      <w:r w:rsidRPr="00CA25EE">
        <w:rPr>
          <w:noProof/>
        </w:rPr>
        <w:t>175.810,20 kn</w:t>
      </w:r>
      <w:r w:rsidRPr="00171E47">
        <w:t xml:space="preserve">. Dužnik obvezuje platiti vjerovniku smanjenu tražbinu u iznosu od </w:t>
      </w:r>
      <w:r w:rsidRPr="00CA25EE">
        <w:rPr>
          <w:noProof/>
        </w:rPr>
        <w:t>52.743,06 kn</w:t>
      </w:r>
      <w:r w:rsidRPr="00171E47">
        <w:t xml:space="preserve">, uvećano za godišnju kamatnu stopu od 4,5% u tri jednaka godišnja obroka svaki u iznosu od </w:t>
      </w:r>
      <w:r w:rsidRPr="00CA25EE">
        <w:rPr>
          <w:noProof/>
        </w:rPr>
        <w:t>17.581,02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17.581,02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52.743,06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17.581,02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35.162,04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17.581,02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17.581,02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123.067,14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3846C7">
      <w:pPr>
        <w:spacing w:lineRule="auto" w:line="288" w:before="120"/>
        <w:jc w:val="both"/>
      </w:pPr>
      <w:r w:rsidRPr="003846C7">
        <w:t xml:space="preserve">Vjerovniku: </w:t>
      </w:r>
      <w:r w:rsidRPr="003846C7">
        <w:rPr>
          <w:b/>
        </w:rPr>
        <w:t>ČKD PRAHA DIZ, a.s.</w:t>
      </w:r>
      <w:r w:rsidRPr="003846C7">
        <w:t xml:space="preserve">, OIB: 2020325967, Kolbenova 499/42, 19000 Praha - Vysočany, Češka kao vjerovniku za dani predujam Dužniku utvrđena je tražbina u iznosu od 798.960,79 kn. </w:t>
      </w:r>
    </w:p>
    <w:p w:rsidRDefault="00F9093B" w:rsidP="00F9093B" w:rsidR="00F9093B" w:rsidRPr="00171E47">
      <w:pPr>
        <w:spacing w:lineRule="auto" w:line="288" w:before="120"/>
        <w:ind w:left="284"/>
        <w:jc w:val="both"/>
      </w:pPr>
      <w:r w:rsidRPr="003846C7">
        <w:t>Dužnik se obvezuje prema vjerovniku ispuniti činidbe iz ugovora temeljem kojeg je Dužnik primio predujam, a vjerovnik se obvezuje prema Dužniku ispuniti činidbu sukladno zaključenom ugovoru. Ugovor između vjerovnika i Dužnika ostaju na snazi u neizmijenjenom sadržaju.</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DABAR d.o.o.</w:t>
      </w:r>
      <w:r w:rsidRPr="00171E47">
        <w:t xml:space="preserve">, OIB: </w:t>
      </w:r>
      <w:r w:rsidRPr="00CA25EE">
        <w:rPr>
          <w:noProof/>
        </w:rPr>
        <w:t>47936515840</w:t>
      </w:r>
      <w:r w:rsidRPr="00171E47">
        <w:t xml:space="preserve">, </w:t>
      </w:r>
      <w:r w:rsidRPr="00CA25EE">
        <w:rPr>
          <w:noProof/>
        </w:rPr>
        <w:t>Karlovac</w:t>
      </w:r>
      <w:r w:rsidRPr="00171E47">
        <w:t xml:space="preserve">, </w:t>
      </w:r>
      <w:r w:rsidRPr="00CA25EE">
        <w:rPr>
          <w:noProof/>
        </w:rPr>
        <w:t>Gornje Mekušje 187</w:t>
      </w:r>
      <w:r w:rsidRPr="00171E47">
        <w:t xml:space="preserve">, utvrđena je tražbina u iznosu od </w:t>
      </w:r>
      <w:r w:rsidRPr="00CA25EE">
        <w:rPr>
          <w:noProof/>
        </w:rPr>
        <w:t>1.447,95 kn</w:t>
      </w:r>
      <w:r w:rsidRPr="00171E47">
        <w:t xml:space="preserve">. Dužnik obvezuje platiti vjerovniku smanjenu tražbinu u iznosu od </w:t>
      </w:r>
      <w:r w:rsidRPr="00CA25EE">
        <w:rPr>
          <w:noProof/>
        </w:rPr>
        <w:t>434,39 kn</w:t>
      </w:r>
      <w:r w:rsidRPr="00171E47">
        <w:t xml:space="preserve">, uvećano za godišnju kamatnu stopu od 4,5% u tri jednaka godišnja obroka svaki u iznosu od </w:t>
      </w:r>
      <w:r w:rsidRPr="00CA25EE">
        <w:rPr>
          <w:noProof/>
        </w:rPr>
        <w:t>144,80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144,80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434,39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144,80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289,59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144,80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144,80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1.013,57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DAIDO METAL EUROPE LTD</w:t>
      </w:r>
      <w:r w:rsidRPr="00171E47">
        <w:t xml:space="preserve">, OIB: </w:t>
      </w:r>
      <w:r w:rsidRPr="00CA25EE">
        <w:rPr>
          <w:noProof/>
        </w:rPr>
        <w:t>GB884468569</w:t>
      </w:r>
      <w:r w:rsidRPr="00171E47">
        <w:t xml:space="preserve">, </w:t>
      </w:r>
      <w:r w:rsidRPr="00CA25EE">
        <w:rPr>
          <w:noProof/>
        </w:rPr>
        <w:t>Somerset</w:t>
      </w:r>
      <w:r w:rsidRPr="00171E47">
        <w:t xml:space="preserve">, </w:t>
      </w:r>
      <w:r w:rsidRPr="00CA25EE">
        <w:rPr>
          <w:noProof/>
        </w:rPr>
        <w:t>Wintehay Lane Ilminster</w:t>
      </w:r>
      <w:r w:rsidRPr="00171E47">
        <w:t xml:space="preserve">, </w:t>
      </w:r>
      <w:r>
        <w:t xml:space="preserve">Velika Britanija, </w:t>
      </w:r>
      <w:r w:rsidRPr="00171E47">
        <w:t xml:space="preserve">utvrđena je tražbina u iznosu od </w:t>
      </w:r>
      <w:r w:rsidRPr="00CA25EE">
        <w:rPr>
          <w:noProof/>
        </w:rPr>
        <w:t>133.307,00 kn</w:t>
      </w:r>
      <w:r w:rsidRPr="00171E47">
        <w:t xml:space="preserve">. Dužnik obvezuje platiti vjerovniku smanjenu tražbinu u iznosu od </w:t>
      </w:r>
      <w:r w:rsidRPr="00CA25EE">
        <w:rPr>
          <w:noProof/>
        </w:rPr>
        <w:t>39.992,10 kn</w:t>
      </w:r>
      <w:r w:rsidRPr="00171E47">
        <w:t xml:space="preserve">, uvećano za godišnju kamatnu stopu od 4,5% u tri jednaka godišnja obroka svaki u iznosu od </w:t>
      </w:r>
      <w:r w:rsidRPr="00CA25EE">
        <w:rPr>
          <w:noProof/>
        </w:rPr>
        <w:t>13.330,70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13.330,70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39.992,10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13.330,70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26.661,40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13.330,70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13.330,70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93.314,90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lastRenderedPageBreak/>
        <w:t xml:space="preserve">Vjerovniku: </w:t>
      </w:r>
      <w:r w:rsidRPr="00CA25EE">
        <w:rPr>
          <w:b/>
          <w:noProof/>
        </w:rPr>
        <w:t>DAMA D.P. d.o.o.</w:t>
      </w:r>
      <w:r w:rsidRPr="00171E47">
        <w:t xml:space="preserve">, OIB: </w:t>
      </w:r>
      <w:r w:rsidRPr="00CA25EE">
        <w:rPr>
          <w:noProof/>
        </w:rPr>
        <w:t>38453826849</w:t>
      </w:r>
      <w:r w:rsidRPr="00171E47">
        <w:t xml:space="preserve">, </w:t>
      </w:r>
      <w:r w:rsidRPr="00CA25EE">
        <w:rPr>
          <w:noProof/>
        </w:rPr>
        <w:t>Zagreb</w:t>
      </w:r>
      <w:r w:rsidRPr="00171E47">
        <w:t xml:space="preserve">, </w:t>
      </w:r>
      <w:r w:rsidRPr="00CA25EE">
        <w:rPr>
          <w:noProof/>
        </w:rPr>
        <w:t>Haberlea Marijana 12</w:t>
      </w:r>
      <w:r w:rsidRPr="00171E47">
        <w:t xml:space="preserve">, utvrđena je tražbina u iznosu od </w:t>
      </w:r>
      <w:r w:rsidRPr="00CA25EE">
        <w:rPr>
          <w:noProof/>
        </w:rPr>
        <w:t>10.052,94 kn</w:t>
      </w:r>
      <w:r w:rsidRPr="00171E47">
        <w:t xml:space="preserve">. Dužnik obvezuje platiti vjerovniku smanjenu tražbinu u iznosu od </w:t>
      </w:r>
      <w:r w:rsidRPr="00CA25EE">
        <w:rPr>
          <w:noProof/>
        </w:rPr>
        <w:t>3.015,88 kn</w:t>
      </w:r>
      <w:r w:rsidRPr="00171E47">
        <w:t xml:space="preserve">, uvećano za godišnju kamatnu stopu od 4,5% u tri jednaka godišnja obroka svaki u iznosu od </w:t>
      </w:r>
      <w:r w:rsidRPr="00CA25EE">
        <w:rPr>
          <w:noProof/>
        </w:rPr>
        <w:t>1.005,29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1.005,29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3.015,88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1.005,29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2.010,59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1.005,29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1.005,29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7.037,06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DET NORSKE VERITAS ADRIATICA d.o.o.</w:t>
      </w:r>
      <w:r w:rsidRPr="00171E47">
        <w:t xml:space="preserve">, OIB: </w:t>
      </w:r>
      <w:r w:rsidRPr="00CA25EE">
        <w:rPr>
          <w:noProof/>
        </w:rPr>
        <w:t>66958856391</w:t>
      </w:r>
      <w:r w:rsidRPr="00171E47">
        <w:t xml:space="preserve">, </w:t>
      </w:r>
      <w:r w:rsidRPr="00CA25EE">
        <w:rPr>
          <w:noProof/>
        </w:rPr>
        <w:t>Rijeka</w:t>
      </w:r>
      <w:r w:rsidRPr="00171E47">
        <w:t xml:space="preserve">, </w:t>
      </w:r>
      <w:r w:rsidRPr="00CA25EE">
        <w:rPr>
          <w:noProof/>
        </w:rPr>
        <w:t>Ružićeva 32</w:t>
      </w:r>
      <w:r w:rsidRPr="00171E47">
        <w:t xml:space="preserve">, utvrđena je tražbina u iznosu od </w:t>
      </w:r>
      <w:r w:rsidRPr="00CA25EE">
        <w:rPr>
          <w:noProof/>
        </w:rPr>
        <w:t>172.048,40 kn</w:t>
      </w:r>
      <w:r w:rsidRPr="00171E47">
        <w:t xml:space="preserve">. Dužnik obvezuje platiti vjerovniku smanjenu tražbinu u iznosu od </w:t>
      </w:r>
      <w:r w:rsidRPr="00CA25EE">
        <w:rPr>
          <w:noProof/>
        </w:rPr>
        <w:t>51.614,52 kn</w:t>
      </w:r>
      <w:r w:rsidRPr="00171E47">
        <w:t xml:space="preserve">, uvećano za godišnju kamatnu stopu od 4,5% u tri jednaka godišnja obroka svaki u iznosu od </w:t>
      </w:r>
      <w:r w:rsidRPr="00CA25EE">
        <w:rPr>
          <w:noProof/>
        </w:rPr>
        <w:t>17.204,84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17.204,84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51.614,52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17.204,84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34.409,68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17.204,84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17.204,84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120.433,88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lastRenderedPageBreak/>
        <w:t xml:space="preserve">Vjerovniku: </w:t>
      </w:r>
      <w:r w:rsidRPr="00CA25EE">
        <w:rPr>
          <w:b/>
          <w:noProof/>
        </w:rPr>
        <w:t>DHL INTERNATIONAL d.o.o.</w:t>
      </w:r>
      <w:r w:rsidRPr="00171E47">
        <w:t xml:space="preserve">, OIB: </w:t>
      </w:r>
      <w:r w:rsidRPr="00CA25EE">
        <w:rPr>
          <w:noProof/>
        </w:rPr>
        <w:t>79069474349</w:t>
      </w:r>
      <w:r w:rsidRPr="00171E47">
        <w:t xml:space="preserve">, </w:t>
      </w:r>
      <w:r w:rsidRPr="00CA25EE">
        <w:rPr>
          <w:noProof/>
        </w:rPr>
        <w:t>Zagreb</w:t>
      </w:r>
      <w:r w:rsidRPr="00171E47">
        <w:t xml:space="preserve">, </w:t>
      </w:r>
      <w:r w:rsidRPr="00CA25EE">
        <w:rPr>
          <w:noProof/>
        </w:rPr>
        <w:t>Utinjska 40</w:t>
      </w:r>
      <w:r w:rsidRPr="00171E47">
        <w:t xml:space="preserve">, utvrđena je tražbina u iznosu od </w:t>
      </w:r>
      <w:r w:rsidRPr="00CA25EE">
        <w:rPr>
          <w:noProof/>
        </w:rPr>
        <w:t>19.799,14 kn</w:t>
      </w:r>
      <w:r w:rsidRPr="00171E47">
        <w:t xml:space="preserve">. Dužnik obvezuje platiti vjerovniku smanjenu tražbinu u iznosu od </w:t>
      </w:r>
      <w:r w:rsidRPr="00CA25EE">
        <w:rPr>
          <w:noProof/>
        </w:rPr>
        <w:t>5.939,74 kn</w:t>
      </w:r>
      <w:r w:rsidRPr="00171E47">
        <w:t xml:space="preserve">, uvećano za godišnju kamatnu stopu od 4,5% u tri jednaka godišnja obroka svaki u iznosu od </w:t>
      </w:r>
      <w:r w:rsidRPr="00CA25EE">
        <w:rPr>
          <w:noProof/>
        </w:rPr>
        <w:t>1.979,91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1.979,91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5.939,74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1.979,91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3.959,83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1.979,91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1.979,91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13.859,40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DIGITALNI TISAK d.o.o.</w:t>
      </w:r>
      <w:r w:rsidRPr="00171E47">
        <w:t xml:space="preserve">, OIB: </w:t>
      </w:r>
      <w:r w:rsidRPr="00CA25EE">
        <w:rPr>
          <w:noProof/>
        </w:rPr>
        <w:t>14323028341</w:t>
      </w:r>
      <w:r w:rsidRPr="00171E47">
        <w:t xml:space="preserve">, </w:t>
      </w:r>
      <w:r w:rsidRPr="00CA25EE">
        <w:rPr>
          <w:noProof/>
        </w:rPr>
        <w:t>Karlovac</w:t>
      </w:r>
      <w:r w:rsidRPr="00171E47">
        <w:t xml:space="preserve">, </w:t>
      </w:r>
      <w:r w:rsidRPr="00CA25EE">
        <w:rPr>
          <w:noProof/>
        </w:rPr>
        <w:t>A.G. Matoša 33</w:t>
      </w:r>
      <w:r w:rsidRPr="00171E47">
        <w:t xml:space="preserve">, utvrđena je tražbina u iznosu od </w:t>
      </w:r>
      <w:r w:rsidRPr="00CA25EE">
        <w:rPr>
          <w:noProof/>
        </w:rPr>
        <w:t>172,50 kn</w:t>
      </w:r>
      <w:r w:rsidRPr="00171E47">
        <w:t xml:space="preserve">. Dužnik obvezuje platiti vjerovniku smanjenu tražbinu u iznosu od </w:t>
      </w:r>
      <w:r w:rsidRPr="00CA25EE">
        <w:rPr>
          <w:noProof/>
        </w:rPr>
        <w:t>51,75 kn</w:t>
      </w:r>
      <w:r w:rsidRPr="00171E47">
        <w:t xml:space="preserve">, uvećano za godišnju kamatnu stopu od 4,5% u tri jednaka godišnja obroka svaki u iznosu od </w:t>
      </w:r>
      <w:r w:rsidRPr="00CA25EE">
        <w:rPr>
          <w:noProof/>
        </w:rPr>
        <w:t>17,25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17,25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51,75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17,25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34,50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17,25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17,25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120,75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DINAMIKA d.o.o.</w:t>
      </w:r>
      <w:r w:rsidRPr="00171E47">
        <w:t xml:space="preserve">, OIB: </w:t>
      </w:r>
      <w:r w:rsidRPr="00CA25EE">
        <w:rPr>
          <w:noProof/>
        </w:rPr>
        <w:t>9519788934</w:t>
      </w:r>
      <w:r w:rsidRPr="00171E47">
        <w:t xml:space="preserve">, </w:t>
      </w:r>
      <w:r w:rsidRPr="00CA25EE">
        <w:rPr>
          <w:noProof/>
        </w:rPr>
        <w:t>Karlovac</w:t>
      </w:r>
      <w:r w:rsidRPr="00171E47">
        <w:t xml:space="preserve">, </w:t>
      </w:r>
      <w:r w:rsidRPr="00CA25EE">
        <w:rPr>
          <w:noProof/>
        </w:rPr>
        <w:t>Miroslava Krleže 25</w:t>
      </w:r>
      <w:r w:rsidRPr="00171E47">
        <w:t xml:space="preserve">, utvrđena je tražbina u iznosu od </w:t>
      </w:r>
      <w:r w:rsidRPr="00CA25EE">
        <w:rPr>
          <w:noProof/>
        </w:rPr>
        <w:t>15.605,00 kn</w:t>
      </w:r>
      <w:r w:rsidRPr="00171E47">
        <w:t xml:space="preserve">. Dužnik obvezuje platiti vjerovniku smanjenu tražbinu u </w:t>
      </w:r>
      <w:r w:rsidRPr="00171E47">
        <w:lastRenderedPageBreak/>
        <w:t xml:space="preserve">iznosu od </w:t>
      </w:r>
      <w:r w:rsidRPr="00CA25EE">
        <w:rPr>
          <w:noProof/>
        </w:rPr>
        <w:t>4.681,50 kn</w:t>
      </w:r>
      <w:r w:rsidRPr="00171E47">
        <w:t xml:space="preserve">, uvećano za godišnju kamatnu stopu od 4,5% u tri jednaka godišnja obroka svaki u iznosu od </w:t>
      </w:r>
      <w:r w:rsidRPr="00CA25EE">
        <w:rPr>
          <w:noProof/>
        </w:rPr>
        <w:t>1.560,50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1.560,50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4.681,50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1.560,50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3.121,00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1.560,50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1.560,50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10.923,50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DOMES d.o.o.</w:t>
      </w:r>
      <w:r w:rsidRPr="00171E47">
        <w:t xml:space="preserve">, OIB: </w:t>
      </w:r>
      <w:r w:rsidRPr="00CA25EE">
        <w:rPr>
          <w:noProof/>
        </w:rPr>
        <w:t>00867073015</w:t>
      </w:r>
      <w:r w:rsidRPr="00171E47">
        <w:t xml:space="preserve">, </w:t>
      </w:r>
      <w:r w:rsidRPr="00CA25EE">
        <w:rPr>
          <w:noProof/>
        </w:rPr>
        <w:t>Barilović</w:t>
      </w:r>
      <w:r w:rsidRPr="00171E47">
        <w:t xml:space="preserve">, </w:t>
      </w:r>
      <w:r w:rsidRPr="00CA25EE">
        <w:rPr>
          <w:noProof/>
        </w:rPr>
        <w:t>Belajske Poljice 2C - Poslovni park Karlovac</w:t>
      </w:r>
      <w:r w:rsidRPr="00171E47">
        <w:t xml:space="preserve">, utvrđena je tražbina u iznosu od </w:t>
      </w:r>
      <w:r w:rsidRPr="00CA25EE">
        <w:rPr>
          <w:noProof/>
        </w:rPr>
        <w:t>1.693,26 kn</w:t>
      </w:r>
      <w:r w:rsidRPr="00171E47">
        <w:t xml:space="preserve">. Dužnik obvezuje platiti vjerovniku smanjenu tražbinu u iznosu od </w:t>
      </w:r>
      <w:r w:rsidRPr="00CA25EE">
        <w:rPr>
          <w:noProof/>
        </w:rPr>
        <w:t>507,98 kn</w:t>
      </w:r>
      <w:r w:rsidRPr="00171E47">
        <w:t xml:space="preserve">, uvećano za godišnju kamatnu stopu od 4,5% u tri jednaka godišnja obroka svaki u iznosu od </w:t>
      </w:r>
      <w:r w:rsidRPr="00CA25EE">
        <w:rPr>
          <w:noProof/>
        </w:rPr>
        <w:t>169,33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169,33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507,98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169,33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338,65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169,33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169,33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1.185,28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DPD CROATIA d.o.o.</w:t>
      </w:r>
      <w:r w:rsidRPr="00171E47">
        <w:t xml:space="preserve">, OIB: </w:t>
      </w:r>
      <w:r w:rsidRPr="00CA25EE">
        <w:rPr>
          <w:noProof/>
        </w:rPr>
        <w:t>87109117191</w:t>
      </w:r>
      <w:r w:rsidRPr="00171E47">
        <w:t xml:space="preserve">, </w:t>
      </w:r>
      <w:r w:rsidRPr="00CA25EE">
        <w:rPr>
          <w:noProof/>
        </w:rPr>
        <w:t>Zagreb</w:t>
      </w:r>
      <w:r w:rsidRPr="00171E47">
        <w:t xml:space="preserve">, </w:t>
      </w:r>
      <w:r w:rsidRPr="00CA25EE">
        <w:rPr>
          <w:noProof/>
        </w:rPr>
        <w:t>F. Lučića 23</w:t>
      </w:r>
      <w:r w:rsidRPr="00171E47">
        <w:t xml:space="preserve">, utvrđena je tražbina u iznosu od </w:t>
      </w:r>
      <w:r w:rsidRPr="00CA25EE">
        <w:rPr>
          <w:noProof/>
        </w:rPr>
        <w:t>2.043,27 kn</w:t>
      </w:r>
      <w:r w:rsidRPr="00171E47">
        <w:t xml:space="preserve">. Dužnik obvezuje platiti vjerovniku smanjenu tražbinu u iznosu od </w:t>
      </w:r>
      <w:r w:rsidRPr="00CA25EE">
        <w:rPr>
          <w:noProof/>
        </w:rPr>
        <w:t>612,98 kn</w:t>
      </w:r>
      <w:r w:rsidRPr="00171E47">
        <w:t xml:space="preserve">, uvećano za godišnju kamatnu stopu od 4,5% u tri jednaka godišnja obroka svaki u iznosu od </w:t>
      </w:r>
      <w:r w:rsidRPr="00CA25EE">
        <w:rPr>
          <w:noProof/>
        </w:rPr>
        <w:t>204,33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lastRenderedPageBreak/>
        <w:t xml:space="preserve">1. obrok u iznosu od </w:t>
      </w:r>
      <w:r w:rsidRPr="00CA25EE">
        <w:rPr>
          <w:rFonts w:hAnsi="Times New Roman" w:ascii="Times New Roman"/>
          <w:noProof/>
          <w:sz w:val="24"/>
          <w:szCs w:val="24"/>
        </w:rPr>
        <w:t>204,33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612,98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204,33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408,65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204,33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204,33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1.430,29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DUPLICO d.o.o.</w:t>
      </w:r>
      <w:r w:rsidRPr="00171E47">
        <w:t xml:space="preserve">, OIB: </w:t>
      </w:r>
      <w:r w:rsidRPr="00CA25EE">
        <w:rPr>
          <w:noProof/>
        </w:rPr>
        <w:t>41025754642</w:t>
      </w:r>
      <w:r w:rsidRPr="00171E47">
        <w:t xml:space="preserve">, </w:t>
      </w:r>
      <w:r w:rsidRPr="00CA25EE">
        <w:rPr>
          <w:noProof/>
        </w:rPr>
        <w:t>Gornji Stupnik</w:t>
      </w:r>
      <w:r w:rsidRPr="00171E47">
        <w:t xml:space="preserve">, </w:t>
      </w:r>
      <w:r w:rsidRPr="00CA25EE">
        <w:rPr>
          <w:noProof/>
        </w:rPr>
        <w:t>Gornjostupnička 27/b</w:t>
      </w:r>
      <w:r w:rsidRPr="00171E47">
        <w:t xml:space="preserve">, utvrđena je tražbina u iznosu od </w:t>
      </w:r>
      <w:r w:rsidRPr="00CA25EE">
        <w:rPr>
          <w:noProof/>
        </w:rPr>
        <w:t>412,50 kn</w:t>
      </w:r>
      <w:r w:rsidRPr="00171E47">
        <w:t xml:space="preserve">. Dužnik obvezuje platiti vjerovniku smanjenu tražbinu u iznosu od </w:t>
      </w:r>
      <w:r w:rsidRPr="00CA25EE">
        <w:rPr>
          <w:noProof/>
        </w:rPr>
        <w:t>123,75 kn</w:t>
      </w:r>
      <w:r w:rsidRPr="00171E47">
        <w:t xml:space="preserve">, uvećano za godišnju kamatnu stopu od 4,5% u tri jednaka godišnja obroka svaki u iznosu od </w:t>
      </w:r>
      <w:r w:rsidRPr="00CA25EE">
        <w:rPr>
          <w:noProof/>
        </w:rPr>
        <w:t>41,25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41,25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123,75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41,25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82,50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41,25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41,25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288,75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ĐURO ĐAKOVIĆ KOMPENZATORI d.o.o.</w:t>
      </w:r>
      <w:r w:rsidRPr="00171E47">
        <w:t xml:space="preserve">, OIB: </w:t>
      </w:r>
      <w:r w:rsidRPr="00CA25EE">
        <w:rPr>
          <w:noProof/>
        </w:rPr>
        <w:t>63914773196</w:t>
      </w:r>
      <w:r w:rsidRPr="00171E47">
        <w:t xml:space="preserve">, </w:t>
      </w:r>
      <w:r w:rsidRPr="00CA25EE">
        <w:rPr>
          <w:noProof/>
        </w:rPr>
        <w:t>Slavonski Brod</w:t>
      </w:r>
      <w:r w:rsidRPr="00171E47">
        <w:t xml:space="preserve">, </w:t>
      </w:r>
      <w:r w:rsidRPr="00CA25EE">
        <w:rPr>
          <w:noProof/>
        </w:rPr>
        <w:t>Dr M.Budaka 1</w:t>
      </w:r>
      <w:r w:rsidRPr="00171E47">
        <w:t xml:space="preserve">, utvrđena je tražbina u iznosu od </w:t>
      </w:r>
      <w:r w:rsidRPr="00CA25EE">
        <w:rPr>
          <w:noProof/>
        </w:rPr>
        <w:t>38.080,73 kn</w:t>
      </w:r>
      <w:r w:rsidRPr="00171E47">
        <w:t xml:space="preserve">. Dužnik obvezuje platiti vjerovniku smanjenu tražbinu u iznosu od </w:t>
      </w:r>
      <w:r w:rsidRPr="00CA25EE">
        <w:rPr>
          <w:noProof/>
        </w:rPr>
        <w:t>11.424,22 kn</w:t>
      </w:r>
      <w:r w:rsidRPr="00171E47">
        <w:t xml:space="preserve">, uvećano za godišnju kamatnu stopu od 4,5% u tri jednaka godišnja obroka svaki u iznosu od </w:t>
      </w:r>
      <w:r w:rsidRPr="00CA25EE">
        <w:rPr>
          <w:noProof/>
        </w:rPr>
        <w:t>3.808,07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lastRenderedPageBreak/>
        <w:t xml:space="preserve">1. obrok u iznosu od </w:t>
      </w:r>
      <w:r w:rsidRPr="00CA25EE">
        <w:rPr>
          <w:rFonts w:hAnsi="Times New Roman" w:ascii="Times New Roman"/>
          <w:noProof/>
          <w:sz w:val="24"/>
          <w:szCs w:val="24"/>
        </w:rPr>
        <w:t>3.808,07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11.424,22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3.808,07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7.616,15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3.808,07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3.808,07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26.656,51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ĐURO ĐAKOVIĆ STROJNA OBRADA d.o.o.</w:t>
      </w:r>
      <w:r w:rsidRPr="00171E47">
        <w:t xml:space="preserve">, OIB: </w:t>
      </w:r>
      <w:r w:rsidRPr="00CA25EE">
        <w:rPr>
          <w:noProof/>
        </w:rPr>
        <w:t>60314119747</w:t>
      </w:r>
      <w:r w:rsidRPr="00171E47">
        <w:t xml:space="preserve">, </w:t>
      </w:r>
      <w:r w:rsidRPr="00CA25EE">
        <w:rPr>
          <w:noProof/>
        </w:rPr>
        <w:t>Slavonski Brod</w:t>
      </w:r>
      <w:r w:rsidRPr="00171E47">
        <w:t xml:space="preserve">, </w:t>
      </w:r>
      <w:r w:rsidRPr="00CA25EE">
        <w:rPr>
          <w:noProof/>
        </w:rPr>
        <w:t>Dr. Mile Budaka 1</w:t>
      </w:r>
      <w:r w:rsidRPr="00171E47">
        <w:t xml:space="preserve">, utvrđena je tražbina u iznosu od </w:t>
      </w:r>
      <w:r w:rsidRPr="00CA25EE">
        <w:rPr>
          <w:noProof/>
        </w:rPr>
        <w:t>3.063,13 kn</w:t>
      </w:r>
      <w:r w:rsidRPr="00171E47">
        <w:t xml:space="preserve">. Dužnik obvezuje platiti vjerovniku smanjenu tražbinu u iznosu od </w:t>
      </w:r>
      <w:r w:rsidRPr="00CA25EE">
        <w:rPr>
          <w:noProof/>
        </w:rPr>
        <w:t>918,94 kn</w:t>
      </w:r>
      <w:r w:rsidRPr="00171E47">
        <w:t xml:space="preserve">, uvećano za godišnju kamatnu stopu od 4,5% u tri jednaka godišnja obroka svaki u iznosu od </w:t>
      </w:r>
      <w:r w:rsidRPr="00CA25EE">
        <w:rPr>
          <w:noProof/>
        </w:rPr>
        <w:t>306,31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306,31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918,94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306,31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612,63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306,31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306,31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2.144,19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EAG CENTAR PROIZVODI  d.o.o.</w:t>
      </w:r>
      <w:r w:rsidRPr="00171E47">
        <w:t xml:space="preserve">, OIB: </w:t>
      </w:r>
      <w:r w:rsidRPr="00CA25EE">
        <w:rPr>
          <w:noProof/>
        </w:rPr>
        <w:t>20772400406</w:t>
      </w:r>
      <w:r w:rsidRPr="00171E47">
        <w:t xml:space="preserve">, </w:t>
      </w:r>
      <w:r w:rsidRPr="00CA25EE">
        <w:rPr>
          <w:noProof/>
        </w:rPr>
        <w:t>Zagreb</w:t>
      </w:r>
      <w:r w:rsidRPr="00171E47">
        <w:t xml:space="preserve">, </w:t>
      </w:r>
      <w:r w:rsidRPr="00CA25EE">
        <w:rPr>
          <w:noProof/>
        </w:rPr>
        <w:t>Ul. grada Vukovara 269/D</w:t>
      </w:r>
      <w:r w:rsidRPr="00171E47">
        <w:t xml:space="preserve">, utvrđena je tražbina u iznosu od </w:t>
      </w:r>
      <w:r w:rsidRPr="00CA25EE">
        <w:rPr>
          <w:noProof/>
        </w:rPr>
        <w:t>16.200,00 kn</w:t>
      </w:r>
      <w:r w:rsidRPr="00171E47">
        <w:t xml:space="preserve">. Dužnik obvezuje platiti vjerovniku smanjenu tražbinu u iznosu od </w:t>
      </w:r>
      <w:r w:rsidRPr="00CA25EE">
        <w:rPr>
          <w:noProof/>
        </w:rPr>
        <w:t>4.860,00 kn</w:t>
      </w:r>
      <w:r w:rsidRPr="00171E47">
        <w:t xml:space="preserve">, uvećano za godišnju kamatnu stopu od 4,5% u tri jednaka godišnja obroka svaki u iznosu od </w:t>
      </w:r>
      <w:r w:rsidRPr="00CA25EE">
        <w:rPr>
          <w:noProof/>
        </w:rPr>
        <w:t>1.620,00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lastRenderedPageBreak/>
        <w:t xml:space="preserve">1. obrok u iznosu od </w:t>
      </w:r>
      <w:r w:rsidRPr="00CA25EE">
        <w:rPr>
          <w:rFonts w:hAnsi="Times New Roman" w:ascii="Times New Roman"/>
          <w:noProof/>
          <w:sz w:val="24"/>
          <w:szCs w:val="24"/>
        </w:rPr>
        <w:t>1.620,00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4.860,00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1.620,00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3.240,00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1.620,00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1.620,00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11.340,00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ELMI elektro obrt, vl. Željko Halar</w:t>
      </w:r>
      <w:r w:rsidRPr="00171E47">
        <w:t xml:space="preserve">, OIB: </w:t>
      </w:r>
      <w:r w:rsidRPr="00CA25EE">
        <w:rPr>
          <w:noProof/>
        </w:rPr>
        <w:t>29182726952</w:t>
      </w:r>
      <w:r w:rsidRPr="00171E47">
        <w:t xml:space="preserve">, </w:t>
      </w:r>
      <w:r w:rsidRPr="00CA25EE">
        <w:rPr>
          <w:noProof/>
        </w:rPr>
        <w:t>Generalski Stol</w:t>
      </w:r>
      <w:r w:rsidRPr="00171E47">
        <w:t xml:space="preserve">, </w:t>
      </w:r>
      <w:r w:rsidRPr="00CA25EE">
        <w:rPr>
          <w:noProof/>
        </w:rPr>
        <w:t>Generalski Stol 6/d</w:t>
      </w:r>
      <w:r w:rsidRPr="00171E47">
        <w:t xml:space="preserve">, utvrđena je tražbina u iznosu od </w:t>
      </w:r>
      <w:r w:rsidRPr="00CA25EE">
        <w:rPr>
          <w:noProof/>
        </w:rPr>
        <w:t>819,35 kn</w:t>
      </w:r>
      <w:r w:rsidRPr="00171E47">
        <w:t xml:space="preserve">. Dužnik obvezuje platiti vjerovniku smanjenu tražbinu u iznosu od </w:t>
      </w:r>
      <w:r w:rsidRPr="00CA25EE">
        <w:rPr>
          <w:noProof/>
        </w:rPr>
        <w:t>245,81 kn</w:t>
      </w:r>
      <w:r w:rsidRPr="00171E47">
        <w:t xml:space="preserve">, uvećano za godišnju kamatnu stopu od 4,5% u tri jednaka godišnja obroka svaki u iznosu od </w:t>
      </w:r>
      <w:r w:rsidRPr="00CA25EE">
        <w:rPr>
          <w:noProof/>
        </w:rPr>
        <w:t>81,94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81,94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245,81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81,94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163,87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81,94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81,94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573,55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Instrumentacija ELI-MP d.o.o.</w:t>
      </w:r>
      <w:r w:rsidRPr="00171E47">
        <w:t xml:space="preserve">, OIB: </w:t>
      </w:r>
      <w:r w:rsidRPr="00CA25EE">
        <w:rPr>
          <w:noProof/>
        </w:rPr>
        <w:t>28789057286</w:t>
      </w:r>
      <w:r w:rsidRPr="00171E47">
        <w:t xml:space="preserve">, </w:t>
      </w:r>
      <w:r w:rsidRPr="00CA25EE">
        <w:rPr>
          <w:noProof/>
        </w:rPr>
        <w:t>Zagreb</w:t>
      </w:r>
      <w:r w:rsidRPr="00171E47">
        <w:t xml:space="preserve">, </w:t>
      </w:r>
      <w:r w:rsidRPr="00CA25EE">
        <w:rPr>
          <w:noProof/>
        </w:rPr>
        <w:t>Strojarska 8</w:t>
      </w:r>
      <w:r w:rsidRPr="00171E47">
        <w:t xml:space="preserve">, utvrđena je tražbina u iznosu od </w:t>
      </w:r>
      <w:r w:rsidRPr="00CA25EE">
        <w:rPr>
          <w:noProof/>
        </w:rPr>
        <w:t>25.332,50 kn</w:t>
      </w:r>
      <w:r w:rsidRPr="00171E47">
        <w:t xml:space="preserve">. Dužnik obvezuje platiti vjerovniku smanjenu tražbinu u iznosu od </w:t>
      </w:r>
      <w:r w:rsidRPr="00CA25EE">
        <w:rPr>
          <w:noProof/>
        </w:rPr>
        <w:t>7.599,75 kn</w:t>
      </w:r>
      <w:r w:rsidRPr="00171E47">
        <w:t xml:space="preserve">, uvećano za godišnju kamatnu stopu od 4,5% u tri jednaka godišnja obroka svaki u iznosu od </w:t>
      </w:r>
      <w:r w:rsidRPr="00CA25EE">
        <w:rPr>
          <w:noProof/>
        </w:rPr>
        <w:t>2.533,25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lastRenderedPageBreak/>
        <w:t xml:space="preserve">1. obrok u iznosu od </w:t>
      </w:r>
      <w:r w:rsidRPr="00CA25EE">
        <w:rPr>
          <w:rFonts w:hAnsi="Times New Roman" w:ascii="Times New Roman"/>
          <w:noProof/>
          <w:sz w:val="24"/>
          <w:szCs w:val="24"/>
        </w:rPr>
        <w:t>2.533,25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7.599,75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2.533,25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5.066,50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2.533,25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2.533,25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17.732,75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ENA d.o.o.</w:t>
      </w:r>
      <w:r w:rsidRPr="00171E47">
        <w:t xml:space="preserve">, OIB: </w:t>
      </w:r>
      <w:r w:rsidRPr="00CA25EE">
        <w:rPr>
          <w:noProof/>
        </w:rPr>
        <w:t>24759414355</w:t>
      </w:r>
      <w:r w:rsidRPr="00171E47">
        <w:t xml:space="preserve">, </w:t>
      </w:r>
      <w:r w:rsidRPr="00CA25EE">
        <w:rPr>
          <w:noProof/>
        </w:rPr>
        <w:t>Karlovac</w:t>
      </w:r>
      <w:r w:rsidRPr="00171E47">
        <w:t xml:space="preserve">, </w:t>
      </w:r>
      <w:r w:rsidRPr="00CA25EE">
        <w:rPr>
          <w:noProof/>
        </w:rPr>
        <w:t>Jurja Haulika 20/A</w:t>
      </w:r>
      <w:r w:rsidRPr="00171E47">
        <w:t xml:space="preserve">, utvrđena je tražbina u iznosu od </w:t>
      </w:r>
      <w:r w:rsidRPr="00CA25EE">
        <w:rPr>
          <w:noProof/>
        </w:rPr>
        <w:t>750,00 kn</w:t>
      </w:r>
      <w:r w:rsidRPr="00171E47">
        <w:t xml:space="preserve">. Dužnik obvezuje platiti vjerovniku smanjenu tražbinu u iznosu od </w:t>
      </w:r>
      <w:r w:rsidRPr="00CA25EE">
        <w:rPr>
          <w:noProof/>
        </w:rPr>
        <w:t>225,00 kn</w:t>
      </w:r>
      <w:r w:rsidRPr="00171E47">
        <w:t xml:space="preserve">, uvećano za godišnju kamatnu stopu od 4,5% u tri jednaka godišnja obroka svaki u iznosu od </w:t>
      </w:r>
      <w:r w:rsidRPr="00CA25EE">
        <w:rPr>
          <w:noProof/>
        </w:rPr>
        <w:t>75,00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75,00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225,00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75,00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150,00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75,00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75,00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525,00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ENERGOREMONT d.d.</w:t>
      </w:r>
      <w:r w:rsidRPr="00171E47">
        <w:t xml:space="preserve">, OIB: </w:t>
      </w:r>
      <w:r w:rsidRPr="00CA25EE">
        <w:rPr>
          <w:noProof/>
        </w:rPr>
        <w:t>85895363172</w:t>
      </w:r>
      <w:r w:rsidRPr="00171E47">
        <w:t xml:space="preserve">, </w:t>
      </w:r>
      <w:r w:rsidRPr="00CA25EE">
        <w:rPr>
          <w:noProof/>
        </w:rPr>
        <w:t>Karlovac</w:t>
      </w:r>
      <w:r w:rsidRPr="00171E47">
        <w:t xml:space="preserve">, </w:t>
      </w:r>
      <w:r w:rsidRPr="00CA25EE">
        <w:rPr>
          <w:noProof/>
        </w:rPr>
        <w:t>Mala Švarča 155</w:t>
      </w:r>
      <w:r w:rsidRPr="00171E47">
        <w:t xml:space="preserve">, utvrđena je tražbina u iznosu od </w:t>
      </w:r>
      <w:r w:rsidRPr="00CA25EE">
        <w:rPr>
          <w:noProof/>
        </w:rPr>
        <w:t>475.914,82 kn</w:t>
      </w:r>
      <w:r w:rsidRPr="00171E47">
        <w:t xml:space="preserve">. Dužnik obvezuje platiti vjerovniku smanjenu tražbinu u iznosu od </w:t>
      </w:r>
      <w:r w:rsidRPr="00CA25EE">
        <w:rPr>
          <w:noProof/>
        </w:rPr>
        <w:t>142.774,45 kn</w:t>
      </w:r>
      <w:r w:rsidRPr="00171E47">
        <w:t xml:space="preserve">, uvećano za godišnju kamatnu stopu od 4,5% u tri jednaka godišnja obroka svaki u iznosu od </w:t>
      </w:r>
      <w:r w:rsidRPr="00CA25EE">
        <w:rPr>
          <w:noProof/>
        </w:rPr>
        <w:t>47.591,48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lastRenderedPageBreak/>
        <w:t xml:space="preserve">1. obrok u iznosu od </w:t>
      </w:r>
      <w:r w:rsidRPr="00CA25EE">
        <w:rPr>
          <w:rFonts w:hAnsi="Times New Roman" w:ascii="Times New Roman"/>
          <w:noProof/>
          <w:sz w:val="24"/>
          <w:szCs w:val="24"/>
        </w:rPr>
        <w:t>47.591,48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142.774,45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47.591,48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95.182,96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47.591,48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47.591,48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333.140,37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3846C7">
      <w:pPr>
        <w:spacing w:lineRule="auto" w:line="288" w:before="120"/>
        <w:jc w:val="both"/>
      </w:pPr>
      <w:r w:rsidRPr="003846C7">
        <w:t xml:space="preserve">Vjerovniku: </w:t>
      </w:r>
      <w:r w:rsidRPr="003846C7">
        <w:rPr>
          <w:b/>
        </w:rPr>
        <w:t>ETEC, spol. s r.o.</w:t>
      </w:r>
      <w:r w:rsidRPr="003846C7">
        <w:t>, OIB: 49705377, Praha 9 - Kyje, Branská 390, Češka kao vjerovniku za dani predujam Dužniku utvrđena je tražbina u iznosu od 297.100,15 kn.</w:t>
      </w:r>
    </w:p>
    <w:p w:rsidRDefault="00F9093B" w:rsidP="00F9093B" w:rsidR="00F9093B">
      <w:pPr>
        <w:spacing w:lineRule="auto" w:line="288" w:before="120"/>
        <w:ind w:left="284"/>
        <w:jc w:val="both"/>
      </w:pPr>
      <w:r w:rsidRPr="003846C7">
        <w:t>Dužnik se obvezuje prema vjerovniku ispuniti činidbe iz ugovora temeljem kojeg je Dužnik primio predujam, a vjerovnik se obvezuje prema Dužniku ispuniti činidbu sukladno zaključenom ugovoru. Ugovor između vjerovnika i Dužnika ostaju na snazi u neizmijenjenom sadržaju.</w:t>
      </w:r>
    </w:p>
    <w:p w:rsidRDefault="00F9093B" w:rsidP="00F9093B" w:rsidR="00F9093B" w:rsidRPr="00171E47">
      <w:pPr>
        <w:spacing w:lineRule="auto" w:line="288" w:before="360"/>
        <w:jc w:val="both"/>
      </w:pPr>
      <w:r w:rsidRPr="00171E47">
        <w:t xml:space="preserve">Vjerovniku: </w:t>
      </w:r>
      <w:r w:rsidRPr="00CA25EE">
        <w:rPr>
          <w:b/>
          <w:noProof/>
        </w:rPr>
        <w:t>ETT d.o.o.</w:t>
      </w:r>
      <w:r w:rsidRPr="00171E47">
        <w:t xml:space="preserve">, OIB: </w:t>
      </w:r>
      <w:r w:rsidRPr="00CA25EE">
        <w:rPr>
          <w:noProof/>
        </w:rPr>
        <w:t>27568077272</w:t>
      </w:r>
      <w:r w:rsidRPr="00171E47">
        <w:t xml:space="preserve">, </w:t>
      </w:r>
      <w:r w:rsidRPr="00CA25EE">
        <w:rPr>
          <w:noProof/>
        </w:rPr>
        <w:t>Karlovac</w:t>
      </w:r>
      <w:r w:rsidRPr="00171E47">
        <w:t xml:space="preserve">, </w:t>
      </w:r>
      <w:r w:rsidRPr="00CA25EE">
        <w:rPr>
          <w:noProof/>
        </w:rPr>
        <w:t>Mala Švarča 155</w:t>
      </w:r>
      <w:r w:rsidRPr="00171E47">
        <w:t xml:space="preserve">, utvrđena je tražbina u iznosu od </w:t>
      </w:r>
      <w:r w:rsidRPr="00CA25EE">
        <w:rPr>
          <w:noProof/>
        </w:rPr>
        <w:t>976,23 kn</w:t>
      </w:r>
      <w:r w:rsidRPr="00171E47">
        <w:t xml:space="preserve">. Dužnik obvezuje platiti vjerovniku smanjenu tražbinu u iznosu od </w:t>
      </w:r>
      <w:r w:rsidRPr="00CA25EE">
        <w:rPr>
          <w:noProof/>
        </w:rPr>
        <w:t>292,87 kn</w:t>
      </w:r>
      <w:r w:rsidRPr="00171E47">
        <w:t xml:space="preserve">, uvećano za godišnju kamatnu stopu od 4,5% u tri jednaka godišnja obroka svaki u iznosu od </w:t>
      </w:r>
      <w:r w:rsidRPr="00CA25EE">
        <w:rPr>
          <w:noProof/>
        </w:rPr>
        <w:t>97,62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97,62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292,87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97,62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195,25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97,62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97,62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683,36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lastRenderedPageBreak/>
        <w:t xml:space="preserve">Vjerovniku: </w:t>
      </w:r>
      <w:r w:rsidRPr="00CA25EE">
        <w:rPr>
          <w:b/>
          <w:noProof/>
        </w:rPr>
        <w:t>EURO-ALAT d.o.o.</w:t>
      </w:r>
      <w:r w:rsidRPr="00171E47">
        <w:t xml:space="preserve">, OIB: </w:t>
      </w:r>
      <w:r w:rsidRPr="00CA25EE">
        <w:rPr>
          <w:noProof/>
        </w:rPr>
        <w:t>87423114270</w:t>
      </w:r>
      <w:r w:rsidRPr="00171E47">
        <w:t xml:space="preserve">, </w:t>
      </w:r>
      <w:r w:rsidRPr="00CA25EE">
        <w:rPr>
          <w:noProof/>
        </w:rPr>
        <w:t>Zagreb</w:t>
      </w:r>
      <w:r w:rsidRPr="00171E47">
        <w:t xml:space="preserve">, </w:t>
      </w:r>
      <w:r w:rsidRPr="00CA25EE">
        <w:rPr>
          <w:noProof/>
        </w:rPr>
        <w:t>Lisičina 6/2</w:t>
      </w:r>
      <w:r w:rsidRPr="00171E47">
        <w:t xml:space="preserve">, utvrđena je tražbina u iznosu od </w:t>
      </w:r>
      <w:r w:rsidRPr="00CA25EE">
        <w:rPr>
          <w:noProof/>
        </w:rPr>
        <w:t>7.397,31 kn</w:t>
      </w:r>
      <w:r w:rsidRPr="00171E47">
        <w:t xml:space="preserve">. Dužnik obvezuje platiti vjerovniku smanjenu tražbinu u iznosu od </w:t>
      </w:r>
      <w:r w:rsidRPr="00CA25EE">
        <w:rPr>
          <w:noProof/>
        </w:rPr>
        <w:t>2.219,19 kn</w:t>
      </w:r>
      <w:r w:rsidRPr="00171E47">
        <w:t xml:space="preserve">, uvećano za godišnju kamatnu stopu od 4,5% u tri jednaka godišnja obroka svaki u iznosu od </w:t>
      </w:r>
      <w:r w:rsidRPr="00CA25EE">
        <w:rPr>
          <w:noProof/>
        </w:rPr>
        <w:t>739,73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739,73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2.219,19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739,73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1.479,46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739,73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739,73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5.178,12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EUROTEHNIKA d.o.o.</w:t>
      </w:r>
      <w:r w:rsidRPr="00171E47">
        <w:t xml:space="preserve">, OIB: </w:t>
      </w:r>
      <w:r w:rsidRPr="00CA25EE">
        <w:rPr>
          <w:noProof/>
        </w:rPr>
        <w:t>42818468021</w:t>
      </w:r>
      <w:r w:rsidRPr="00171E47">
        <w:t xml:space="preserve">, </w:t>
      </w:r>
      <w:r w:rsidRPr="00CA25EE">
        <w:rPr>
          <w:noProof/>
        </w:rPr>
        <w:t>Zagreb</w:t>
      </w:r>
      <w:r w:rsidRPr="00171E47">
        <w:t xml:space="preserve">, </w:t>
      </w:r>
      <w:r w:rsidRPr="00CA25EE">
        <w:rPr>
          <w:noProof/>
        </w:rPr>
        <w:t>Samoborska cesta 241</w:t>
      </w:r>
      <w:r w:rsidRPr="00171E47">
        <w:t xml:space="preserve">, utvrđena je tražbina u iznosu od </w:t>
      </w:r>
      <w:r w:rsidRPr="00CA25EE">
        <w:rPr>
          <w:noProof/>
        </w:rPr>
        <w:t>7.191,13 kn</w:t>
      </w:r>
      <w:r w:rsidRPr="00171E47">
        <w:t xml:space="preserve">. Dužnik obvezuje platiti vjerovniku smanjenu tražbinu u iznosu od </w:t>
      </w:r>
      <w:r w:rsidRPr="00CA25EE">
        <w:rPr>
          <w:noProof/>
        </w:rPr>
        <w:t>2.157,34 kn</w:t>
      </w:r>
      <w:r w:rsidRPr="00171E47">
        <w:t xml:space="preserve">, uvećano za godišnju kamatnu stopu od 4,5% u tri jednaka godišnja obroka svaki u iznosu od </w:t>
      </w:r>
      <w:r w:rsidRPr="00CA25EE">
        <w:rPr>
          <w:noProof/>
        </w:rPr>
        <w:t>719,11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719,11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2.157,34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719,11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1.438,23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719,11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719,11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5.033,79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EXOR TEHNIČKI SERVISI d.o.o.</w:t>
      </w:r>
      <w:r w:rsidRPr="00171E47">
        <w:t xml:space="preserve">, OIB: </w:t>
      </w:r>
      <w:r w:rsidRPr="00CA25EE">
        <w:rPr>
          <w:noProof/>
        </w:rPr>
        <w:t>11764476647</w:t>
      </w:r>
      <w:r w:rsidRPr="00171E47">
        <w:t xml:space="preserve">, </w:t>
      </w:r>
      <w:r w:rsidRPr="00CA25EE">
        <w:rPr>
          <w:noProof/>
        </w:rPr>
        <w:t>Zagreb</w:t>
      </w:r>
      <w:r w:rsidRPr="00171E47">
        <w:t xml:space="preserve">, </w:t>
      </w:r>
      <w:r w:rsidRPr="00CA25EE">
        <w:rPr>
          <w:noProof/>
        </w:rPr>
        <w:t>Bani 73 A</w:t>
      </w:r>
      <w:r w:rsidRPr="00171E47">
        <w:t xml:space="preserve">, utvrđena je tražbina u iznosu od </w:t>
      </w:r>
      <w:r w:rsidRPr="00CA25EE">
        <w:rPr>
          <w:noProof/>
        </w:rPr>
        <w:t>8.931,67 kn</w:t>
      </w:r>
      <w:r w:rsidRPr="00171E47">
        <w:t xml:space="preserve">. Dužnik obvezuje platiti vjerovniku smanjenu </w:t>
      </w:r>
      <w:r w:rsidRPr="00171E47">
        <w:lastRenderedPageBreak/>
        <w:t xml:space="preserve">tražbinu u iznosu od </w:t>
      </w:r>
      <w:r w:rsidRPr="00CA25EE">
        <w:rPr>
          <w:noProof/>
        </w:rPr>
        <w:t>2.679,50 kn</w:t>
      </w:r>
      <w:r w:rsidRPr="00171E47">
        <w:t xml:space="preserve">, uvećano za godišnju kamatnu stopu od 4,5% u tri jednaka godišnja obroka svaki u iznosu od </w:t>
      </w:r>
      <w:r w:rsidRPr="00CA25EE">
        <w:rPr>
          <w:noProof/>
        </w:rPr>
        <w:t>893,17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893,17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2.679,50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893,17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1.786,33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893,17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893,17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6.252,17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EE76FF">
      <w:pPr>
        <w:spacing w:lineRule="auto" w:line="288" w:before="120"/>
        <w:jc w:val="both"/>
      </w:pPr>
      <w:r w:rsidRPr="00EE76FF">
        <w:t xml:space="preserve">Vjerovniku: </w:t>
      </w:r>
      <w:r w:rsidRPr="00EE76FF">
        <w:rPr>
          <w:b/>
        </w:rPr>
        <w:t>SVEUČILIŠTE U ZAGREBU, FAKULTET STROJARSTVA I BRODOGRADNJE</w:t>
      </w:r>
      <w:r w:rsidRPr="00EE76FF">
        <w:t xml:space="preserve">, OIB: 22910368449, Zagreb, Ivana Lučića 5, utvrđena je tražbina u iznosu od 22.326,52 kn. Od kojeg iznosa tražbine glavnicu predstavlja iznos od 15.306,28 kn, a obračunatu zateznu kamatu iznos od 7.020,24 kn. </w:t>
      </w:r>
    </w:p>
    <w:p w:rsidRDefault="00F9093B" w:rsidP="00F9093B" w:rsidR="00F9093B" w:rsidRPr="00EE76FF">
      <w:pPr>
        <w:spacing w:lineRule="auto" w:line="288" w:before="120"/>
        <w:jc w:val="both"/>
      </w:pPr>
      <w:r w:rsidRPr="00EE76FF">
        <w:t>Dužnik se obvezuje vjerovniku platiti smanjenu tražbinu (glavnicu) u iznosu od 15.306,28 kn, a za ostatak iznos do utvrđene tražbine od 7.020,24 kn (kamate) vjerovnik otpušta Dužniku te izjavljuje da neće tražiti ispunjenje tog dijela tražbine, a sa kojim otpustom je Dužnik suglasan.</w:t>
      </w:r>
    </w:p>
    <w:p w:rsidRDefault="00F9093B" w:rsidP="00F9093B" w:rsidR="00F9093B" w:rsidRPr="00EE76FF">
      <w:pPr>
        <w:spacing w:lineRule="auto" w:line="288" w:before="120"/>
        <w:jc w:val="both"/>
      </w:pPr>
      <w:r w:rsidRPr="00EE76FF">
        <w:t>Dužnik će platiti vjerovniku smanjenu tražbinu (glavnicu) u iznosu do 15.306,28 kn u 7 (sedam) jednakih godišnjih obroka svaki u iznosu od 2.186,61 kn, dospijeća kako slijedi:</w:t>
      </w:r>
    </w:p>
    <w:p w:rsidRDefault="00F9093B" w:rsidP="00F9093B" w:rsidR="00F9093B" w:rsidRPr="00EE76FF">
      <w:pPr>
        <w:spacing w:lineRule="auto" w:line="288" w:before="120"/>
        <w:ind w:hanging="283" w:left="709"/>
        <w:jc w:val="both"/>
      </w:pPr>
      <w:r w:rsidRPr="00EE76FF">
        <w:t>-</w:t>
      </w:r>
      <w:r w:rsidRPr="00EE76FF">
        <w:tab/>
        <w:t xml:space="preserve">1. obrok: iznos od 2.186,61 kn dospijeća godinu dana od dana pravomoćnosti sudskoga rješenja kojim se dozvoljava sklapanje ove nagodbe, </w:t>
      </w:r>
    </w:p>
    <w:p w:rsidRDefault="00F9093B" w:rsidP="00F9093B" w:rsidR="00F9093B" w:rsidRPr="00EE76FF">
      <w:pPr>
        <w:spacing w:lineRule="auto" w:line="288" w:before="120"/>
        <w:ind w:hanging="283" w:left="709"/>
        <w:jc w:val="both"/>
      </w:pPr>
      <w:r w:rsidRPr="00EE76FF">
        <w:t>-</w:t>
      </w:r>
      <w:r w:rsidRPr="00EE76FF">
        <w:tab/>
        <w:t>2. obrok: iznos od 2.186,61 kn dospijeća na dan druge godine od dana pravomoćnosti sudskoga rješenja kojim se dozvoljava sklapanje ove nagodbe,</w:t>
      </w:r>
    </w:p>
    <w:p w:rsidRDefault="00F9093B" w:rsidP="00F9093B" w:rsidR="00F9093B" w:rsidRPr="00EE76FF">
      <w:pPr>
        <w:spacing w:lineRule="auto" w:line="288" w:before="120"/>
        <w:ind w:hanging="283" w:left="709"/>
        <w:jc w:val="both"/>
      </w:pPr>
      <w:r w:rsidRPr="00EE76FF">
        <w:t>-</w:t>
      </w:r>
      <w:r w:rsidRPr="00EE76FF">
        <w:tab/>
        <w:t>3. obrok: iznos od 2.186,61 kn dospijeća na dan treće godine od dana pravomoćnosti sudskoga rješenja kojim se dozvoljava sklapanje ove nagodbe,</w:t>
      </w:r>
    </w:p>
    <w:p w:rsidRDefault="00F9093B" w:rsidP="00F9093B" w:rsidR="00F9093B" w:rsidRPr="00EE76FF">
      <w:pPr>
        <w:spacing w:lineRule="auto" w:line="288" w:before="120"/>
        <w:ind w:hanging="283" w:left="709"/>
        <w:jc w:val="both"/>
      </w:pPr>
      <w:r w:rsidRPr="00EE76FF">
        <w:t>-</w:t>
      </w:r>
      <w:r w:rsidRPr="00EE76FF">
        <w:tab/>
        <w:t>4. obrok: iznos od 2.186,61 kn dospijeća na dan četvrte godine od dana pravomoćnosti sudskoga rješenja kojim se dozvoljava sklapanje ove nagodbe,</w:t>
      </w:r>
    </w:p>
    <w:p w:rsidRDefault="00F9093B" w:rsidP="00F9093B" w:rsidR="00F9093B" w:rsidRPr="00EE76FF">
      <w:pPr>
        <w:spacing w:lineRule="auto" w:line="288" w:before="120"/>
        <w:ind w:hanging="283" w:left="709"/>
        <w:jc w:val="both"/>
      </w:pPr>
      <w:r w:rsidRPr="00EE76FF">
        <w:t>-</w:t>
      </w:r>
      <w:r w:rsidRPr="00EE76FF">
        <w:tab/>
        <w:t>5. obrok: iznos od 2.186,61 kn dospijeća na dan pete godine od dana pravomoćnosti sudskoga rješenja kojim se dozvoljava sklapanje ove nagodbe,</w:t>
      </w:r>
    </w:p>
    <w:p w:rsidRDefault="00F9093B" w:rsidP="00F9093B" w:rsidR="00F9093B" w:rsidRPr="00EE76FF">
      <w:pPr>
        <w:spacing w:lineRule="auto" w:line="288" w:before="120"/>
        <w:ind w:hanging="283" w:left="709"/>
        <w:jc w:val="both"/>
      </w:pPr>
      <w:r w:rsidRPr="00EE76FF">
        <w:t>-</w:t>
      </w:r>
      <w:r w:rsidRPr="00EE76FF">
        <w:tab/>
        <w:t>6. obrok: iznos od 2.186,61 kn dospijeća na dan šeste godine od dana pravomoćnosti sudskoga rješenja kojim se dozvoljava sklapanje ove nagodbe,</w:t>
      </w:r>
    </w:p>
    <w:p w:rsidRDefault="00F9093B" w:rsidP="00F9093B" w:rsidR="00F9093B" w:rsidRPr="00EE76FF">
      <w:pPr>
        <w:spacing w:lineRule="auto" w:line="288" w:before="120"/>
        <w:ind w:hanging="283" w:left="709"/>
        <w:jc w:val="both"/>
      </w:pPr>
      <w:r w:rsidRPr="00EE76FF">
        <w:lastRenderedPageBreak/>
        <w:t>-</w:t>
      </w:r>
      <w:r w:rsidRPr="00EE76FF">
        <w:tab/>
        <w:t>7. obrok: iznos od 2.186,61 kn dospijeća na dan sedme godine od dana pravomoćnosti sudskoga rješenja kojim se dozvoljava sklapanje ove nagodbe.</w:t>
      </w:r>
    </w:p>
    <w:p w:rsidRDefault="00F9093B" w:rsidP="00F9093B" w:rsidR="00F9093B" w:rsidRPr="00EE76FF">
      <w:pPr>
        <w:spacing w:lineRule="auto" w:line="288" w:before="120"/>
        <w:jc w:val="both"/>
      </w:pPr>
      <w:r w:rsidRPr="00EE76FF">
        <w:t>Dužnik se obvezuje plaćati Vjerovniku mjesečno kamate na iznos smanjene tražbine (glavnice) u visini od 4,5% godišnje, najkasnije do 15. dan u mjesecu za prethodni mjesec, počevši od prvog dana mjeseca koji slijedi mjesecu u kojemu je pravomoćno postalo sudsko rješenje kojim se dozvoljava sklapanje ove nagodbe:</w:t>
      </w:r>
    </w:p>
    <w:p w:rsidRDefault="00F9093B" w:rsidP="00F9093B" w:rsidR="00F9093B" w:rsidRPr="00EE76FF">
      <w:pPr>
        <w:numPr>
          <w:ilvl w:val="0"/>
          <w:numId w:val="39"/>
        </w:numPr>
        <w:spacing w:lineRule="auto" w:line="288" w:before="120"/>
        <w:jc w:val="both"/>
      </w:pPr>
      <w:r w:rsidRPr="00EE76FF">
        <w:t>za period od prvog dana u mjesecu koji slijedi nakon mjeseca pravomoćnosti sudskog rješenja kojim se dozvoljava sklapanje ove nagodbe Dužnik će plaćati 15. dana u mjesecu za prethodni mjesec vjerovniku mjesečni iznos kamate od: 57,40 kn,</w:t>
      </w:r>
    </w:p>
    <w:p w:rsidRDefault="00F9093B" w:rsidP="00F9093B" w:rsidR="00F9093B" w:rsidRPr="00EE76FF">
      <w:pPr>
        <w:numPr>
          <w:ilvl w:val="0"/>
          <w:numId w:val="39"/>
        </w:numPr>
        <w:spacing w:lineRule="auto" w:line="288" w:before="120"/>
        <w:jc w:val="both"/>
      </w:pPr>
      <w:r w:rsidRPr="00EE76FF">
        <w:t>za period od prve godine pa do druge godine od dana pravomoćnosti sudskog rješenja kojim se dozvoljava sklapanje ove nagodbe Dužnik će plaćati 15. dana u mjesecu za prethodni mjesec vjerovniku mjesečni iznos kamate od: 49,20 kn,</w:t>
      </w:r>
    </w:p>
    <w:p w:rsidRDefault="00F9093B" w:rsidP="00F9093B" w:rsidR="00F9093B" w:rsidRPr="00EE76FF">
      <w:pPr>
        <w:numPr>
          <w:ilvl w:val="0"/>
          <w:numId w:val="39"/>
        </w:numPr>
        <w:spacing w:lineRule="auto" w:line="288" w:before="120"/>
        <w:jc w:val="both"/>
      </w:pPr>
      <w:r w:rsidRPr="00EE76FF">
        <w:t>za period od druge godine do treće godine od dana pravomoćnosti sudskog rješenja kojim se dozvoljava sklapanje ove nagodbe Dužnik će plaćati 15. dana u mjesecu za prethodni mjesec vjerovniku mjesečni iznos kamate od: 41,00 kn,</w:t>
      </w:r>
    </w:p>
    <w:p w:rsidRDefault="00F9093B" w:rsidP="00F9093B" w:rsidR="00F9093B" w:rsidRPr="00EE76FF">
      <w:pPr>
        <w:numPr>
          <w:ilvl w:val="0"/>
          <w:numId w:val="39"/>
        </w:numPr>
        <w:spacing w:lineRule="auto" w:line="288" w:before="120"/>
        <w:jc w:val="both"/>
      </w:pPr>
      <w:r w:rsidRPr="00EE76FF">
        <w:t>za period od treće godine do četvrte godine od dana pravomoćnosti sudskog rješenja kojim se dozvoljava sklapanje ove nagodbe Dužnik će plaćati 15. dana u mjesecu za prethodni mjesec vjerovniku mjesečni iznos kamate od: 32,80 kn,</w:t>
      </w:r>
    </w:p>
    <w:p w:rsidRDefault="00F9093B" w:rsidP="00F9093B" w:rsidR="00F9093B" w:rsidRPr="00EE76FF">
      <w:pPr>
        <w:numPr>
          <w:ilvl w:val="0"/>
          <w:numId w:val="39"/>
        </w:numPr>
        <w:spacing w:lineRule="auto" w:line="288" w:before="120"/>
        <w:jc w:val="both"/>
      </w:pPr>
      <w:r w:rsidRPr="00EE76FF">
        <w:t>za period od četvrte godine do pete godine od dana pravomoćnosti sudskog rješenja kojim se dozvoljava sklapanje ove nagodbe Dužnik će plaćati 15. dana u mjesecu za prethodni mjesec vjerovniku mjesečni iznos kamate od: 24,60 kn,</w:t>
      </w:r>
    </w:p>
    <w:p w:rsidRDefault="00F9093B" w:rsidP="00F9093B" w:rsidR="00F9093B" w:rsidRPr="00EE76FF">
      <w:pPr>
        <w:numPr>
          <w:ilvl w:val="0"/>
          <w:numId w:val="39"/>
        </w:numPr>
        <w:spacing w:lineRule="auto" w:line="288" w:before="120"/>
        <w:jc w:val="both"/>
      </w:pPr>
      <w:r w:rsidRPr="00EE76FF">
        <w:t>za period od pete godine pa do šeste godine od dana pravomoćnosti sudskog rješenja kojim se dozvoljava sklapanje ove nagodbe Dužnik će plaćati 15. dana u mjesecu za prethodni mjesec vjerovniku mjesečni iznos kamate od: 16,40 kn,</w:t>
      </w:r>
    </w:p>
    <w:p w:rsidRDefault="00F9093B" w:rsidP="00F9093B" w:rsidR="00F9093B" w:rsidRPr="00EE76FF">
      <w:pPr>
        <w:numPr>
          <w:ilvl w:val="0"/>
          <w:numId w:val="39"/>
        </w:numPr>
        <w:spacing w:lineRule="auto" w:line="288" w:before="120"/>
        <w:jc w:val="both"/>
      </w:pPr>
      <w:r w:rsidRPr="00EE76FF">
        <w:t>za period od šeste godine pa do sedme godine od dana pravomoćnosti sudskog rješenja kojim se dozvoljava sklapanje ove nagodbe Dužnik će plaćati 15. dana u mjesecu za prethodni mjesec vjerovniku mjesečni iznos kamate od: 8,20 kn.</w:t>
      </w:r>
    </w:p>
    <w:p w:rsidRDefault="00F9093B" w:rsidP="00F9093B" w:rsidR="00F9093B" w:rsidRPr="00171E47">
      <w:pPr>
        <w:spacing w:lineRule="auto" w:line="288" w:before="360"/>
        <w:jc w:val="both"/>
      </w:pPr>
      <w:r w:rsidRPr="00171E47">
        <w:t xml:space="preserve">Vjerovniku: </w:t>
      </w:r>
      <w:r w:rsidRPr="00CA25EE">
        <w:rPr>
          <w:b/>
          <w:noProof/>
        </w:rPr>
        <w:t>FERRAMENTA d.o.o.</w:t>
      </w:r>
      <w:r w:rsidRPr="00171E47">
        <w:t xml:space="preserve">, OIB: </w:t>
      </w:r>
      <w:r w:rsidRPr="00CA25EE">
        <w:rPr>
          <w:noProof/>
        </w:rPr>
        <w:t>34401733603</w:t>
      </w:r>
      <w:r w:rsidRPr="00171E47">
        <w:t xml:space="preserve">, </w:t>
      </w:r>
      <w:r w:rsidRPr="00CA25EE">
        <w:rPr>
          <w:noProof/>
        </w:rPr>
        <w:t>Dugo Selo</w:t>
      </w:r>
      <w:r w:rsidRPr="00171E47">
        <w:t xml:space="preserve">, </w:t>
      </w:r>
      <w:r w:rsidRPr="00CA25EE">
        <w:rPr>
          <w:noProof/>
        </w:rPr>
        <w:t>Zagrebačka 197</w:t>
      </w:r>
      <w:r w:rsidRPr="00171E47">
        <w:t xml:space="preserve">, utvrđena je tražbina u iznosu od </w:t>
      </w:r>
      <w:r w:rsidRPr="00CA25EE">
        <w:rPr>
          <w:noProof/>
        </w:rPr>
        <w:t>2.845,84 kn</w:t>
      </w:r>
      <w:r w:rsidRPr="00171E47">
        <w:t xml:space="preserve">. Dužnik obvezuje platiti vjerovniku smanjenu tražbinu u iznosu od </w:t>
      </w:r>
      <w:r w:rsidRPr="00CA25EE">
        <w:rPr>
          <w:noProof/>
        </w:rPr>
        <w:t>853,75 kn</w:t>
      </w:r>
      <w:r w:rsidRPr="00171E47">
        <w:t xml:space="preserve">, uvećano za godišnju kamatnu stopu od 4,5% u tri jednaka godišnja obroka svaki u iznosu od </w:t>
      </w:r>
      <w:r w:rsidRPr="00CA25EE">
        <w:rPr>
          <w:noProof/>
        </w:rPr>
        <w:t>284,58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284,58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853,75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284,58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569,17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lastRenderedPageBreak/>
        <w:t xml:space="preserve">3. obrok u iznosu od </w:t>
      </w:r>
      <w:r w:rsidRPr="00CA25EE">
        <w:rPr>
          <w:rFonts w:hAnsi="Times New Roman" w:ascii="Times New Roman"/>
          <w:noProof/>
          <w:sz w:val="24"/>
          <w:szCs w:val="24"/>
        </w:rPr>
        <w:t>284,58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284,58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1.992,09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FILLI-STAHL GesmbH</w:t>
      </w:r>
      <w:r w:rsidRPr="00171E47">
        <w:t xml:space="preserve">, OIB: </w:t>
      </w:r>
      <w:r w:rsidRPr="00CA25EE">
        <w:rPr>
          <w:noProof/>
        </w:rPr>
        <w:t>ATU28789807</w:t>
      </w:r>
      <w:r w:rsidRPr="00171E47">
        <w:t xml:space="preserve">, </w:t>
      </w:r>
      <w:r w:rsidRPr="00CA25EE">
        <w:rPr>
          <w:noProof/>
        </w:rPr>
        <w:t>Klagenfurt</w:t>
      </w:r>
      <w:r w:rsidRPr="00171E47">
        <w:t xml:space="preserve">, </w:t>
      </w:r>
      <w:r w:rsidRPr="00CA25EE">
        <w:rPr>
          <w:noProof/>
        </w:rPr>
        <w:t>Schroedingerstrasse 5</w:t>
      </w:r>
      <w:r w:rsidRPr="00171E47">
        <w:t xml:space="preserve">, </w:t>
      </w:r>
      <w:r>
        <w:t xml:space="preserve">Austrija, </w:t>
      </w:r>
      <w:r w:rsidRPr="00171E47">
        <w:t xml:space="preserve">utvrđena je tražbina u iznosu od </w:t>
      </w:r>
      <w:r w:rsidRPr="00CA25EE">
        <w:rPr>
          <w:noProof/>
        </w:rPr>
        <w:t>125.322,38 kn</w:t>
      </w:r>
      <w:r w:rsidRPr="00171E47">
        <w:t xml:space="preserve">. Dužnik obvezuje platiti vjerovniku smanjenu tražbinu u iznosu od </w:t>
      </w:r>
      <w:r w:rsidRPr="00CA25EE">
        <w:rPr>
          <w:noProof/>
        </w:rPr>
        <w:t>37.596,71 kn</w:t>
      </w:r>
      <w:r w:rsidRPr="00171E47">
        <w:t xml:space="preserve">, uvećano za godišnju kamatnu stopu od 4,5% u tri jednaka godišnja obroka svaki u iznosu od </w:t>
      </w:r>
      <w:r w:rsidRPr="00CA25EE">
        <w:rPr>
          <w:noProof/>
        </w:rPr>
        <w:t>12.532,24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12.532,24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37.596,71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12.532,24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25.064,48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12.532,24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12.532,24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87.725,67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FINANCIJSKA AGENCIJA</w:t>
      </w:r>
      <w:r w:rsidRPr="00171E47">
        <w:t xml:space="preserve">, OIB: </w:t>
      </w:r>
      <w:r w:rsidRPr="00CA25EE">
        <w:rPr>
          <w:noProof/>
        </w:rPr>
        <w:t>85821130368</w:t>
      </w:r>
      <w:r w:rsidRPr="00171E47">
        <w:t xml:space="preserve">, </w:t>
      </w:r>
      <w:r w:rsidRPr="00CA25EE">
        <w:rPr>
          <w:noProof/>
        </w:rPr>
        <w:t>Zagreb</w:t>
      </w:r>
      <w:r w:rsidRPr="00171E47">
        <w:t xml:space="preserve">, </w:t>
      </w:r>
      <w:r w:rsidRPr="00CA25EE">
        <w:rPr>
          <w:noProof/>
        </w:rPr>
        <w:t>Ulica grada Vukovara 70</w:t>
      </w:r>
      <w:r w:rsidRPr="00171E47">
        <w:t xml:space="preserve">, utvrđena je tražbina u iznosu od </w:t>
      </w:r>
      <w:r w:rsidRPr="00CA25EE">
        <w:rPr>
          <w:noProof/>
        </w:rPr>
        <w:t>125,00 kn</w:t>
      </w:r>
      <w:r w:rsidRPr="00171E47">
        <w:t xml:space="preserve">. Dužnik obvezuje platiti vjerovniku smanjenu tražbinu u iznosu od </w:t>
      </w:r>
      <w:r w:rsidRPr="00CA25EE">
        <w:rPr>
          <w:noProof/>
        </w:rPr>
        <w:t>37,50 kn</w:t>
      </w:r>
      <w:r w:rsidRPr="00171E47">
        <w:t xml:space="preserve">, uvećano za godišnju kamatnu stopu od 4,5% u tri jednaka godišnja obroka svaki u iznosu od </w:t>
      </w:r>
      <w:r w:rsidRPr="00CA25EE">
        <w:rPr>
          <w:noProof/>
        </w:rPr>
        <w:t>12,50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12,50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37,50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12,50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25,00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lastRenderedPageBreak/>
        <w:t xml:space="preserve">3. obrok u iznosu od </w:t>
      </w:r>
      <w:r w:rsidRPr="00CA25EE">
        <w:rPr>
          <w:rFonts w:hAnsi="Times New Roman" w:ascii="Times New Roman"/>
          <w:noProof/>
          <w:sz w:val="24"/>
          <w:szCs w:val="24"/>
        </w:rPr>
        <w:t>12,50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12,50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87,50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FINESA d.o.o.</w:t>
      </w:r>
      <w:r w:rsidRPr="00171E47">
        <w:t xml:space="preserve">, OIB: </w:t>
      </w:r>
      <w:r w:rsidRPr="00CA25EE">
        <w:rPr>
          <w:noProof/>
        </w:rPr>
        <w:t>91483863222</w:t>
      </w:r>
      <w:r w:rsidRPr="00171E47">
        <w:t xml:space="preserve">, </w:t>
      </w:r>
      <w:r w:rsidRPr="00CA25EE">
        <w:rPr>
          <w:noProof/>
        </w:rPr>
        <w:t>Karlovac</w:t>
      </w:r>
      <w:r w:rsidRPr="00171E47">
        <w:t xml:space="preserve">, </w:t>
      </w:r>
      <w:r w:rsidRPr="00CA25EE">
        <w:rPr>
          <w:noProof/>
        </w:rPr>
        <w:t>Cerovac Vukmanički 57/b</w:t>
      </w:r>
      <w:r w:rsidRPr="00171E47">
        <w:t xml:space="preserve">, utvrđena je tražbina u iznosu od </w:t>
      </w:r>
      <w:r w:rsidRPr="00CA25EE">
        <w:rPr>
          <w:noProof/>
        </w:rPr>
        <w:t>1.647,80 kn</w:t>
      </w:r>
      <w:r w:rsidRPr="00171E47">
        <w:t xml:space="preserve">. Dužnik obvezuje platiti vjerovniku smanjenu tražbinu u iznosu od </w:t>
      </w:r>
      <w:r w:rsidRPr="00CA25EE">
        <w:rPr>
          <w:noProof/>
        </w:rPr>
        <w:t>494,34 kn</w:t>
      </w:r>
      <w:r w:rsidRPr="00171E47">
        <w:t xml:space="preserve">, uvećano za godišnju kamatnu stopu od 4,5% u tri jednaka godišnja obroka svaki u iznosu od </w:t>
      </w:r>
      <w:r w:rsidRPr="00CA25EE">
        <w:rPr>
          <w:noProof/>
        </w:rPr>
        <w:t>164,78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164,78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494,34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164,78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329,56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164,78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164,78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1.153,46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FOROL d.o.o.</w:t>
      </w:r>
      <w:r w:rsidRPr="00171E47">
        <w:t xml:space="preserve">, OIB: </w:t>
      </w:r>
      <w:r w:rsidRPr="00CA25EE">
        <w:rPr>
          <w:noProof/>
        </w:rPr>
        <w:t>13532840968</w:t>
      </w:r>
      <w:r w:rsidRPr="00171E47">
        <w:t xml:space="preserve">, </w:t>
      </w:r>
      <w:r w:rsidRPr="00CA25EE">
        <w:rPr>
          <w:noProof/>
        </w:rPr>
        <w:t>Varaždin</w:t>
      </w:r>
      <w:r w:rsidRPr="00171E47">
        <w:t xml:space="preserve">, </w:t>
      </w:r>
      <w:r w:rsidRPr="00CA25EE">
        <w:rPr>
          <w:noProof/>
        </w:rPr>
        <w:t>Svilarska 2</w:t>
      </w:r>
      <w:r w:rsidRPr="00171E47">
        <w:t xml:space="preserve">, utvrđena je tražbina u iznosu od </w:t>
      </w:r>
      <w:r w:rsidRPr="00CA25EE">
        <w:rPr>
          <w:noProof/>
        </w:rPr>
        <w:t>45.395,42 kn</w:t>
      </w:r>
      <w:r w:rsidRPr="00171E47">
        <w:t xml:space="preserve">. Dužnik obvezuje platiti vjerovniku smanjenu tražbinu u iznosu od </w:t>
      </w:r>
      <w:r w:rsidRPr="00CA25EE">
        <w:rPr>
          <w:noProof/>
        </w:rPr>
        <w:t>13.618,63 kn</w:t>
      </w:r>
      <w:r w:rsidRPr="00171E47">
        <w:t xml:space="preserve">, uvećano za godišnju kamatnu stopu od 4,5% u tri jednaka godišnja obroka svaki u iznosu od </w:t>
      </w:r>
      <w:r w:rsidRPr="00CA25EE">
        <w:rPr>
          <w:noProof/>
        </w:rPr>
        <w:t>4.539,54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4.539,54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13.618,63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4.539,54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9.079,08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lastRenderedPageBreak/>
        <w:t xml:space="preserve">3. obrok u iznosu od </w:t>
      </w:r>
      <w:r w:rsidRPr="00CA25EE">
        <w:rPr>
          <w:rFonts w:hAnsi="Times New Roman" w:ascii="Times New Roman"/>
          <w:noProof/>
          <w:sz w:val="24"/>
          <w:szCs w:val="24"/>
        </w:rPr>
        <w:t>4.539,54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4.539,54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31.776,79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FRAK d.o.o.</w:t>
      </w:r>
      <w:r w:rsidRPr="00171E47">
        <w:t xml:space="preserve">, OIB: </w:t>
      </w:r>
      <w:r w:rsidRPr="00CA25EE">
        <w:rPr>
          <w:noProof/>
        </w:rPr>
        <w:t>12336713108</w:t>
      </w:r>
      <w:r w:rsidRPr="00171E47">
        <w:t xml:space="preserve">, </w:t>
      </w:r>
      <w:r w:rsidRPr="00CA25EE">
        <w:rPr>
          <w:noProof/>
        </w:rPr>
        <w:t>Karlovac</w:t>
      </w:r>
      <w:r w:rsidRPr="00171E47">
        <w:t xml:space="preserve">, </w:t>
      </w:r>
      <w:r w:rsidRPr="00CA25EE">
        <w:rPr>
          <w:noProof/>
        </w:rPr>
        <w:t>Jelaši 28 F</w:t>
      </w:r>
      <w:r w:rsidRPr="00171E47">
        <w:t xml:space="preserve">, utvrđena je tražbina u iznosu od </w:t>
      </w:r>
      <w:r w:rsidRPr="00CA25EE">
        <w:rPr>
          <w:noProof/>
        </w:rPr>
        <w:t>2.066,20 kn</w:t>
      </w:r>
      <w:r w:rsidRPr="00171E47">
        <w:t xml:space="preserve">. Dužnik obvezuje platiti vjerovniku smanjenu tražbinu u iznosu od </w:t>
      </w:r>
      <w:r w:rsidRPr="00CA25EE">
        <w:rPr>
          <w:noProof/>
        </w:rPr>
        <w:t>619,86 kn</w:t>
      </w:r>
      <w:r w:rsidRPr="00171E47">
        <w:t xml:space="preserve">, uvećano za godišnju kamatnu stopu od 4,5% u tri jednaka godišnja obroka svaki u iznosu od </w:t>
      </w:r>
      <w:r w:rsidRPr="00CA25EE">
        <w:rPr>
          <w:noProof/>
        </w:rPr>
        <w:t>206,62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206,62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619,86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206,62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413,24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206,62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206,62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1.446,34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FTS, d.o.o.</w:t>
      </w:r>
      <w:r w:rsidRPr="00171E47">
        <w:t xml:space="preserve">, OIB: </w:t>
      </w:r>
      <w:r w:rsidRPr="00CA25EE">
        <w:rPr>
          <w:noProof/>
        </w:rPr>
        <w:t>50325122814</w:t>
      </w:r>
      <w:r w:rsidRPr="00171E47">
        <w:t xml:space="preserve">, </w:t>
      </w:r>
      <w:r w:rsidRPr="00CA25EE">
        <w:rPr>
          <w:noProof/>
        </w:rPr>
        <w:t>Zagreb</w:t>
      </w:r>
      <w:r w:rsidRPr="00171E47">
        <w:t xml:space="preserve">, </w:t>
      </w:r>
      <w:r w:rsidRPr="00CA25EE">
        <w:rPr>
          <w:noProof/>
        </w:rPr>
        <w:t>Kutnjački put 13</w:t>
      </w:r>
      <w:r w:rsidRPr="00171E47">
        <w:t xml:space="preserve">, utvrđena je tražbina u iznosu od </w:t>
      </w:r>
      <w:r w:rsidRPr="00CA25EE">
        <w:rPr>
          <w:noProof/>
        </w:rPr>
        <w:t>375,00 kn</w:t>
      </w:r>
      <w:r w:rsidRPr="00171E47">
        <w:t xml:space="preserve">. Dužnik obvezuje platiti vjerovniku smanjenu tražbinu u iznosu od </w:t>
      </w:r>
      <w:r w:rsidRPr="00CA25EE">
        <w:rPr>
          <w:noProof/>
        </w:rPr>
        <w:t>112,50 kn</w:t>
      </w:r>
      <w:r w:rsidRPr="00171E47">
        <w:t xml:space="preserve">, uvećano za godišnju kamatnu stopu od 4,5% u tri jednaka godišnja obroka svaki u iznosu od </w:t>
      </w:r>
      <w:r w:rsidRPr="00CA25EE">
        <w:rPr>
          <w:noProof/>
        </w:rPr>
        <w:t>37,50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37,50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112,50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37,50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75,00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lastRenderedPageBreak/>
        <w:t xml:space="preserve">3. obrok u iznosu od </w:t>
      </w:r>
      <w:r w:rsidRPr="00CA25EE">
        <w:rPr>
          <w:rFonts w:hAnsi="Times New Roman" w:ascii="Times New Roman"/>
          <w:noProof/>
          <w:sz w:val="24"/>
          <w:szCs w:val="24"/>
        </w:rPr>
        <w:t>37,50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37,50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262,50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G &amp; M obrt za pružanje usluga građevinskom mehanizacijom, vl.  Petar Ruša</w:t>
      </w:r>
      <w:r w:rsidRPr="00171E47">
        <w:t xml:space="preserve">, OIB: </w:t>
      </w:r>
      <w:r w:rsidRPr="00CA25EE">
        <w:rPr>
          <w:noProof/>
        </w:rPr>
        <w:t>62223654224</w:t>
      </w:r>
      <w:r w:rsidRPr="00171E47">
        <w:t xml:space="preserve">, </w:t>
      </w:r>
      <w:r w:rsidRPr="00CA25EE">
        <w:rPr>
          <w:noProof/>
        </w:rPr>
        <w:t>BARILOVIĆ</w:t>
      </w:r>
      <w:r w:rsidRPr="00171E47">
        <w:t xml:space="preserve">, </w:t>
      </w:r>
      <w:r w:rsidRPr="00CA25EE">
        <w:rPr>
          <w:noProof/>
        </w:rPr>
        <w:t>Belajske Poljice 145a</w:t>
      </w:r>
      <w:r w:rsidRPr="00171E47">
        <w:t xml:space="preserve">, utvrđena je tražbina u iznosu od </w:t>
      </w:r>
      <w:r w:rsidRPr="00CA25EE">
        <w:rPr>
          <w:noProof/>
        </w:rPr>
        <w:t>3.725,00 kn</w:t>
      </w:r>
      <w:r w:rsidRPr="00171E47">
        <w:t xml:space="preserve">. Dužnik obvezuje platiti vjerovniku smanjenu tražbinu u iznosu od </w:t>
      </w:r>
      <w:r w:rsidRPr="00CA25EE">
        <w:rPr>
          <w:noProof/>
        </w:rPr>
        <w:t>1.117,50 kn</w:t>
      </w:r>
      <w:r w:rsidRPr="00171E47">
        <w:t xml:space="preserve">, uvećano za godišnju kamatnu stopu od 4,5% u tri jednaka godišnja obroka svaki u iznosu od </w:t>
      </w:r>
      <w:r w:rsidRPr="00CA25EE">
        <w:rPr>
          <w:noProof/>
        </w:rPr>
        <w:t>372,50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372,50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1.117,50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372,50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745,00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372,50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372,50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2.607,50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GALOVIĆ IVICA</w:t>
      </w:r>
      <w:r w:rsidRPr="00171E47">
        <w:t xml:space="preserve">, OIB: </w:t>
      </w:r>
      <w:r w:rsidRPr="00CA25EE">
        <w:rPr>
          <w:noProof/>
        </w:rPr>
        <w:t>86308806426</w:t>
      </w:r>
      <w:r w:rsidRPr="00171E47">
        <w:t xml:space="preserve">, </w:t>
      </w:r>
      <w:r w:rsidRPr="00CA25EE">
        <w:rPr>
          <w:noProof/>
        </w:rPr>
        <w:t>Karlovac</w:t>
      </w:r>
      <w:r w:rsidRPr="00171E47">
        <w:t xml:space="preserve">, </w:t>
      </w:r>
      <w:r w:rsidRPr="00CA25EE">
        <w:rPr>
          <w:noProof/>
        </w:rPr>
        <w:t>Put Sv Doroteje 1</w:t>
      </w:r>
      <w:r w:rsidRPr="00171E47">
        <w:t xml:space="preserve">, utvrđena je tražbina u iznosu od </w:t>
      </w:r>
      <w:r w:rsidRPr="00CA25EE">
        <w:rPr>
          <w:noProof/>
        </w:rPr>
        <w:t>10.525,35 kn</w:t>
      </w:r>
      <w:r w:rsidRPr="00171E47">
        <w:t xml:space="preserve">. Dužnik obvezuje platiti vjerovniku smanjenu tražbinu u iznosu od </w:t>
      </w:r>
      <w:r w:rsidRPr="00CA25EE">
        <w:rPr>
          <w:noProof/>
        </w:rPr>
        <w:t>3.157,61 kn</w:t>
      </w:r>
      <w:r w:rsidRPr="00171E47">
        <w:t xml:space="preserve">, uvećano za godišnju kamatnu stopu od 4,5% u tri jednaka godišnja obroka svaki u iznosu od </w:t>
      </w:r>
      <w:r w:rsidRPr="00CA25EE">
        <w:rPr>
          <w:noProof/>
        </w:rPr>
        <w:t>1.052,54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1.052,54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3.157,61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1.052,54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2.105,07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lastRenderedPageBreak/>
        <w:t xml:space="preserve">3. obrok u iznosu od </w:t>
      </w:r>
      <w:r w:rsidRPr="00CA25EE">
        <w:rPr>
          <w:rFonts w:hAnsi="Times New Roman" w:ascii="Times New Roman"/>
          <w:noProof/>
          <w:sz w:val="24"/>
          <w:szCs w:val="24"/>
        </w:rPr>
        <w:t>1.052,54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1.052,54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7.367,75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Obrt za proizvodnju i prodaju radne odjeće GARI, vl. Dane Gagro</w:t>
      </w:r>
      <w:r w:rsidRPr="00171E47">
        <w:t xml:space="preserve">, OIB: </w:t>
      </w:r>
      <w:r w:rsidRPr="00CA25EE">
        <w:rPr>
          <w:noProof/>
        </w:rPr>
        <w:t>04025116423</w:t>
      </w:r>
      <w:r w:rsidRPr="00171E47">
        <w:t xml:space="preserve">, </w:t>
      </w:r>
      <w:r w:rsidRPr="00CA25EE">
        <w:rPr>
          <w:noProof/>
        </w:rPr>
        <w:t>Karlovac</w:t>
      </w:r>
      <w:r w:rsidRPr="00171E47">
        <w:t xml:space="preserve">, </w:t>
      </w:r>
      <w:r w:rsidRPr="00CA25EE">
        <w:rPr>
          <w:noProof/>
        </w:rPr>
        <w:t>Banija 82</w:t>
      </w:r>
      <w:r w:rsidRPr="00171E47">
        <w:t xml:space="preserve">, utvrđena je tražbina u iznosu od </w:t>
      </w:r>
      <w:r w:rsidRPr="00CA25EE">
        <w:rPr>
          <w:noProof/>
        </w:rPr>
        <w:t>3.730,00 kn</w:t>
      </w:r>
      <w:r w:rsidRPr="00171E47">
        <w:t xml:space="preserve">. Dužnik obvezuje platiti vjerovniku smanjenu tražbinu u iznosu od </w:t>
      </w:r>
      <w:r w:rsidRPr="00CA25EE">
        <w:rPr>
          <w:noProof/>
        </w:rPr>
        <w:t>1.119,00 kn</w:t>
      </w:r>
      <w:r w:rsidRPr="00171E47">
        <w:t xml:space="preserve">, uvećano za godišnju kamatnu stopu od 4,5% u tri jednaka godišnja obroka svaki u iznosu od </w:t>
      </w:r>
      <w:r w:rsidRPr="00CA25EE">
        <w:rPr>
          <w:noProof/>
        </w:rPr>
        <w:t>373,00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373,00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1.119,00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373,00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746,00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373,00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373,00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2.611,00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GHETALDUS OPTIKA d.d.</w:t>
      </w:r>
      <w:r w:rsidRPr="00171E47">
        <w:t xml:space="preserve">, OIB: </w:t>
      </w:r>
      <w:r w:rsidRPr="00CA25EE">
        <w:rPr>
          <w:noProof/>
        </w:rPr>
        <w:t>8171316035</w:t>
      </w:r>
      <w:r w:rsidRPr="00171E47">
        <w:t xml:space="preserve">, </w:t>
      </w:r>
      <w:r w:rsidRPr="00CA25EE">
        <w:rPr>
          <w:noProof/>
        </w:rPr>
        <w:t>Zagreb</w:t>
      </w:r>
      <w:r w:rsidRPr="00171E47">
        <w:t xml:space="preserve">, </w:t>
      </w:r>
      <w:r w:rsidRPr="00CA25EE">
        <w:rPr>
          <w:noProof/>
        </w:rPr>
        <w:t>Ilica 56</w:t>
      </w:r>
      <w:r w:rsidRPr="00171E47">
        <w:t xml:space="preserve">, utvrđena je tražbina u iznosu od </w:t>
      </w:r>
      <w:r w:rsidRPr="00CA25EE">
        <w:rPr>
          <w:noProof/>
        </w:rPr>
        <w:t>4.187,50 kn</w:t>
      </w:r>
      <w:r w:rsidRPr="00171E47">
        <w:t xml:space="preserve">. Dužnik obvezuje platiti vjerovniku smanjenu tražbinu u iznosu od </w:t>
      </w:r>
      <w:r w:rsidRPr="00CA25EE">
        <w:rPr>
          <w:noProof/>
        </w:rPr>
        <w:t>1.256,25 kn</w:t>
      </w:r>
      <w:r w:rsidRPr="00171E47">
        <w:t xml:space="preserve">, uvećano za godišnju kamatnu stopu od 4,5% u tri jednaka godišnja obroka svaki u iznosu od </w:t>
      </w:r>
      <w:r w:rsidRPr="00CA25EE">
        <w:rPr>
          <w:noProof/>
        </w:rPr>
        <w:t>418,75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418,75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1.256,25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418,75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837,50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lastRenderedPageBreak/>
        <w:t xml:space="preserve">3. obrok u iznosu od </w:t>
      </w:r>
      <w:r w:rsidRPr="00CA25EE">
        <w:rPr>
          <w:rFonts w:hAnsi="Times New Roman" w:ascii="Times New Roman"/>
          <w:noProof/>
          <w:sz w:val="24"/>
          <w:szCs w:val="24"/>
        </w:rPr>
        <w:t>418,75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418,75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2.931,25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GLOBAL EXPRESS d.o.o.</w:t>
      </w:r>
      <w:r w:rsidRPr="00171E47">
        <w:t xml:space="preserve">, OIB: </w:t>
      </w:r>
      <w:r w:rsidRPr="00CA25EE">
        <w:rPr>
          <w:noProof/>
        </w:rPr>
        <w:t>8233537792</w:t>
      </w:r>
      <w:r w:rsidRPr="00171E47">
        <w:t xml:space="preserve">, </w:t>
      </w:r>
      <w:r w:rsidRPr="00CA25EE">
        <w:rPr>
          <w:noProof/>
        </w:rPr>
        <w:t>Gornji Stupnik</w:t>
      </w:r>
      <w:r w:rsidRPr="00171E47">
        <w:t xml:space="preserve">, </w:t>
      </w:r>
      <w:r w:rsidRPr="00CA25EE">
        <w:rPr>
          <w:noProof/>
        </w:rPr>
        <w:t>Stupničke Šipkovine</w:t>
      </w:r>
      <w:r w:rsidRPr="00171E47">
        <w:t xml:space="preserve">, utvrđena je tražbina u iznosu od </w:t>
      </w:r>
      <w:r w:rsidRPr="00CA25EE">
        <w:rPr>
          <w:noProof/>
        </w:rPr>
        <w:t>53.400,00 kn</w:t>
      </w:r>
      <w:r w:rsidRPr="00171E47">
        <w:t xml:space="preserve">. Dužnik obvezuje platiti vjerovniku smanjenu tražbinu u iznosu od </w:t>
      </w:r>
      <w:r w:rsidRPr="00CA25EE">
        <w:rPr>
          <w:noProof/>
        </w:rPr>
        <w:t>16.020,00 kn</w:t>
      </w:r>
      <w:r w:rsidRPr="00171E47">
        <w:t xml:space="preserve">, uvećano za godišnju kamatnu stopu od 4,5% u tri jednaka godišnja obroka svaki u iznosu od </w:t>
      </w:r>
      <w:r w:rsidRPr="00CA25EE">
        <w:rPr>
          <w:noProof/>
        </w:rPr>
        <w:t>5.340,00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5.340,00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16.020,00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5.340,00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10.680,00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5.340,00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5.340,00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37.380,00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EE76FF">
      <w:pPr>
        <w:spacing w:lineRule="auto" w:line="288" w:before="480"/>
        <w:jc w:val="both"/>
      </w:pPr>
      <w:r w:rsidRPr="00EE76FF">
        <w:t xml:space="preserve">Vjerovniku: </w:t>
      </w:r>
      <w:r w:rsidRPr="00EE76FF">
        <w:rPr>
          <w:b/>
          <w:noProof/>
        </w:rPr>
        <w:t>GRAD KARLOVAC</w:t>
      </w:r>
      <w:r w:rsidRPr="00EE76FF">
        <w:t xml:space="preserve">, OIB: </w:t>
      </w:r>
      <w:r w:rsidRPr="00EE76FF">
        <w:rPr>
          <w:noProof/>
        </w:rPr>
        <w:t>25654647153</w:t>
      </w:r>
      <w:r w:rsidRPr="00EE76FF">
        <w:t xml:space="preserve">, </w:t>
      </w:r>
      <w:r w:rsidRPr="00EE76FF">
        <w:rPr>
          <w:noProof/>
        </w:rPr>
        <w:t>Karlovac</w:t>
      </w:r>
      <w:r w:rsidRPr="00EE76FF">
        <w:t xml:space="preserve">, </w:t>
      </w:r>
      <w:r w:rsidRPr="00EE76FF">
        <w:rPr>
          <w:noProof/>
        </w:rPr>
        <w:t>Banjavčićeva 9</w:t>
      </w:r>
      <w:r w:rsidRPr="00EE76FF">
        <w:t xml:space="preserve">, utvrđena je tražbina u iznosu od </w:t>
      </w:r>
      <w:r w:rsidRPr="00EE76FF">
        <w:rPr>
          <w:noProof/>
        </w:rPr>
        <w:t>431.765,88 kn</w:t>
      </w:r>
      <w:r w:rsidRPr="00EE76FF">
        <w:t xml:space="preserve">. Od kojeg iznosa tražbine glavnicu predstavlja iznos od </w:t>
      </w:r>
      <w:r w:rsidRPr="00EE76FF">
        <w:rPr>
          <w:noProof/>
        </w:rPr>
        <w:t>383.953,69 kn</w:t>
      </w:r>
      <w:r w:rsidRPr="00EE76FF">
        <w:t xml:space="preserve">, a obračunatu zateznu kamatu iznos od </w:t>
      </w:r>
      <w:r w:rsidRPr="00EE76FF">
        <w:rPr>
          <w:noProof/>
        </w:rPr>
        <w:t>47.812,19 kn</w:t>
      </w:r>
      <w:r w:rsidRPr="00EE76FF">
        <w:t xml:space="preserve">. </w:t>
      </w:r>
    </w:p>
    <w:p w:rsidRDefault="00F9093B" w:rsidP="00F9093B" w:rsidR="00F9093B" w:rsidRPr="00EE76FF">
      <w:pPr>
        <w:spacing w:lineRule="auto" w:line="288" w:before="120"/>
        <w:ind w:left="284"/>
        <w:jc w:val="both"/>
      </w:pPr>
      <w:r w:rsidRPr="00EE76FF">
        <w:t xml:space="preserve">Dužnik se obvezuje vjerovniku platiti smanjenu tražbinu (glavnicu) u iznosu od </w:t>
      </w:r>
      <w:r w:rsidRPr="00EE76FF">
        <w:rPr>
          <w:noProof/>
        </w:rPr>
        <w:t>383.953,69 kn</w:t>
      </w:r>
      <w:r w:rsidRPr="00EE76FF">
        <w:t xml:space="preserve">, a za ostatak iznos do utvrđene tražbine od </w:t>
      </w:r>
      <w:r w:rsidRPr="00EE76FF">
        <w:rPr>
          <w:noProof/>
        </w:rPr>
        <w:t>47.812,19 kn</w:t>
      </w:r>
      <w:r w:rsidRPr="00EE76FF">
        <w:t xml:space="preserve"> (kamate) vjerovnik otpušta Dužniku te izjavljuje da neće tražiti ispunjenje tog dijela tražbine, a sa kojim otpustom je Dužnik suglasan.</w:t>
      </w:r>
    </w:p>
    <w:p w:rsidRDefault="00F9093B" w:rsidP="00F9093B" w:rsidR="00F9093B" w:rsidRPr="00EE76FF">
      <w:pPr>
        <w:spacing w:lineRule="auto" w:line="288" w:before="120"/>
        <w:ind w:left="284"/>
        <w:jc w:val="both"/>
      </w:pPr>
      <w:r w:rsidRPr="00EE76FF">
        <w:t xml:space="preserve">Dužnik će platiti vjerovniku smanjenu tražbinu (glavnicu) u iznosu </w:t>
      </w:r>
      <w:r>
        <w:t>od</w:t>
      </w:r>
      <w:r w:rsidRPr="00EE76FF">
        <w:t xml:space="preserve"> </w:t>
      </w:r>
      <w:r w:rsidRPr="00EE76FF">
        <w:rPr>
          <w:noProof/>
        </w:rPr>
        <w:t>383.953,69 kn</w:t>
      </w:r>
      <w:r w:rsidRPr="00EE76FF">
        <w:t xml:space="preserve"> u 7 (sedam) jednakih godišnjih obroka svaki u iznosu od </w:t>
      </w:r>
      <w:r w:rsidRPr="00EE76FF">
        <w:rPr>
          <w:noProof/>
        </w:rPr>
        <w:t>54.850,53 kn</w:t>
      </w:r>
      <w:r w:rsidRPr="00EE76FF">
        <w:t>, dospijeća kako slijedi:</w:t>
      </w:r>
    </w:p>
    <w:p w:rsidRDefault="00F9093B" w:rsidP="00F9093B" w:rsidR="00F9093B" w:rsidRPr="00EE76FF">
      <w:pPr>
        <w:tabs>
          <w:tab w:pos="851" w:val="left"/>
        </w:tabs>
        <w:spacing w:lineRule="auto" w:line="288" w:before="120"/>
        <w:ind w:hanging="284" w:left="851"/>
        <w:jc w:val="both"/>
      </w:pPr>
      <w:r w:rsidRPr="00EE76FF">
        <w:t>-</w:t>
      </w:r>
      <w:r w:rsidRPr="00EE76FF">
        <w:tab/>
        <w:t xml:space="preserve">1. obrok: iznos od </w:t>
      </w:r>
      <w:r w:rsidRPr="00EE76FF">
        <w:rPr>
          <w:noProof/>
        </w:rPr>
        <w:t>54.850,53 kn</w:t>
      </w:r>
      <w:r w:rsidRPr="00EE76FF">
        <w:t xml:space="preserve"> dospijeća godinu dana od dana pravomoćnosti sudskoga rješenja kojim se dozvoljava sklapanje ove nagodbe, </w:t>
      </w:r>
    </w:p>
    <w:p w:rsidRDefault="00F9093B" w:rsidP="00F9093B" w:rsidR="00F9093B" w:rsidRPr="00EE76FF">
      <w:pPr>
        <w:tabs>
          <w:tab w:pos="851" w:val="left"/>
        </w:tabs>
        <w:spacing w:lineRule="auto" w:line="288" w:before="120"/>
        <w:ind w:hanging="284" w:left="851"/>
        <w:jc w:val="both"/>
      </w:pPr>
      <w:r w:rsidRPr="00EE76FF">
        <w:lastRenderedPageBreak/>
        <w:t>-</w:t>
      </w:r>
      <w:r w:rsidRPr="00EE76FF">
        <w:tab/>
        <w:t xml:space="preserve">2. obrok: iznos od </w:t>
      </w:r>
      <w:r w:rsidRPr="00EE76FF">
        <w:rPr>
          <w:noProof/>
        </w:rPr>
        <w:t xml:space="preserve">54.850,53 kn </w:t>
      </w:r>
      <w:r w:rsidRPr="00EE76FF">
        <w:t>dospijeća na dan druge godine od dana pravomoćnosti sudskoga rješenja kojim se dozvoljava sklapanje ove nagodbe,</w:t>
      </w:r>
    </w:p>
    <w:p w:rsidRDefault="00F9093B" w:rsidP="00F9093B" w:rsidR="00F9093B" w:rsidRPr="00EE76FF">
      <w:pPr>
        <w:tabs>
          <w:tab w:pos="851" w:val="left"/>
        </w:tabs>
        <w:spacing w:lineRule="auto" w:line="288" w:before="120"/>
        <w:ind w:hanging="284" w:left="851"/>
        <w:jc w:val="both"/>
      </w:pPr>
      <w:r w:rsidRPr="00EE76FF">
        <w:t>-</w:t>
      </w:r>
      <w:r w:rsidRPr="00EE76FF">
        <w:tab/>
        <w:t xml:space="preserve">3. obrok: iznos od </w:t>
      </w:r>
      <w:r w:rsidRPr="00EE76FF">
        <w:rPr>
          <w:noProof/>
        </w:rPr>
        <w:t xml:space="preserve">54.850,53 kn </w:t>
      </w:r>
      <w:r w:rsidRPr="00EE76FF">
        <w:t>dospijeća na dan treće godine od dana pravomoćnosti sudskoga rješenja kojim se dozvoljava sklapanje ove nagodbe,</w:t>
      </w:r>
    </w:p>
    <w:p w:rsidRDefault="00F9093B" w:rsidP="00F9093B" w:rsidR="00F9093B" w:rsidRPr="00EE76FF">
      <w:pPr>
        <w:tabs>
          <w:tab w:pos="851" w:val="left"/>
        </w:tabs>
        <w:spacing w:lineRule="auto" w:line="288" w:before="120"/>
        <w:ind w:hanging="284" w:left="851"/>
        <w:jc w:val="both"/>
      </w:pPr>
      <w:r w:rsidRPr="00EE76FF">
        <w:t>-</w:t>
      </w:r>
      <w:r w:rsidRPr="00EE76FF">
        <w:tab/>
        <w:t xml:space="preserve">4. obrok: iznos od </w:t>
      </w:r>
      <w:r w:rsidRPr="00EE76FF">
        <w:rPr>
          <w:noProof/>
        </w:rPr>
        <w:t xml:space="preserve">54.850,53 kn </w:t>
      </w:r>
      <w:r w:rsidRPr="00EE76FF">
        <w:t>dospijeća na dan četvrte godine od dana pravomoćnosti sudskoga rješenja kojim se dozvoljava sklapanje ove nagodbe,</w:t>
      </w:r>
    </w:p>
    <w:p w:rsidRDefault="00F9093B" w:rsidP="00F9093B" w:rsidR="00F9093B" w:rsidRPr="00EE76FF">
      <w:pPr>
        <w:tabs>
          <w:tab w:pos="851" w:val="left"/>
        </w:tabs>
        <w:spacing w:lineRule="auto" w:line="288" w:before="120"/>
        <w:ind w:hanging="284" w:left="851"/>
        <w:jc w:val="both"/>
      </w:pPr>
      <w:r w:rsidRPr="00EE76FF">
        <w:t>-</w:t>
      </w:r>
      <w:r w:rsidRPr="00EE76FF">
        <w:tab/>
        <w:t xml:space="preserve">5. obrok: iznos od </w:t>
      </w:r>
      <w:r w:rsidRPr="00EE76FF">
        <w:rPr>
          <w:noProof/>
        </w:rPr>
        <w:t xml:space="preserve">54.850,53 kn </w:t>
      </w:r>
      <w:r w:rsidRPr="00EE76FF">
        <w:t>dospijeća na dan pete godine od dana pravomoćnosti sudskoga rješenja kojim se dozvoljava sklapanje ove nagodbe,</w:t>
      </w:r>
    </w:p>
    <w:p w:rsidRDefault="00F9093B" w:rsidP="00F9093B" w:rsidR="00F9093B" w:rsidRPr="00EE76FF">
      <w:pPr>
        <w:tabs>
          <w:tab w:pos="851" w:val="left"/>
        </w:tabs>
        <w:spacing w:lineRule="auto" w:line="288" w:before="120"/>
        <w:ind w:hanging="284" w:left="851"/>
        <w:jc w:val="both"/>
      </w:pPr>
      <w:r w:rsidRPr="00EE76FF">
        <w:t>-</w:t>
      </w:r>
      <w:r w:rsidRPr="00EE76FF">
        <w:tab/>
        <w:t xml:space="preserve">6. obrok: iznos od </w:t>
      </w:r>
      <w:r w:rsidRPr="00EE76FF">
        <w:rPr>
          <w:noProof/>
        </w:rPr>
        <w:t>54.850,53 kn kn</w:t>
      </w:r>
      <w:r w:rsidRPr="00EE76FF">
        <w:t xml:space="preserve"> dospijeća na dan šeste godine od dana pravomoćnosti sudskoga rješenja kojim se dozvoljava sklapanje ove nagodbe,</w:t>
      </w:r>
    </w:p>
    <w:p w:rsidRDefault="00F9093B" w:rsidP="00F9093B" w:rsidR="00F9093B" w:rsidRPr="00EE76FF">
      <w:pPr>
        <w:tabs>
          <w:tab w:pos="851" w:val="left"/>
        </w:tabs>
        <w:spacing w:lineRule="auto" w:line="288" w:before="120"/>
        <w:ind w:hanging="284" w:left="851"/>
        <w:jc w:val="both"/>
      </w:pPr>
      <w:r w:rsidRPr="00EE76FF">
        <w:t>-</w:t>
      </w:r>
      <w:r w:rsidRPr="00EE76FF">
        <w:tab/>
        <w:t xml:space="preserve">7. obrok: iznos od </w:t>
      </w:r>
      <w:r w:rsidRPr="00EE76FF">
        <w:rPr>
          <w:noProof/>
        </w:rPr>
        <w:t>54.850,53 kn</w:t>
      </w:r>
      <w:r w:rsidRPr="00EE76FF">
        <w:t xml:space="preserve"> dospijeća na dan sedme godine od dana pravomoćnosti sudskoga rješenja kojim se dozvoljava sklapanje ove nagodbe.</w:t>
      </w:r>
    </w:p>
    <w:p w:rsidRDefault="00F9093B" w:rsidP="00F9093B" w:rsidR="00F9093B" w:rsidRPr="00EE76FF">
      <w:pPr>
        <w:spacing w:lineRule="auto" w:line="288" w:before="240"/>
        <w:ind w:left="284"/>
        <w:jc w:val="both"/>
      </w:pPr>
      <w:r w:rsidRPr="00EE76FF">
        <w:t>Dužnik se obvezuje plaćati Vjerovniku mjesečno kamate na iznos smanjene tražbine (glavnice) u visini od 4,5% godišnje, najkasnije do 15. dan u mjesecu za prethodni mjesec, počevši od prvog dana mjeseca koji slijedi mjesecu u kojemu je pravomoćno postalo sudsko rješenje kojim se dozvoljava sklapanje ove nagodbe:</w:t>
      </w:r>
    </w:p>
    <w:p w:rsidRDefault="00F9093B" w:rsidP="00F9093B" w:rsidR="00F9093B" w:rsidRPr="00EE76FF">
      <w:pPr>
        <w:numPr>
          <w:ilvl w:val="0"/>
          <w:numId w:val="39"/>
        </w:numPr>
        <w:spacing w:lineRule="auto" w:line="288" w:before="120"/>
        <w:ind w:hanging="357" w:left="993"/>
        <w:jc w:val="both"/>
      </w:pPr>
      <w:r w:rsidRPr="00EE76FF">
        <w:t xml:space="preserve">za period od prvog dana u mjesecu koji slijedi nakon mjeseca pravomoćnosti sudskog rješenja kojim se dozvoljava sklapanje ove nagodbe Dužnik će plaćati 15. dana u mjesecu za prethodni mjesec vjerovniku mjesečni iznos kamate od: </w:t>
      </w:r>
      <w:r w:rsidRPr="00EE76FF">
        <w:rPr>
          <w:noProof/>
        </w:rPr>
        <w:t>1.439,83 kn</w:t>
      </w:r>
      <w:r w:rsidRPr="00EE76FF">
        <w:t>,</w:t>
      </w:r>
    </w:p>
    <w:p w:rsidRDefault="00F9093B" w:rsidP="00F9093B" w:rsidR="00F9093B" w:rsidRPr="00EE76FF">
      <w:pPr>
        <w:numPr>
          <w:ilvl w:val="0"/>
          <w:numId w:val="39"/>
        </w:numPr>
        <w:spacing w:lineRule="auto" w:line="288" w:before="120"/>
        <w:ind w:hanging="357" w:left="993"/>
        <w:jc w:val="both"/>
      </w:pPr>
      <w:r w:rsidRPr="00EE76FF">
        <w:t xml:space="preserve">za period od prve godine pa do druge godine od dana pravomoćnosti sudskog rješenja kojim se dozvoljava sklapanje ove nagodbe Dužnik će plaćati 15. dana u mjesecu za prethodni mjesec vjerovniku mjesečni iznos kamate od: </w:t>
      </w:r>
      <w:r w:rsidRPr="00EE76FF">
        <w:rPr>
          <w:noProof/>
        </w:rPr>
        <w:t>1.234,14 kn</w:t>
      </w:r>
      <w:r w:rsidRPr="00EE76FF">
        <w:t>,</w:t>
      </w:r>
    </w:p>
    <w:p w:rsidRDefault="00F9093B" w:rsidP="00F9093B" w:rsidR="00F9093B" w:rsidRPr="00EE76FF">
      <w:pPr>
        <w:numPr>
          <w:ilvl w:val="0"/>
          <w:numId w:val="39"/>
        </w:numPr>
        <w:spacing w:lineRule="auto" w:line="288" w:before="120"/>
        <w:ind w:hanging="357" w:left="993"/>
        <w:jc w:val="both"/>
      </w:pPr>
      <w:r w:rsidRPr="00EE76FF">
        <w:t xml:space="preserve">za period od druge godine do treće godine od dana pravomoćnosti sudskog rješenja kojim se dozvoljava sklapanje ove nagodbe Dužnik će plaćati 15. dana u mjesecu za prethodni mjesec vjerovniku mjesečni iznos kamate od: </w:t>
      </w:r>
      <w:r w:rsidRPr="00EE76FF">
        <w:rPr>
          <w:noProof/>
        </w:rPr>
        <w:t>1.028,45 kn</w:t>
      </w:r>
      <w:r w:rsidRPr="00EE76FF">
        <w:t>,</w:t>
      </w:r>
    </w:p>
    <w:p w:rsidRDefault="00F9093B" w:rsidP="00F9093B" w:rsidR="00F9093B" w:rsidRPr="00EE76FF">
      <w:pPr>
        <w:numPr>
          <w:ilvl w:val="0"/>
          <w:numId w:val="39"/>
        </w:numPr>
        <w:spacing w:lineRule="auto" w:line="288" w:before="120"/>
        <w:ind w:hanging="357" w:left="993"/>
        <w:jc w:val="both"/>
      </w:pPr>
      <w:r w:rsidRPr="00EE76FF">
        <w:t xml:space="preserve">za period od treće godine do četvrte godine od dana pravomoćnosti sudskog rješenja kojim se dozvoljava sklapanje ove nagodbe Dužnik će plaćati 15. dana u mjesecu za prethodni mjesec vjerovniku mjesečni iznos kamate od: </w:t>
      </w:r>
      <w:r w:rsidRPr="00EE76FF">
        <w:rPr>
          <w:noProof/>
        </w:rPr>
        <w:t>822,76 kn</w:t>
      </w:r>
      <w:r w:rsidRPr="00EE76FF">
        <w:t>,</w:t>
      </w:r>
    </w:p>
    <w:p w:rsidRDefault="00F9093B" w:rsidP="00F9093B" w:rsidR="00F9093B" w:rsidRPr="00EE76FF">
      <w:pPr>
        <w:numPr>
          <w:ilvl w:val="0"/>
          <w:numId w:val="39"/>
        </w:numPr>
        <w:spacing w:lineRule="auto" w:line="288" w:before="120"/>
        <w:ind w:hanging="357" w:left="993"/>
        <w:jc w:val="both"/>
      </w:pPr>
      <w:r w:rsidRPr="00EE76FF">
        <w:t xml:space="preserve">za period od četvrte godine do pete godine od dana pravomoćnosti sudskog rješenja kojim se dozvoljava sklapanje ove nagodbe Dužnik će plaćati 15. dana u mjesecu za prethodni mjesec vjerovniku mjesečni iznos kamate od: </w:t>
      </w:r>
      <w:r w:rsidRPr="00EE76FF">
        <w:rPr>
          <w:noProof/>
        </w:rPr>
        <w:t>617,07 kn</w:t>
      </w:r>
      <w:r w:rsidRPr="00EE76FF">
        <w:t>,</w:t>
      </w:r>
    </w:p>
    <w:p w:rsidRDefault="00F9093B" w:rsidP="00F9093B" w:rsidR="00F9093B" w:rsidRPr="00EE76FF">
      <w:pPr>
        <w:numPr>
          <w:ilvl w:val="0"/>
          <w:numId w:val="39"/>
        </w:numPr>
        <w:spacing w:lineRule="auto" w:line="288" w:before="120"/>
        <w:ind w:hanging="357" w:left="993"/>
        <w:jc w:val="both"/>
      </w:pPr>
      <w:r w:rsidRPr="00EE76FF">
        <w:t xml:space="preserve">za period od pete godine pa do šeste godine od dana pravomoćnosti sudskog rješenja kojim se dozvoljava sklapanje ove nagodbe Dužnik će plaćati 15. dana u mjesecu za prethodni mjesec vjerovniku mjesečni iznos kamate od: </w:t>
      </w:r>
      <w:r w:rsidRPr="00EE76FF">
        <w:rPr>
          <w:noProof/>
        </w:rPr>
        <w:t>411,38 kn</w:t>
      </w:r>
      <w:r w:rsidRPr="00EE76FF">
        <w:t>,</w:t>
      </w:r>
    </w:p>
    <w:p w:rsidRDefault="00F9093B" w:rsidP="00F9093B" w:rsidR="00F9093B" w:rsidRPr="00EE76FF">
      <w:pPr>
        <w:numPr>
          <w:ilvl w:val="0"/>
          <w:numId w:val="39"/>
        </w:numPr>
        <w:spacing w:lineRule="auto" w:line="288" w:before="120"/>
        <w:ind w:hanging="357" w:left="993"/>
        <w:jc w:val="both"/>
      </w:pPr>
      <w:r w:rsidRPr="00EE76FF">
        <w:lastRenderedPageBreak/>
        <w:t xml:space="preserve">za period od šeste godine pa do sedme godine od dana pravomoćnosti sudskog rješenja kojim se dozvoljava sklapanje ove nagodbe Dužnik će plaćati 15. dana u mjesecu za prethodni mjesec vjerovniku mjesečni iznos kamate od: </w:t>
      </w:r>
      <w:r w:rsidRPr="00EE76FF">
        <w:rPr>
          <w:noProof/>
        </w:rPr>
        <w:t>205,69 kn</w:t>
      </w:r>
      <w:r w:rsidRPr="00EE76FF">
        <w:t>.</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PAĐEN d.o.o.</w:t>
      </w:r>
      <w:r w:rsidRPr="00171E47">
        <w:t xml:space="preserve">, OIB: </w:t>
      </w:r>
      <w:r w:rsidRPr="00CA25EE">
        <w:rPr>
          <w:noProof/>
        </w:rPr>
        <w:t>63814889413</w:t>
      </w:r>
      <w:r w:rsidRPr="00171E47">
        <w:t xml:space="preserve">, </w:t>
      </w:r>
      <w:r w:rsidRPr="00CA25EE">
        <w:rPr>
          <w:noProof/>
        </w:rPr>
        <w:t>Duga Resa</w:t>
      </w:r>
      <w:r w:rsidRPr="00171E47">
        <w:t xml:space="preserve">, </w:t>
      </w:r>
      <w:r w:rsidRPr="00CA25EE">
        <w:rPr>
          <w:noProof/>
        </w:rPr>
        <w:t>Gornje Mrzlo Polje Mrež. 166</w:t>
      </w:r>
      <w:r w:rsidRPr="00171E47">
        <w:t xml:space="preserve">, utvrđena je tražbina u iznosu od </w:t>
      </w:r>
      <w:r w:rsidRPr="00CA25EE">
        <w:rPr>
          <w:noProof/>
        </w:rPr>
        <w:t>169,00 kn</w:t>
      </w:r>
      <w:r w:rsidRPr="00171E47">
        <w:t xml:space="preserve">. Dužnik obvezuje platiti vjerovniku smanjenu tražbinu u iznosu od </w:t>
      </w:r>
      <w:r w:rsidRPr="00CA25EE">
        <w:rPr>
          <w:noProof/>
        </w:rPr>
        <w:t>50,70 kn</w:t>
      </w:r>
      <w:r w:rsidRPr="00171E47">
        <w:t xml:space="preserve">, uvećano za godišnju kamatnu stopu od 4,5% u tri jednaka godišnja obroka svaki u iznosu od </w:t>
      </w:r>
      <w:r w:rsidRPr="00CA25EE">
        <w:rPr>
          <w:noProof/>
        </w:rPr>
        <w:t>16,90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16,90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50,70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16,90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33,80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16,90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16,90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118,30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3846C7">
      <w:pPr>
        <w:spacing w:lineRule="auto" w:line="288" w:before="120"/>
        <w:jc w:val="both"/>
      </w:pPr>
      <w:r w:rsidRPr="003846C7">
        <w:t xml:space="preserve">Vjerovniku: </w:t>
      </w:r>
      <w:r w:rsidRPr="003846C7">
        <w:rPr>
          <w:b/>
        </w:rPr>
        <w:t>HRVATSKA BRODOGRADNJA TROGIR, društvo s ograničenom odgovornošću za izgradnju i remont brodova</w:t>
      </w:r>
      <w:r w:rsidRPr="003846C7">
        <w:t>, OIB: 99699042389, Trogir, Put brodograditelja 16, kao vjerovniku za dani predujam Dužniku utvrđena je tražbina u iznosu od 10.168.965,35 kn.</w:t>
      </w:r>
    </w:p>
    <w:p w:rsidRDefault="00F9093B" w:rsidP="00F9093B" w:rsidR="00F9093B" w:rsidRPr="003846C7">
      <w:pPr>
        <w:spacing w:lineRule="auto" w:line="288" w:before="120"/>
        <w:ind w:left="284"/>
        <w:jc w:val="both"/>
      </w:pPr>
      <w:r w:rsidRPr="003846C7">
        <w:t>Dužnik se obvezuje prema vjerovniku ispuniti činidbe iz ugovora temeljem kojeg je Dužnik primio predujam, a vjerovnik se obvezuje prema Dužniku ispuniti činidbu sukladno zaključenom ugovoru. Ugovor između vjerovnika i Dužnika ostaju na snazi u neizmijenjenom sadržaju.</w:t>
      </w:r>
    </w:p>
    <w:p w:rsidRDefault="00F9093B" w:rsidP="00F9093B" w:rsidR="00F9093B" w:rsidRPr="003846C7">
      <w:pPr>
        <w:spacing w:lineRule="auto" w:line="288" w:before="120"/>
        <w:ind w:left="284"/>
        <w:jc w:val="both"/>
      </w:pPr>
      <w:r w:rsidRPr="003846C7">
        <w:t xml:space="preserve">Prestaje pravo zaloga vjerovnika na pokretninama u vlasništvu Dužnika upisano od strane FINANCIJSKE AGENCIJE – upisničko mjesto Karlovac u ulošku glavne knjige br. 8506-321/13, Zaključkom 8506-321/13 od dana 30.12.2013. godine. </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HEMPEL d.o.o.</w:t>
      </w:r>
      <w:r w:rsidRPr="00171E47">
        <w:t xml:space="preserve">, OIB: </w:t>
      </w:r>
      <w:r w:rsidRPr="00CA25EE">
        <w:rPr>
          <w:noProof/>
        </w:rPr>
        <w:t>14448967911</w:t>
      </w:r>
      <w:r w:rsidRPr="00171E47">
        <w:t xml:space="preserve">, </w:t>
      </w:r>
      <w:r w:rsidRPr="00CA25EE">
        <w:rPr>
          <w:noProof/>
        </w:rPr>
        <w:t>Umag</w:t>
      </w:r>
      <w:r w:rsidRPr="00171E47">
        <w:t xml:space="preserve">, </w:t>
      </w:r>
      <w:r w:rsidRPr="00CA25EE">
        <w:rPr>
          <w:noProof/>
        </w:rPr>
        <w:t>Flandera bb</w:t>
      </w:r>
      <w:r w:rsidRPr="00171E47">
        <w:t xml:space="preserve">, utvrđena je tražbina u iznosu od </w:t>
      </w:r>
      <w:r w:rsidRPr="00CA25EE">
        <w:rPr>
          <w:noProof/>
        </w:rPr>
        <w:t>20.756,25 kn</w:t>
      </w:r>
      <w:r w:rsidRPr="00171E47">
        <w:t xml:space="preserve">. Dužnik obvezuje platiti vjerovniku smanjenu tražbinu u iznosu od </w:t>
      </w:r>
      <w:r w:rsidRPr="00CA25EE">
        <w:rPr>
          <w:noProof/>
        </w:rPr>
        <w:lastRenderedPageBreak/>
        <w:t>6.226,88 kn</w:t>
      </w:r>
      <w:r w:rsidRPr="00171E47">
        <w:t xml:space="preserve">, uvećano za godišnju kamatnu stopu od 4,5% u tri jednaka godišnja obroka svaki u iznosu od </w:t>
      </w:r>
      <w:r w:rsidRPr="00CA25EE">
        <w:rPr>
          <w:noProof/>
        </w:rPr>
        <w:t>2.075,63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2.075,63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6.226,88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2.075,63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4.151,25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2.075,63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2.075,63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14.529,38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HOFER d.o.o.</w:t>
      </w:r>
      <w:r w:rsidRPr="00171E47">
        <w:t xml:space="preserve">, OIB: </w:t>
      </w:r>
      <w:r w:rsidRPr="00CA25EE">
        <w:rPr>
          <w:noProof/>
        </w:rPr>
        <w:t>95962863587</w:t>
      </w:r>
      <w:r w:rsidRPr="00171E47">
        <w:t xml:space="preserve">, </w:t>
      </w:r>
      <w:r w:rsidRPr="00CA25EE">
        <w:rPr>
          <w:noProof/>
        </w:rPr>
        <w:t>Klinča Sela</w:t>
      </w:r>
      <w:r w:rsidRPr="00171E47">
        <w:t xml:space="preserve">, </w:t>
      </w:r>
      <w:r w:rsidRPr="00CA25EE">
        <w:rPr>
          <w:noProof/>
        </w:rPr>
        <w:t>Karlovačka cesta 30</w:t>
      </w:r>
      <w:r w:rsidRPr="00171E47">
        <w:t xml:space="preserve">, utvrđena je tražbina u iznosu od </w:t>
      </w:r>
      <w:r w:rsidRPr="00CA25EE">
        <w:rPr>
          <w:noProof/>
        </w:rPr>
        <w:t>9.470,39 kn</w:t>
      </w:r>
      <w:r w:rsidRPr="00171E47">
        <w:t xml:space="preserve">. Dužnik obvezuje platiti vjerovniku smanjenu tražbinu u iznosu od </w:t>
      </w:r>
      <w:r w:rsidRPr="00CA25EE">
        <w:rPr>
          <w:noProof/>
        </w:rPr>
        <w:t>2.841,12 kn</w:t>
      </w:r>
      <w:r w:rsidRPr="00171E47">
        <w:t xml:space="preserve">, uvećano za godišnju kamatnu stopu od 4,5% u tri jednaka godišnja obroka svaki u iznosu od </w:t>
      </w:r>
      <w:r w:rsidRPr="00CA25EE">
        <w:rPr>
          <w:noProof/>
        </w:rPr>
        <w:t>947,04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947,04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2.841,12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947,04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1.894,08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947,04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947,04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6.629,27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EE76FF">
      <w:pPr>
        <w:spacing w:lineRule="auto" w:line="288" w:before="480"/>
        <w:jc w:val="both"/>
      </w:pPr>
      <w:r w:rsidRPr="00EE76FF">
        <w:t xml:space="preserve">Vjerovniku: </w:t>
      </w:r>
      <w:r w:rsidRPr="00EE76FF">
        <w:rPr>
          <w:b/>
          <w:noProof/>
        </w:rPr>
        <w:t>HRVATSKA GOSPODARSKA KOMORA</w:t>
      </w:r>
      <w:r w:rsidRPr="00EE76FF">
        <w:t xml:space="preserve">, OIB: </w:t>
      </w:r>
      <w:r w:rsidRPr="00EE76FF">
        <w:rPr>
          <w:noProof/>
        </w:rPr>
        <w:t>85167032587</w:t>
      </w:r>
      <w:r w:rsidRPr="00EE76FF">
        <w:t xml:space="preserve">, </w:t>
      </w:r>
      <w:r w:rsidRPr="00EE76FF">
        <w:rPr>
          <w:noProof/>
        </w:rPr>
        <w:t>Zagreb</w:t>
      </w:r>
      <w:r w:rsidRPr="00EE76FF">
        <w:t xml:space="preserve">, </w:t>
      </w:r>
      <w:r w:rsidRPr="00EE76FF">
        <w:rPr>
          <w:noProof/>
        </w:rPr>
        <w:t>Rooseveltov Trg 2</w:t>
      </w:r>
      <w:r w:rsidRPr="00EE76FF">
        <w:t xml:space="preserve">, utvrđena je tražbina u iznosu od </w:t>
      </w:r>
      <w:r w:rsidRPr="00EE76FF">
        <w:rPr>
          <w:noProof/>
        </w:rPr>
        <w:t>35.018,07 kn</w:t>
      </w:r>
      <w:r w:rsidRPr="00EE76FF">
        <w:t xml:space="preserve">. Od kojeg iznosa tražbine glavnicu predstavlja iznos od </w:t>
      </w:r>
      <w:r w:rsidRPr="00EE76FF">
        <w:rPr>
          <w:noProof/>
        </w:rPr>
        <w:t>35.018,07 kn</w:t>
      </w:r>
      <w:r w:rsidRPr="00EE76FF">
        <w:t xml:space="preserve">, a zateznu kamatu </w:t>
      </w:r>
      <w:r>
        <w:t xml:space="preserve">vjerovnik nije obračunao. </w:t>
      </w:r>
    </w:p>
    <w:p w:rsidRDefault="00F9093B" w:rsidP="00F9093B" w:rsidR="00F9093B" w:rsidRPr="00EE76FF">
      <w:pPr>
        <w:spacing w:lineRule="auto" w:line="288" w:before="120"/>
        <w:ind w:left="284"/>
        <w:jc w:val="both"/>
      </w:pPr>
      <w:r w:rsidRPr="00EE76FF">
        <w:lastRenderedPageBreak/>
        <w:t xml:space="preserve">Dužnik se obvezuje vjerovniku platiti </w:t>
      </w:r>
      <w:r>
        <w:t>utvrđenu</w:t>
      </w:r>
      <w:r w:rsidRPr="00EE76FF">
        <w:t xml:space="preserve"> tražbinu (glavnicu) u iznosu od </w:t>
      </w:r>
      <w:r w:rsidRPr="00EE76FF">
        <w:rPr>
          <w:noProof/>
        </w:rPr>
        <w:t>35.018,07 kn</w:t>
      </w:r>
      <w:r w:rsidRPr="00EE76FF">
        <w:t xml:space="preserve">, a </w:t>
      </w:r>
      <w:r>
        <w:t xml:space="preserve">neobračunatu zateznu kamatu Vjerovnik </w:t>
      </w:r>
      <w:r w:rsidRPr="00EE76FF">
        <w:t>otpušta Dužniku te izjavljuje da neće tražiti ispunjenje tog dijela tražbine, a sa kojim otpustom je Dužnik suglasan.</w:t>
      </w:r>
    </w:p>
    <w:p w:rsidRDefault="00F9093B" w:rsidP="00F9093B" w:rsidR="00F9093B" w:rsidRPr="00EE76FF">
      <w:pPr>
        <w:spacing w:lineRule="auto" w:line="288" w:before="120"/>
        <w:ind w:left="284"/>
        <w:jc w:val="both"/>
      </w:pPr>
      <w:r w:rsidRPr="00EE76FF">
        <w:t xml:space="preserve">Dužnik će platiti vjerovniku smanjenu tražbinu (glavnicu) u iznosu do </w:t>
      </w:r>
      <w:r w:rsidRPr="00EE76FF">
        <w:rPr>
          <w:noProof/>
        </w:rPr>
        <w:t>35.018,07 kn</w:t>
      </w:r>
      <w:r w:rsidRPr="00EE76FF">
        <w:t xml:space="preserve"> u 7 (sedam) jednakih godišnjih obroka svaki u iznosu od </w:t>
      </w:r>
      <w:r w:rsidRPr="00EE76FF">
        <w:rPr>
          <w:noProof/>
        </w:rPr>
        <w:t>5.002,58 kn</w:t>
      </w:r>
      <w:r w:rsidRPr="00EE76FF">
        <w:t>, dospijeća kako slijedi:</w:t>
      </w:r>
    </w:p>
    <w:p w:rsidRDefault="00F9093B" w:rsidP="00F9093B" w:rsidR="00F9093B" w:rsidRPr="00EE76FF">
      <w:pPr>
        <w:tabs>
          <w:tab w:pos="851" w:val="left"/>
        </w:tabs>
        <w:spacing w:lineRule="auto" w:line="288" w:before="120"/>
        <w:ind w:hanging="284" w:left="851"/>
        <w:jc w:val="both"/>
      </w:pPr>
      <w:r w:rsidRPr="00EE76FF">
        <w:t>-</w:t>
      </w:r>
      <w:r w:rsidRPr="00EE76FF">
        <w:tab/>
        <w:t xml:space="preserve">1. obrok: iznos od </w:t>
      </w:r>
      <w:r w:rsidRPr="00EE76FF">
        <w:rPr>
          <w:noProof/>
        </w:rPr>
        <w:t>5.002,58 kn</w:t>
      </w:r>
      <w:r w:rsidRPr="00EE76FF">
        <w:t xml:space="preserve"> dospijeća godinu dana od dana pravomoćnosti sudskoga rješenja kojim se dozvoljava sklapanje ove nagodbe, </w:t>
      </w:r>
    </w:p>
    <w:p w:rsidRDefault="00F9093B" w:rsidP="00F9093B" w:rsidR="00F9093B" w:rsidRPr="00EE76FF">
      <w:pPr>
        <w:tabs>
          <w:tab w:pos="851" w:val="left"/>
        </w:tabs>
        <w:spacing w:lineRule="auto" w:line="288" w:before="120"/>
        <w:ind w:hanging="284" w:left="851"/>
        <w:jc w:val="both"/>
      </w:pPr>
      <w:r w:rsidRPr="00EE76FF">
        <w:t>-</w:t>
      </w:r>
      <w:r w:rsidRPr="00EE76FF">
        <w:tab/>
        <w:t xml:space="preserve">2. obrok: iznos od </w:t>
      </w:r>
      <w:r w:rsidRPr="00EE76FF">
        <w:rPr>
          <w:noProof/>
        </w:rPr>
        <w:t xml:space="preserve">5.002,58 kn </w:t>
      </w:r>
      <w:r w:rsidRPr="00EE76FF">
        <w:t>dospijeća na dan druge godine od dana pravomoćnosti sudskoga rješenja kojim se dozvoljava sklapanje ove nagodbe,</w:t>
      </w:r>
    </w:p>
    <w:p w:rsidRDefault="00F9093B" w:rsidP="00F9093B" w:rsidR="00F9093B" w:rsidRPr="00EE76FF">
      <w:pPr>
        <w:tabs>
          <w:tab w:pos="851" w:val="left"/>
        </w:tabs>
        <w:spacing w:lineRule="auto" w:line="288" w:before="120"/>
        <w:ind w:hanging="284" w:left="851"/>
        <w:jc w:val="both"/>
      </w:pPr>
      <w:r w:rsidRPr="00EE76FF">
        <w:t>-</w:t>
      </w:r>
      <w:r w:rsidRPr="00EE76FF">
        <w:tab/>
        <w:t xml:space="preserve">3. obrok: iznos od </w:t>
      </w:r>
      <w:r w:rsidRPr="00EE76FF">
        <w:rPr>
          <w:noProof/>
        </w:rPr>
        <w:t xml:space="preserve">5.002,58 kn </w:t>
      </w:r>
      <w:r w:rsidRPr="00EE76FF">
        <w:t>dospijeća na dan treće godine od dana pravomoćnosti sudskoga rješenja kojim se dozvoljava sklapanje ove nagodbe,</w:t>
      </w:r>
    </w:p>
    <w:p w:rsidRDefault="00F9093B" w:rsidP="00F9093B" w:rsidR="00F9093B" w:rsidRPr="00EE76FF">
      <w:pPr>
        <w:tabs>
          <w:tab w:pos="851" w:val="left"/>
        </w:tabs>
        <w:spacing w:lineRule="auto" w:line="288" w:before="120"/>
        <w:ind w:hanging="284" w:left="851"/>
        <w:jc w:val="both"/>
      </w:pPr>
      <w:r w:rsidRPr="00EE76FF">
        <w:t>-</w:t>
      </w:r>
      <w:r w:rsidRPr="00EE76FF">
        <w:tab/>
        <w:t xml:space="preserve">4. obrok: iznos od </w:t>
      </w:r>
      <w:r w:rsidRPr="00EE76FF">
        <w:rPr>
          <w:noProof/>
        </w:rPr>
        <w:t xml:space="preserve">5.002,58 kn </w:t>
      </w:r>
      <w:r w:rsidRPr="00EE76FF">
        <w:t>dospijeća na dan četvrte godine od dana pravomoćnosti sudskoga rješenja kojim se dozvoljava sklapanje ove nagodbe,</w:t>
      </w:r>
    </w:p>
    <w:p w:rsidRDefault="00F9093B" w:rsidP="00F9093B" w:rsidR="00F9093B" w:rsidRPr="00EE76FF">
      <w:pPr>
        <w:tabs>
          <w:tab w:pos="851" w:val="left"/>
        </w:tabs>
        <w:spacing w:lineRule="auto" w:line="288" w:before="120"/>
        <w:ind w:hanging="284" w:left="851"/>
        <w:jc w:val="both"/>
      </w:pPr>
      <w:r w:rsidRPr="00EE76FF">
        <w:t>-</w:t>
      </w:r>
      <w:r w:rsidRPr="00EE76FF">
        <w:tab/>
        <w:t xml:space="preserve">5. obrok: iznos od </w:t>
      </w:r>
      <w:r w:rsidRPr="00EE76FF">
        <w:rPr>
          <w:noProof/>
        </w:rPr>
        <w:t xml:space="preserve">5.002,58 kn </w:t>
      </w:r>
      <w:r w:rsidRPr="00EE76FF">
        <w:t>dospijeća na dan pete godine od dana pravomoćnosti sudskoga rješenja kojim se dozvoljava sklapanje ove nagodbe,</w:t>
      </w:r>
    </w:p>
    <w:p w:rsidRDefault="00F9093B" w:rsidP="00F9093B" w:rsidR="00F9093B" w:rsidRPr="00EE76FF">
      <w:pPr>
        <w:tabs>
          <w:tab w:pos="851" w:val="left"/>
        </w:tabs>
        <w:spacing w:lineRule="auto" w:line="288" w:before="120"/>
        <w:ind w:hanging="284" w:left="851"/>
        <w:jc w:val="both"/>
      </w:pPr>
      <w:r w:rsidRPr="00EE76FF">
        <w:t>-</w:t>
      </w:r>
      <w:r w:rsidRPr="00EE76FF">
        <w:tab/>
        <w:t xml:space="preserve">6. obrok: iznos od </w:t>
      </w:r>
      <w:r w:rsidRPr="00EE76FF">
        <w:rPr>
          <w:noProof/>
        </w:rPr>
        <w:t>5.002,58 kn kn</w:t>
      </w:r>
      <w:r w:rsidRPr="00EE76FF">
        <w:t xml:space="preserve"> dospijeća na dan šeste godine od dana pravomoćnosti sudskoga rješenja kojim se dozvoljava sklapanje ove nagodbe,</w:t>
      </w:r>
    </w:p>
    <w:p w:rsidRDefault="00F9093B" w:rsidP="00F9093B" w:rsidR="00F9093B" w:rsidRPr="00EE76FF">
      <w:pPr>
        <w:tabs>
          <w:tab w:pos="851" w:val="left"/>
        </w:tabs>
        <w:spacing w:lineRule="auto" w:line="288" w:before="120"/>
        <w:ind w:hanging="284" w:left="851"/>
        <w:jc w:val="both"/>
      </w:pPr>
      <w:r w:rsidRPr="00EE76FF">
        <w:t>-</w:t>
      </w:r>
      <w:r w:rsidRPr="00EE76FF">
        <w:tab/>
        <w:t xml:space="preserve">7. obrok: iznos od </w:t>
      </w:r>
      <w:r w:rsidRPr="00EE76FF">
        <w:rPr>
          <w:noProof/>
        </w:rPr>
        <w:t>5.002,58 kn</w:t>
      </w:r>
      <w:r w:rsidRPr="00EE76FF">
        <w:t xml:space="preserve"> dospijeća na dan sedme godine od dana pravomoćnosti sudskoga rješenja kojim se dozvoljava sklapanje ove nagodbe.</w:t>
      </w:r>
    </w:p>
    <w:p w:rsidRDefault="00F9093B" w:rsidP="00F9093B" w:rsidR="00F9093B" w:rsidRPr="00EE76FF">
      <w:pPr>
        <w:spacing w:lineRule="auto" w:line="288" w:before="240"/>
        <w:ind w:left="284"/>
        <w:jc w:val="both"/>
      </w:pPr>
      <w:r w:rsidRPr="00EE76FF">
        <w:t>Dužnik se obvezuje plaćati Vjerovniku mjesečno kamate na iznos smanjene tražbine (glavnice) u visini od 4,5% godišnje, najkasnije do 15. dan u mjesecu za prethodni mjesec, počevši od prvog dana mjeseca koji slijedi mjesecu u kojemu je pravomoćno postalo sudsko rješenje kojim se dozvoljava sklapanje ove nagodbe:</w:t>
      </w:r>
    </w:p>
    <w:p w:rsidRDefault="00F9093B" w:rsidP="00F9093B" w:rsidR="00F9093B" w:rsidRPr="00EE76FF">
      <w:pPr>
        <w:numPr>
          <w:ilvl w:val="0"/>
          <w:numId w:val="39"/>
        </w:numPr>
        <w:spacing w:lineRule="auto" w:line="288" w:before="120"/>
        <w:ind w:hanging="357" w:left="993"/>
        <w:jc w:val="both"/>
      </w:pPr>
      <w:r w:rsidRPr="00EE76FF">
        <w:t xml:space="preserve">za period od prvog dana u mjesecu koji slijedi nakon mjeseca pravomoćnosti sudskog rješenja kojim se dozvoljava sklapanje ove nagodbe Dužnik će plaćati 15. dana u mjesecu za prethodni mjesec vjerovniku mjesečni iznos kamate od: </w:t>
      </w:r>
      <w:r w:rsidRPr="00EE76FF">
        <w:rPr>
          <w:noProof/>
        </w:rPr>
        <w:t>131,32 kn</w:t>
      </w:r>
      <w:r w:rsidRPr="00EE76FF">
        <w:t>,</w:t>
      </w:r>
    </w:p>
    <w:p w:rsidRDefault="00F9093B" w:rsidP="00F9093B" w:rsidR="00F9093B" w:rsidRPr="00EE76FF">
      <w:pPr>
        <w:numPr>
          <w:ilvl w:val="0"/>
          <w:numId w:val="39"/>
        </w:numPr>
        <w:spacing w:lineRule="auto" w:line="288" w:before="120"/>
        <w:ind w:hanging="357" w:left="993"/>
        <w:jc w:val="both"/>
      </w:pPr>
      <w:r w:rsidRPr="00EE76FF">
        <w:t xml:space="preserve">za period od prve godine pa do druge godine od dana pravomoćnosti sudskog rješenja kojim se dozvoljava sklapanje ove nagodbe Dužnik će plaćati 15. dana u mjesecu za prethodni mjesec vjerovniku mjesečni iznos kamate od: </w:t>
      </w:r>
      <w:r w:rsidRPr="00EE76FF">
        <w:rPr>
          <w:noProof/>
        </w:rPr>
        <w:t>112,56 kn</w:t>
      </w:r>
      <w:r w:rsidRPr="00EE76FF">
        <w:t>,</w:t>
      </w:r>
    </w:p>
    <w:p w:rsidRDefault="00F9093B" w:rsidP="00F9093B" w:rsidR="00F9093B" w:rsidRPr="00EE76FF">
      <w:pPr>
        <w:numPr>
          <w:ilvl w:val="0"/>
          <w:numId w:val="39"/>
        </w:numPr>
        <w:spacing w:lineRule="auto" w:line="288" w:before="120"/>
        <w:ind w:hanging="357" w:left="993"/>
        <w:jc w:val="both"/>
      </w:pPr>
      <w:r w:rsidRPr="00EE76FF">
        <w:t xml:space="preserve">za period od druge godine do treće godine od dana pravomoćnosti sudskog rješenja kojim se dozvoljava sklapanje ove nagodbe Dužnik će plaćati 15. dana u mjesecu za prethodni mjesec vjerovniku mjesečni iznos kamate od: </w:t>
      </w:r>
      <w:r w:rsidRPr="00EE76FF">
        <w:rPr>
          <w:noProof/>
        </w:rPr>
        <w:t>93,80 kn</w:t>
      </w:r>
      <w:r w:rsidRPr="00EE76FF">
        <w:t>,</w:t>
      </w:r>
    </w:p>
    <w:p w:rsidRDefault="00F9093B" w:rsidP="00F9093B" w:rsidR="00F9093B" w:rsidRPr="00EE76FF">
      <w:pPr>
        <w:numPr>
          <w:ilvl w:val="0"/>
          <w:numId w:val="39"/>
        </w:numPr>
        <w:spacing w:lineRule="auto" w:line="288" w:before="120"/>
        <w:ind w:hanging="357" w:left="993"/>
        <w:jc w:val="both"/>
      </w:pPr>
      <w:r w:rsidRPr="00EE76FF">
        <w:t xml:space="preserve">za period od treće godine do četvrte godine od dana pravomoćnosti sudskog rješenja kojim se dozvoljava sklapanje ove nagodbe Dužnik će plaćati 15. dana u mjesecu za prethodni mjesec vjerovniku mjesečni iznos kamate od: </w:t>
      </w:r>
      <w:r w:rsidRPr="00EE76FF">
        <w:rPr>
          <w:noProof/>
        </w:rPr>
        <w:t>75,04 kn</w:t>
      </w:r>
      <w:r w:rsidRPr="00EE76FF">
        <w:t>,</w:t>
      </w:r>
    </w:p>
    <w:p w:rsidRDefault="00F9093B" w:rsidP="00F9093B" w:rsidR="00F9093B" w:rsidRPr="00EE76FF">
      <w:pPr>
        <w:numPr>
          <w:ilvl w:val="0"/>
          <w:numId w:val="39"/>
        </w:numPr>
        <w:spacing w:lineRule="auto" w:line="288" w:before="120"/>
        <w:ind w:hanging="357" w:left="993"/>
        <w:jc w:val="both"/>
      </w:pPr>
      <w:r w:rsidRPr="00EE76FF">
        <w:lastRenderedPageBreak/>
        <w:t xml:space="preserve">za period od četvrte godine do pete godine od dana pravomoćnosti sudskog rješenja kojim se dozvoljava sklapanje ove nagodbe Dužnik će plaćati 15. dana u mjesecu za prethodni mjesec vjerovniku mjesečni iznos kamate od: </w:t>
      </w:r>
      <w:r w:rsidRPr="00EE76FF">
        <w:rPr>
          <w:noProof/>
        </w:rPr>
        <w:t>56,28 kn</w:t>
      </w:r>
      <w:r w:rsidRPr="00EE76FF">
        <w:t>,</w:t>
      </w:r>
    </w:p>
    <w:p w:rsidRDefault="00F9093B" w:rsidP="00F9093B" w:rsidR="00F9093B">
      <w:pPr>
        <w:numPr>
          <w:ilvl w:val="0"/>
          <w:numId w:val="39"/>
        </w:numPr>
        <w:spacing w:lineRule="auto" w:line="288" w:before="120"/>
        <w:ind w:hanging="357" w:left="993"/>
        <w:jc w:val="both"/>
      </w:pPr>
      <w:r w:rsidRPr="00EE76FF">
        <w:t xml:space="preserve">za period od pete godine pa do šeste godine od dana pravomoćnosti sudskog rješenja kojim se dozvoljava sklapanje ove nagodbe Dužnik će plaćati 15. dana u mjesecu za prethodni mjesec vjerovniku mjesečni iznos kamate od: </w:t>
      </w:r>
      <w:r w:rsidRPr="00EE76FF">
        <w:rPr>
          <w:noProof/>
        </w:rPr>
        <w:t>37,52 kn</w:t>
      </w:r>
      <w:r w:rsidRPr="00EE76FF">
        <w:t>,</w:t>
      </w:r>
    </w:p>
    <w:p w:rsidRDefault="00F9093B" w:rsidP="00F9093B" w:rsidR="00F9093B" w:rsidRPr="009D7393">
      <w:pPr>
        <w:numPr>
          <w:ilvl w:val="0"/>
          <w:numId w:val="39"/>
        </w:numPr>
        <w:spacing w:lineRule="auto" w:line="288" w:before="120"/>
        <w:ind w:hanging="357" w:left="993"/>
        <w:jc w:val="both"/>
      </w:pPr>
      <w:r w:rsidRPr="009D7393">
        <w:t xml:space="preserve">za period od šeste godine pa do sedme godine od dana pravomoćnosti sudskog rješenja kojim se dozvoljava sklapanje ove nagodbe Dužnik će plaćati 15. dana u mjesecu za prethodni mjesec vjerovniku mjesečni iznos kamate od: </w:t>
      </w:r>
      <w:r w:rsidRPr="009D7393">
        <w:rPr>
          <w:noProof/>
        </w:rPr>
        <w:t>18,76 kn</w:t>
      </w:r>
      <w:r w:rsidRPr="009D7393">
        <w:t>.</w:t>
      </w:r>
    </w:p>
    <w:p w:rsidRDefault="00F9093B" w:rsidP="00F9093B" w:rsidR="00F9093B">
      <w:pPr>
        <w:spacing w:lineRule="auto" w:line="288" w:before="120"/>
        <w:jc w:val="both"/>
      </w:pPr>
    </w:p>
    <w:p w:rsidRDefault="00F9093B" w:rsidP="00F9093B" w:rsidR="00F9093B" w:rsidRPr="00A12C85">
      <w:pPr>
        <w:spacing w:lineRule="auto" w:line="288" w:before="120"/>
        <w:jc w:val="both"/>
      </w:pPr>
      <w:r w:rsidRPr="00A12C85">
        <w:t xml:space="preserve">Vjerovniku: </w:t>
      </w:r>
      <w:r w:rsidRPr="00A12C85">
        <w:rPr>
          <w:b/>
        </w:rPr>
        <w:t>HP - Hrvatska pošta d.d.</w:t>
      </w:r>
      <w:r w:rsidRPr="00A12C85">
        <w:t xml:space="preserve">, OIB: 87311810356, Zagreb, Jurišićeva 13, utvrđena je tražbina u iznosu od 10.526,26 kn. Od kojeg iznosa tražbine glavnicu predstavlja iznos od 9.912,81 kn, a obračunatu zateznu kamatu iznos od 613,45 kn. </w:t>
      </w:r>
    </w:p>
    <w:p w:rsidRDefault="00F9093B" w:rsidP="00F9093B" w:rsidR="00F9093B" w:rsidRPr="00A12C85">
      <w:pPr>
        <w:spacing w:lineRule="auto" w:line="288" w:before="120"/>
        <w:jc w:val="both"/>
      </w:pPr>
      <w:r w:rsidRPr="00A12C85">
        <w:t>Dužnik se obvezuje vjerovniku platiti smanjenu tražbinu (glavnicu) u iznosu od 9.912,81 kn, a za ostatak iznos do utvrđene tražbine od 613,45 kn (kamate) vjerovnik otpušta Dužniku te izjavljuje da neće tražiti ispunjenje tog dijela tražbine, a sa kojim otpustom je Dužnik suglasan.</w:t>
      </w:r>
    </w:p>
    <w:p w:rsidRDefault="00F9093B" w:rsidP="00F9093B" w:rsidR="00F9093B" w:rsidRPr="00A12C85">
      <w:pPr>
        <w:spacing w:lineRule="auto" w:line="288" w:before="120"/>
        <w:jc w:val="both"/>
      </w:pPr>
      <w:r w:rsidRPr="00A12C85">
        <w:t>Dužnik će platiti vjerovniku smanjenu tražbinu (glavnicu) u iznosu do 9.912,81 kn u 7 (sedam) jednakih godišnjih obroka svaki u iznosu od 1.416,12 kn, dospijeća kako slijedi:</w:t>
      </w:r>
    </w:p>
    <w:p w:rsidRDefault="00F9093B" w:rsidP="00F9093B" w:rsidR="00F9093B" w:rsidRPr="00A12C85">
      <w:pPr>
        <w:spacing w:lineRule="auto" w:line="288" w:before="120"/>
        <w:jc w:val="both"/>
      </w:pPr>
      <w:r w:rsidRPr="00A12C85">
        <w:t>-</w:t>
      </w:r>
      <w:r w:rsidRPr="00A12C85">
        <w:tab/>
        <w:t xml:space="preserve">1. obrok: iznos od 1.416,12 kn dospijeća godinu dana od dana pravomoćnosti sudskoga rješenja kojim se dozvoljava sklapanje ove nagodbe, </w:t>
      </w:r>
    </w:p>
    <w:p w:rsidRDefault="00F9093B" w:rsidP="00F9093B" w:rsidR="00F9093B" w:rsidRPr="00A12C85">
      <w:pPr>
        <w:spacing w:lineRule="auto" w:line="288" w:before="120"/>
        <w:jc w:val="both"/>
      </w:pPr>
      <w:r w:rsidRPr="00A12C85">
        <w:t>-</w:t>
      </w:r>
      <w:r w:rsidRPr="00A12C85">
        <w:tab/>
        <w:t>2. obrok: iznos od 1.416,12 kn dospijeća na dan druge godine od dana pravomoćnosti sudskoga rješenja kojim se dozvoljava sklapanje ove nagodbe,</w:t>
      </w:r>
    </w:p>
    <w:p w:rsidRDefault="00F9093B" w:rsidP="00F9093B" w:rsidR="00F9093B" w:rsidRPr="00A12C85">
      <w:pPr>
        <w:spacing w:lineRule="auto" w:line="288" w:before="120"/>
        <w:jc w:val="both"/>
      </w:pPr>
      <w:r w:rsidRPr="00A12C85">
        <w:t>-</w:t>
      </w:r>
      <w:r w:rsidRPr="00A12C85">
        <w:tab/>
        <w:t>3. obrok: iznos od 1.416,12 kn dospijeća na dan treće godine od dana pravomoćnosti sudskoga rješenja kojim se dozvoljava sklapanje ove nagodbe,</w:t>
      </w:r>
    </w:p>
    <w:p w:rsidRDefault="00F9093B" w:rsidP="00F9093B" w:rsidR="00F9093B" w:rsidRPr="00A12C85">
      <w:pPr>
        <w:spacing w:lineRule="auto" w:line="288" w:before="120"/>
        <w:jc w:val="both"/>
      </w:pPr>
      <w:r w:rsidRPr="00A12C85">
        <w:t>-</w:t>
      </w:r>
      <w:r w:rsidRPr="00A12C85">
        <w:tab/>
        <w:t>4. obrok: iznos od 1.416,12 kn dospijeća na dan četvrte godine od dana pravomoćnosti sudskoga rješenja kojim se dozvoljava sklapanje ove nagodbe,</w:t>
      </w:r>
    </w:p>
    <w:p w:rsidRDefault="00F9093B" w:rsidP="00F9093B" w:rsidR="00F9093B" w:rsidRPr="00A12C85">
      <w:pPr>
        <w:spacing w:lineRule="auto" w:line="288" w:before="120"/>
        <w:jc w:val="both"/>
      </w:pPr>
      <w:r w:rsidRPr="00A12C85">
        <w:t>-</w:t>
      </w:r>
      <w:r w:rsidRPr="00A12C85">
        <w:tab/>
        <w:t>5. obrok: iznos od 1.416,12 kn dospijeća na dan pete godine od dana pravomoćnosti sudskoga rješenja kojim se dozvoljava sklapanje ove nagodbe,</w:t>
      </w:r>
    </w:p>
    <w:p w:rsidRDefault="00F9093B" w:rsidP="00F9093B" w:rsidR="00F9093B" w:rsidRPr="00A12C85">
      <w:pPr>
        <w:spacing w:lineRule="auto" w:line="288" w:before="120"/>
        <w:jc w:val="both"/>
      </w:pPr>
      <w:r w:rsidRPr="00A12C85">
        <w:t>-</w:t>
      </w:r>
      <w:r w:rsidRPr="00A12C85">
        <w:tab/>
        <w:t>6. obrok: iznos od 1.416,12 kn kn dospijeća na dan šeste godine od dana pravomoćnosti sudskoga rješenja kojim se dozvoljava sklapanje ove nagodbe,</w:t>
      </w:r>
    </w:p>
    <w:p w:rsidRDefault="00F9093B" w:rsidP="00F9093B" w:rsidR="00F9093B" w:rsidRPr="00A12C85">
      <w:pPr>
        <w:spacing w:lineRule="auto" w:line="288" w:before="120"/>
        <w:jc w:val="both"/>
      </w:pPr>
      <w:r w:rsidRPr="00A12C85">
        <w:t>-</w:t>
      </w:r>
      <w:r w:rsidRPr="00A12C85">
        <w:tab/>
        <w:t>7. obrok: iznos od 1.416,12 kn dospijeća na dan sedme godine od dana pravomoćnosti sudskoga rješenja kojim se dozvoljava sklapanje ove nagodbe.</w:t>
      </w:r>
    </w:p>
    <w:p w:rsidRDefault="00F9093B" w:rsidP="00F9093B" w:rsidR="00F9093B" w:rsidRPr="00A12C85">
      <w:pPr>
        <w:spacing w:lineRule="auto" w:line="288" w:before="120"/>
        <w:jc w:val="both"/>
      </w:pPr>
      <w:r w:rsidRPr="00A12C85">
        <w:t>Dužnik se obvezuje plaćati Vjerovniku mjesečno kamate na iznos smanjene tražbine (glavnice) u visini od 4,5% godišnje, najkasnije do 15. dan u mjesecu za prethodni mjesec, počevši od prvog dana mjeseca koji slijedi mjesecu u kojemu je pravomoćno postalo sudsko rješenje kojim se dozvoljava sklapanje ove nagodbe:</w:t>
      </w:r>
    </w:p>
    <w:p w:rsidRDefault="00F9093B" w:rsidP="00F9093B" w:rsidR="00F9093B" w:rsidRPr="00A12C85">
      <w:pPr>
        <w:numPr>
          <w:ilvl w:val="0"/>
          <w:numId w:val="39"/>
        </w:numPr>
        <w:spacing w:lineRule="auto" w:line="288" w:before="120"/>
        <w:jc w:val="both"/>
      </w:pPr>
      <w:r w:rsidRPr="00A12C85">
        <w:lastRenderedPageBreak/>
        <w:t>za period od prvog dana u mjesecu koji slijedi nakon mjeseca pravomoćnosti sudskog rješenja kojim se dozvoljava sklapanje ove nagodbe Dužnik će plaćati 15. dana u mjesecu za prethodni mjesec vjerovniku mjesečni iznos kamate od: 37,17 kn,</w:t>
      </w:r>
    </w:p>
    <w:p w:rsidRDefault="00F9093B" w:rsidP="00F9093B" w:rsidR="00F9093B" w:rsidRPr="00A12C85">
      <w:pPr>
        <w:numPr>
          <w:ilvl w:val="0"/>
          <w:numId w:val="39"/>
        </w:numPr>
        <w:spacing w:lineRule="auto" w:line="288" w:before="120"/>
        <w:jc w:val="both"/>
      </w:pPr>
      <w:r w:rsidRPr="00A12C85">
        <w:t>za period od prve godine pa do druge godine od dana pravomoćnosti sudskog rješenja kojim se dozvoljava sklapanje ove nagodbe Dužnik će plaćati 15. dana u mjesecu za prethodni mjesec vjerovniku mjesečni iznos kamate od: 31,86 kn,</w:t>
      </w:r>
    </w:p>
    <w:p w:rsidRDefault="00F9093B" w:rsidP="00F9093B" w:rsidR="00F9093B" w:rsidRPr="00A12C85">
      <w:pPr>
        <w:numPr>
          <w:ilvl w:val="0"/>
          <w:numId w:val="39"/>
        </w:numPr>
        <w:spacing w:lineRule="auto" w:line="288" w:before="120"/>
        <w:jc w:val="both"/>
      </w:pPr>
      <w:r w:rsidRPr="00A12C85">
        <w:t>za period od druge godine do treće godine od dana pravomoćnosti sudskog rješenja kojim se dozvoljava sklapanje ove nagodbe Dužnik će plaćati 15. dana u mjesecu za prethodni mjesec vjerovniku mjesečni iznos kamate od: 26,55 kn,</w:t>
      </w:r>
    </w:p>
    <w:p w:rsidRDefault="00F9093B" w:rsidP="00F9093B" w:rsidR="00F9093B" w:rsidRPr="00A12C85">
      <w:pPr>
        <w:numPr>
          <w:ilvl w:val="0"/>
          <w:numId w:val="39"/>
        </w:numPr>
        <w:spacing w:lineRule="auto" w:line="288" w:before="120"/>
        <w:jc w:val="both"/>
      </w:pPr>
      <w:r w:rsidRPr="00A12C85">
        <w:t>za period od treće godine do četvrte godine od dana pravomoćnosti sudskog rješenja kojim se dozvoljava sklapanje ove nagodbe Dužnik će plaćati 15. dana u mjesecu za prethodni mjesec vjerovniku mjesečni iznos kamate od: 21,24 kn,</w:t>
      </w:r>
    </w:p>
    <w:p w:rsidRDefault="00F9093B" w:rsidP="00F9093B" w:rsidR="00F9093B" w:rsidRPr="00A12C85">
      <w:pPr>
        <w:numPr>
          <w:ilvl w:val="0"/>
          <w:numId w:val="39"/>
        </w:numPr>
        <w:spacing w:lineRule="auto" w:line="288" w:before="120"/>
        <w:jc w:val="both"/>
      </w:pPr>
      <w:r w:rsidRPr="00A12C85">
        <w:t>za period od četvrte godine do pete godine od dana pravomoćnosti sudskog rješenja kojim se dozvoljava sklapanje ove nagodbe Dužnik će plaćati 15. dana u mjesecu za prethodni mjesec vjerovniku mjesečni iznos kamate od: 15,93 kn,</w:t>
      </w:r>
    </w:p>
    <w:p w:rsidRDefault="00F9093B" w:rsidP="00F9093B" w:rsidR="00F9093B" w:rsidRPr="00A12C85">
      <w:pPr>
        <w:numPr>
          <w:ilvl w:val="0"/>
          <w:numId w:val="39"/>
        </w:numPr>
        <w:spacing w:lineRule="auto" w:line="288" w:before="120"/>
        <w:jc w:val="both"/>
      </w:pPr>
      <w:r w:rsidRPr="00A12C85">
        <w:t>za period od pete godine pa do šeste godine od dana pravomoćnosti sudskog rješenja kojim se dozvoljava sklapanje ove nagodbe Dužnik će plaćati 15. dana u mjesecu za prethodni mjesec vjerovniku mjesečni iznos kamate od: 10,62 kn,</w:t>
      </w:r>
    </w:p>
    <w:p w:rsidRDefault="00F9093B" w:rsidP="00F9093B" w:rsidR="00F9093B" w:rsidRPr="00A12C85">
      <w:pPr>
        <w:numPr>
          <w:ilvl w:val="0"/>
          <w:numId w:val="39"/>
        </w:numPr>
        <w:spacing w:lineRule="auto" w:line="288" w:before="120"/>
        <w:jc w:val="both"/>
      </w:pPr>
      <w:r w:rsidRPr="00A12C85">
        <w:t>za period od šeste godine pa do sedme godine od dana pravomoćnosti sudskog rješenja kojim se dozvoljava sklapanje ove nagodbe Dužnik će plaćati 15. dana u mjesecu za prethodni mjesec vjerovniku mjesečni iznos kamate od: 5,31 kn.</w:t>
      </w:r>
    </w:p>
    <w:p w:rsidRDefault="00F9093B" w:rsidP="00F9093B" w:rsidR="00F9093B" w:rsidRPr="00A12C85">
      <w:pPr>
        <w:spacing w:lineRule="auto" w:line="288" w:before="120"/>
        <w:jc w:val="both"/>
      </w:pPr>
    </w:p>
    <w:p w:rsidRDefault="00F9093B" w:rsidP="00F9093B" w:rsidR="00F9093B" w:rsidRPr="00A12C85">
      <w:pPr>
        <w:spacing w:lineRule="auto" w:line="288" w:before="120"/>
        <w:jc w:val="both"/>
      </w:pPr>
      <w:r w:rsidRPr="00A12C85">
        <w:t xml:space="preserve">Vjerovniku: </w:t>
      </w:r>
      <w:r w:rsidRPr="00A12C85">
        <w:rPr>
          <w:b/>
        </w:rPr>
        <w:t>Hrvatska radiotelevizija</w:t>
      </w:r>
      <w:r w:rsidRPr="00A12C85">
        <w:t xml:space="preserve">, OIB: 68419124305, Zagreb, Prisavlje 3, utvrđena je tražbina u iznosu od 4.118,04 kn. Od kojeg iznosa tražbine glavnicu predstavlja iznos od 3.316,71 kn, a obračunatu zateznu kamatu iznos od 801,33 kn. </w:t>
      </w:r>
    </w:p>
    <w:p w:rsidRDefault="00F9093B" w:rsidP="00F9093B" w:rsidR="00F9093B" w:rsidRPr="00A12C85">
      <w:pPr>
        <w:spacing w:lineRule="auto" w:line="288" w:before="120"/>
        <w:jc w:val="both"/>
      </w:pPr>
      <w:r w:rsidRPr="00A12C85">
        <w:t>Dužnik se obvezuje vjerovniku platiti smanjenu tražbinu (glavnicu) u iznosu od 3.316,71 kn, a za ostatak iznos do utvrđene tražbine od 801,33 kn (kamate) vjerovnik otpušta Dužniku te izjavljuje da neće tražiti ispunjenje tog dijela tražbine, a sa kojim otpustom je Dužnik suglasan.</w:t>
      </w:r>
    </w:p>
    <w:p w:rsidRDefault="00F9093B" w:rsidP="00F9093B" w:rsidR="00F9093B" w:rsidRPr="00A12C85">
      <w:pPr>
        <w:spacing w:lineRule="auto" w:line="288" w:before="120"/>
        <w:jc w:val="both"/>
      </w:pPr>
      <w:r w:rsidRPr="00A12C85">
        <w:t>Dužnik će platiti vjerovniku smanjenu tražbinu (glavnicu) u iznosu do 3.316,71 kn u 7 (sedam) jednakih godišnjih obroka svaki u iznosu od 473,82 kn, dospijeća kako slijedi:</w:t>
      </w:r>
    </w:p>
    <w:p w:rsidRDefault="00F9093B" w:rsidP="00F9093B" w:rsidR="00F9093B" w:rsidRPr="00A12C85">
      <w:pPr>
        <w:spacing w:lineRule="auto" w:line="288" w:before="120"/>
        <w:jc w:val="both"/>
      </w:pPr>
      <w:r w:rsidRPr="00A12C85">
        <w:t>-</w:t>
      </w:r>
      <w:r w:rsidRPr="00A12C85">
        <w:tab/>
        <w:t xml:space="preserve">1. obrok: iznos od 473,82 kn dospijeća godinu dana od dana pravomoćnosti sudskoga rješenja kojim se dozvoljava sklapanje ove nagodbe, </w:t>
      </w:r>
    </w:p>
    <w:p w:rsidRDefault="00F9093B" w:rsidP="00F9093B" w:rsidR="00F9093B" w:rsidRPr="00A12C85">
      <w:pPr>
        <w:spacing w:lineRule="auto" w:line="288" w:before="120"/>
        <w:jc w:val="both"/>
      </w:pPr>
      <w:r w:rsidRPr="00A12C85">
        <w:t>-</w:t>
      </w:r>
      <w:r w:rsidRPr="00A12C85">
        <w:tab/>
        <w:t>2. obrok: iznos od 473,82 kn dospijeća na dan druge godine od dana pravomoćnosti sudskoga rješenja kojim se dozvoljava sklapanje ove nagodbe,</w:t>
      </w:r>
    </w:p>
    <w:p w:rsidRDefault="00F9093B" w:rsidP="00F9093B" w:rsidR="00F9093B" w:rsidRPr="00A12C85">
      <w:pPr>
        <w:spacing w:lineRule="auto" w:line="288" w:before="120"/>
        <w:jc w:val="both"/>
      </w:pPr>
      <w:r w:rsidRPr="00A12C85">
        <w:t>-</w:t>
      </w:r>
      <w:r w:rsidRPr="00A12C85">
        <w:tab/>
        <w:t>3. obrok: iznos od 473,82 kn dospijeća na dan treće godine od dana pravomoćnosti sudskoga rješenja kojim se dozvoljava sklapanje ove nagodbe,</w:t>
      </w:r>
    </w:p>
    <w:p w:rsidRDefault="00F9093B" w:rsidP="00F9093B" w:rsidR="00F9093B" w:rsidRPr="00A12C85">
      <w:pPr>
        <w:spacing w:lineRule="auto" w:line="288" w:before="120"/>
        <w:jc w:val="both"/>
      </w:pPr>
      <w:r w:rsidRPr="00A12C85">
        <w:lastRenderedPageBreak/>
        <w:t>-</w:t>
      </w:r>
      <w:r w:rsidRPr="00A12C85">
        <w:tab/>
        <w:t>4. obrok: iznos od 473,82 kn dospijeća na dan četvrte godine od dana pravomoćnosti sudskoga rješenja kojim se dozvoljava sklapanje ove nagodbe,</w:t>
      </w:r>
    </w:p>
    <w:p w:rsidRDefault="00F9093B" w:rsidP="00F9093B" w:rsidR="00F9093B" w:rsidRPr="00A12C85">
      <w:pPr>
        <w:spacing w:lineRule="auto" w:line="288" w:before="120"/>
        <w:jc w:val="both"/>
      </w:pPr>
      <w:r w:rsidRPr="00A12C85">
        <w:t>-</w:t>
      </w:r>
      <w:r w:rsidRPr="00A12C85">
        <w:tab/>
        <w:t>5. obrok: iznos od 473,82 kn dospijeća na dan pete godine od dana pravomoćnosti sudskoga rješenja kojim se dozvoljava sklapanje ove nagodbe,</w:t>
      </w:r>
    </w:p>
    <w:p w:rsidRDefault="00F9093B" w:rsidP="00F9093B" w:rsidR="00F9093B" w:rsidRPr="00A12C85">
      <w:pPr>
        <w:spacing w:lineRule="auto" w:line="288" w:before="120"/>
        <w:jc w:val="both"/>
      </w:pPr>
      <w:r w:rsidRPr="00A12C85">
        <w:t>-</w:t>
      </w:r>
      <w:r w:rsidRPr="00A12C85">
        <w:tab/>
        <w:t>6. obrok: iznos od 473,82 kn dospijeća na dan šeste godine od dana pravomoćnosti sudskoga rješenja kojim se dozvoljava sklapanje ove nagodbe,</w:t>
      </w:r>
    </w:p>
    <w:p w:rsidRDefault="00F9093B" w:rsidP="00F9093B" w:rsidR="00F9093B" w:rsidRPr="00A12C85">
      <w:pPr>
        <w:spacing w:lineRule="auto" w:line="288" w:before="120"/>
        <w:jc w:val="both"/>
      </w:pPr>
      <w:r w:rsidRPr="00A12C85">
        <w:t>-</w:t>
      </w:r>
      <w:r w:rsidRPr="00A12C85">
        <w:tab/>
        <w:t>7. obrok: iznos od 473,82 kn dospijeća na dan sedme godine od dana pravomoćnosti sudskoga rješenja kojim se dozvoljava sklapanje ove nagodbe.</w:t>
      </w:r>
    </w:p>
    <w:p w:rsidRDefault="00F9093B" w:rsidP="00F9093B" w:rsidR="00F9093B" w:rsidRPr="00A12C85">
      <w:pPr>
        <w:spacing w:lineRule="auto" w:line="288" w:before="120"/>
        <w:jc w:val="both"/>
      </w:pPr>
      <w:r w:rsidRPr="00A12C85">
        <w:t>Dužnik se obvezuje plaćati Vjerovniku mjesečno kamate na iznos smanjene tražbine (glavnice) u visini od 4,5% godišnje, najkasnije do 15. dan u mjesecu za prethodni mjesec, počevši od prvog dana mjeseca koji slijedi mjesecu u kojemu je pravomoćno postalo sudsko rješenje kojim se dozvoljava sklapanje ove nagodbe:</w:t>
      </w:r>
    </w:p>
    <w:p w:rsidRDefault="00F9093B" w:rsidP="00F9093B" w:rsidR="00F9093B" w:rsidRPr="00A12C85">
      <w:pPr>
        <w:numPr>
          <w:ilvl w:val="0"/>
          <w:numId w:val="39"/>
        </w:numPr>
        <w:spacing w:lineRule="auto" w:line="288" w:before="120"/>
        <w:jc w:val="both"/>
      </w:pPr>
      <w:r w:rsidRPr="00A12C85">
        <w:t>za period od prvog dana u mjesecu koji slijedi nakon mjeseca pravomoćnosti sudskog rješenja kojim se dozvoljava sklapanje ove nagodbe Dužnik će plaćati 15. dana u mjesecu za prethodni mjesec vjerovniku mjesečni iznos kamate od: 12,44 kn,</w:t>
      </w:r>
    </w:p>
    <w:p w:rsidRDefault="00F9093B" w:rsidP="00F9093B" w:rsidR="00F9093B" w:rsidRPr="00A12C85">
      <w:pPr>
        <w:numPr>
          <w:ilvl w:val="0"/>
          <w:numId w:val="39"/>
        </w:numPr>
        <w:spacing w:lineRule="auto" w:line="288" w:before="120"/>
        <w:jc w:val="both"/>
      </w:pPr>
      <w:r w:rsidRPr="00A12C85">
        <w:t>za period od prve godine pa do druge godine od dana pravomoćnosti sudskog rješenja kojim se dozvoljava sklapanje ove nagodbe Dužnik će plaćati 15. dana u mjesecu za prethodni mjesec vjerovniku mjesečni iznos kamate od: 10,66 kn,</w:t>
      </w:r>
    </w:p>
    <w:p w:rsidRDefault="00F9093B" w:rsidP="00F9093B" w:rsidR="00F9093B" w:rsidRPr="00A12C85">
      <w:pPr>
        <w:numPr>
          <w:ilvl w:val="0"/>
          <w:numId w:val="39"/>
        </w:numPr>
        <w:spacing w:lineRule="auto" w:line="288" w:before="120"/>
        <w:jc w:val="both"/>
      </w:pPr>
      <w:r w:rsidRPr="00A12C85">
        <w:t>za period od druge godine do treće godine od dana pravomoćnosti sudskog rješenja kojim se dozvoljava sklapanje ove nagodbe Dužnik će plaćati 15. dana u mjesecu za prethodni mjesec vjerovniku mjesečni iznos kamate od: 8,88 kn,</w:t>
      </w:r>
    </w:p>
    <w:p w:rsidRDefault="00F9093B" w:rsidP="00F9093B" w:rsidR="00F9093B" w:rsidRPr="00A12C85">
      <w:pPr>
        <w:numPr>
          <w:ilvl w:val="0"/>
          <w:numId w:val="39"/>
        </w:numPr>
        <w:spacing w:lineRule="auto" w:line="288" w:before="120"/>
        <w:jc w:val="both"/>
      </w:pPr>
      <w:r w:rsidRPr="00A12C85">
        <w:t>za period od treće godine do četvrte godine od dana pravomoćnosti sudskog rješenja kojim se dozvoljava sklapanje ove nagodbe Dužnik će plaćati 15. dana u mjesecu za prethodni mjesec vjerovniku mjesečni iznos kamate od: 7,11 kn,</w:t>
      </w:r>
    </w:p>
    <w:p w:rsidRDefault="00F9093B" w:rsidP="00F9093B" w:rsidR="00F9093B" w:rsidRPr="00A12C85">
      <w:pPr>
        <w:numPr>
          <w:ilvl w:val="0"/>
          <w:numId w:val="39"/>
        </w:numPr>
        <w:spacing w:lineRule="auto" w:line="288" w:before="120"/>
        <w:jc w:val="both"/>
      </w:pPr>
      <w:r w:rsidRPr="00A12C85">
        <w:t>za period od četvrte godine do pete godine od dana pravomoćnosti sudskog rješenja kojim se dozvoljava sklapanje ove nagodbe Dužnik će plaćati 15. dana u mjesecu za prethodni mjesec vjerovniku mjesečni iznos kamate od: 5,33 kn,</w:t>
      </w:r>
    </w:p>
    <w:p w:rsidRDefault="00F9093B" w:rsidP="00F9093B" w:rsidR="00F9093B" w:rsidRPr="00A12C85">
      <w:pPr>
        <w:numPr>
          <w:ilvl w:val="0"/>
          <w:numId w:val="39"/>
        </w:numPr>
        <w:spacing w:lineRule="auto" w:line="288" w:before="120"/>
        <w:jc w:val="both"/>
      </w:pPr>
      <w:r w:rsidRPr="00A12C85">
        <w:t>za period od pete godine pa do šeste godine od dana pravomoćnosti sudskog rješenja kojim se dozvoljava sklapanje ove nagodbe Dužnik će plaćati 15. dana u mjesecu za prethodni mjesec vjerovniku mjesečni iznos kamate od: 3,55 kn,</w:t>
      </w:r>
    </w:p>
    <w:p w:rsidRDefault="00F9093B" w:rsidP="00F9093B" w:rsidR="00F9093B" w:rsidRPr="00A12C85">
      <w:pPr>
        <w:numPr>
          <w:ilvl w:val="0"/>
          <w:numId w:val="39"/>
        </w:numPr>
        <w:spacing w:lineRule="auto" w:line="288" w:before="120"/>
        <w:jc w:val="both"/>
      </w:pPr>
      <w:r w:rsidRPr="00A12C85">
        <w:t>za period od šeste godine pa do sedme godine od dana pravomoćnosti sudskog rješenja kojim se dozvoljava sklapanje ove nagodbe Dužnik će plaćati 15. dana u mjesecu za prethodni mjesec vjerovniku mjesečni iznos kamate od: 1,78 kn.</w:t>
      </w:r>
    </w:p>
    <w:p w:rsidRDefault="00F9093B" w:rsidP="00F9093B" w:rsidR="00F9093B" w:rsidRPr="00A12C85">
      <w:pPr>
        <w:spacing w:lineRule="auto" w:line="288" w:before="120"/>
        <w:jc w:val="both"/>
      </w:pPr>
    </w:p>
    <w:p w:rsidRDefault="00F9093B" w:rsidP="00F9093B" w:rsidR="00F9093B" w:rsidRPr="00A12C85">
      <w:pPr>
        <w:spacing w:lineRule="auto" w:line="288" w:before="120"/>
        <w:jc w:val="both"/>
      </w:pPr>
      <w:r w:rsidRPr="00A12C85">
        <w:t xml:space="preserve">Vjerovniku: </w:t>
      </w:r>
      <w:r w:rsidRPr="00A12C85">
        <w:rPr>
          <w:b/>
        </w:rPr>
        <w:t>Hrvatske šume d.o.o.</w:t>
      </w:r>
      <w:r w:rsidRPr="00A12C85">
        <w:t xml:space="preserve">, OIB: 69693144506, Zagreb, Lj. Farkaša Vukotinovića 2, utvrđena je tražbina u iznosu od 154.174,14 kn. Od kojeg iznosa tražbine glavnicu predstavlja iznos od 127.738,54 kn, a obračunatu zateznu kamatu iznos od 26.435,60 kn. </w:t>
      </w:r>
    </w:p>
    <w:p w:rsidRDefault="00F9093B" w:rsidP="00F9093B" w:rsidR="00F9093B" w:rsidRPr="00A12C85">
      <w:pPr>
        <w:spacing w:lineRule="auto" w:line="288" w:before="120"/>
        <w:jc w:val="both"/>
      </w:pPr>
      <w:r w:rsidRPr="00A12C85">
        <w:lastRenderedPageBreak/>
        <w:t>Dužnik se obvezuje vjerovniku platiti smanjenu tražbinu (glavnicu) u iznosu od 127.738,54 kn, a za ostatak iznos</w:t>
      </w:r>
      <w:r>
        <w:t>a</w:t>
      </w:r>
      <w:r w:rsidRPr="00A12C85">
        <w:t xml:space="preserve"> do utvrđene tražbine od 26.435,60 kn (kamate) vjerovnik otpušta Dužniku te izjavljuje da neće tražiti ispunjenje tog dijela tražbine, a sa kojim otpustom je Dužnik suglasan.</w:t>
      </w:r>
    </w:p>
    <w:p w:rsidRDefault="00F9093B" w:rsidP="00F9093B" w:rsidR="00F9093B" w:rsidRPr="00A12C85">
      <w:pPr>
        <w:spacing w:lineRule="auto" w:line="288" w:before="120"/>
        <w:jc w:val="both"/>
      </w:pPr>
      <w:r w:rsidRPr="00A12C85">
        <w:t>Dužnik će platiti vjerovniku smanjenu tražbinu (glavnicu) u iznosu do 127.738,54 kn u 7 (sedam) jednakih godišnjih obroka svaki u iznosu od 18.248,36 kn, dospijeća kako slijedi:</w:t>
      </w:r>
    </w:p>
    <w:p w:rsidRDefault="00F9093B" w:rsidP="00F9093B" w:rsidR="00F9093B" w:rsidRPr="00A12C85">
      <w:pPr>
        <w:spacing w:lineRule="auto" w:line="288" w:before="120"/>
        <w:jc w:val="both"/>
      </w:pPr>
      <w:r w:rsidRPr="00A12C85">
        <w:t>-</w:t>
      </w:r>
      <w:r w:rsidRPr="00A12C85">
        <w:tab/>
        <w:t xml:space="preserve">1. obrok: iznos od 18.248,36 kn dospijeća godinu dana od dana pravomoćnosti sudskoga rješenja kojim se dozvoljava sklapanje ove nagodbe, </w:t>
      </w:r>
    </w:p>
    <w:p w:rsidRDefault="00F9093B" w:rsidP="00F9093B" w:rsidR="00F9093B" w:rsidRPr="00A12C85">
      <w:pPr>
        <w:spacing w:lineRule="auto" w:line="288" w:before="120"/>
        <w:jc w:val="both"/>
      </w:pPr>
      <w:r w:rsidRPr="00A12C85">
        <w:t>-</w:t>
      </w:r>
      <w:r w:rsidRPr="00A12C85">
        <w:tab/>
        <w:t>2. obrok: iznos od 18.248,36 kn dospijeća na dan druge godine od dana pravomoćnosti sudskoga rješenja kojim se dozvoljava sklapanje ove nagodbe,</w:t>
      </w:r>
    </w:p>
    <w:p w:rsidRDefault="00F9093B" w:rsidP="00F9093B" w:rsidR="00F9093B" w:rsidRPr="00A12C85">
      <w:pPr>
        <w:spacing w:lineRule="auto" w:line="288" w:before="120"/>
        <w:jc w:val="both"/>
      </w:pPr>
      <w:r w:rsidRPr="00A12C85">
        <w:t>-</w:t>
      </w:r>
      <w:r w:rsidRPr="00A12C85">
        <w:tab/>
        <w:t>3. obrok: iznos od 18.248,36 kn dospijeća na dan treće godine od dana pravomoćnosti sudskoga rješenja kojim se dozvoljava sklapanje ove nagodbe,</w:t>
      </w:r>
    </w:p>
    <w:p w:rsidRDefault="00F9093B" w:rsidP="00F9093B" w:rsidR="00F9093B" w:rsidRPr="00A12C85">
      <w:pPr>
        <w:spacing w:lineRule="auto" w:line="288" w:before="120"/>
        <w:jc w:val="both"/>
      </w:pPr>
      <w:r w:rsidRPr="00A12C85">
        <w:t>-</w:t>
      </w:r>
      <w:r w:rsidRPr="00A12C85">
        <w:tab/>
        <w:t>4. obrok: iznos od 18.248,36 kn dospijeća na dan četvrte godine od dana pravomoćnosti sudskoga rješenja kojim se dozvoljava sklapanje ove nagodbe,</w:t>
      </w:r>
    </w:p>
    <w:p w:rsidRDefault="00F9093B" w:rsidP="00F9093B" w:rsidR="00F9093B" w:rsidRPr="00A12C85">
      <w:pPr>
        <w:spacing w:lineRule="auto" w:line="288" w:before="120"/>
        <w:jc w:val="both"/>
      </w:pPr>
      <w:r w:rsidRPr="00A12C85">
        <w:t>-</w:t>
      </w:r>
      <w:r w:rsidRPr="00A12C85">
        <w:tab/>
        <w:t>5. obrok: iznos od 18.248,36 kn dospijeća na dan pete godine od dana pravomoćnosti sudskoga rješenja kojim se dozvoljava sklapanje ove nagodbe,</w:t>
      </w:r>
    </w:p>
    <w:p w:rsidRDefault="00F9093B" w:rsidP="00F9093B" w:rsidR="00F9093B" w:rsidRPr="00A12C85">
      <w:pPr>
        <w:spacing w:lineRule="auto" w:line="288" w:before="120"/>
        <w:jc w:val="both"/>
      </w:pPr>
      <w:r w:rsidRPr="00A12C85">
        <w:t>-</w:t>
      </w:r>
      <w:r w:rsidRPr="00A12C85">
        <w:tab/>
        <w:t>6. obrok: iznos od 18.248,36 kn dospijeća na dan šeste godine od dana pravomoćnosti sudskoga rješenja kojim se dozvoljava sklapanje ove nagodbe,</w:t>
      </w:r>
    </w:p>
    <w:p w:rsidRDefault="00F9093B" w:rsidP="00F9093B" w:rsidR="00F9093B" w:rsidRPr="00A12C85">
      <w:pPr>
        <w:spacing w:lineRule="auto" w:line="288" w:before="120"/>
        <w:jc w:val="both"/>
      </w:pPr>
      <w:r w:rsidRPr="00A12C85">
        <w:t>-</w:t>
      </w:r>
      <w:r w:rsidRPr="00A12C85">
        <w:tab/>
        <w:t>7. obrok: iznos od 18.248,36 kn dospijeća na dan sedme godine od dana pravomoćnosti sudskoga rješenja kojim se dozvoljava sklapanje ove nagodbe.</w:t>
      </w:r>
    </w:p>
    <w:p w:rsidRDefault="00F9093B" w:rsidP="00F9093B" w:rsidR="00F9093B" w:rsidRPr="00A12C85">
      <w:pPr>
        <w:spacing w:lineRule="auto" w:line="288" w:before="120"/>
        <w:jc w:val="both"/>
      </w:pPr>
      <w:r w:rsidRPr="00A12C85">
        <w:t>Dužnik se obvezuje plaćati Vjerovniku mjesečno kamate na iznos smanjene tražbine (glavnice) u visini od 4,5% godišnje, najkasnije do 15. dan u mjesecu za prethodni mjesec, počevši od prvog dana mjeseca koji slijedi mjesecu u kojemu je pravomoćno postalo sudsko rješenje kojim se dozvoljava sklapanje ove nagodbe:</w:t>
      </w:r>
    </w:p>
    <w:p w:rsidRDefault="00F9093B" w:rsidP="00F9093B" w:rsidR="00F9093B" w:rsidRPr="00A12C85">
      <w:pPr>
        <w:numPr>
          <w:ilvl w:val="0"/>
          <w:numId w:val="39"/>
        </w:numPr>
        <w:spacing w:lineRule="auto" w:line="288" w:before="120"/>
        <w:jc w:val="both"/>
      </w:pPr>
      <w:r w:rsidRPr="00A12C85">
        <w:t>za period od prvog dana u mjesecu koji slijedi nakon mjeseca pravomoćnosti sudskog rješenja kojim se dozvoljava sklapanje ove nagodbe Dužnik će plaćati 15. dana u mjesecu za prethodni mjesec vjerovniku mjesečni iznos kamate od: 479,02 kn,</w:t>
      </w:r>
    </w:p>
    <w:p w:rsidRDefault="00F9093B" w:rsidP="00F9093B" w:rsidR="00F9093B" w:rsidRPr="00A12C85">
      <w:pPr>
        <w:numPr>
          <w:ilvl w:val="0"/>
          <w:numId w:val="39"/>
        </w:numPr>
        <w:spacing w:lineRule="auto" w:line="288" w:before="120"/>
        <w:jc w:val="both"/>
      </w:pPr>
      <w:r w:rsidRPr="00A12C85">
        <w:t>za period od prve godine pa do druge godine od dana pravomoćnosti sudskog rješenja kojim se dozvoljava sklapanje ove nagodbe Dužnik će plaćati 15. dana u mjesecu za prethodni mjesec vjerovniku mjesečni iznos kamate od: 410,59 kn,</w:t>
      </w:r>
    </w:p>
    <w:p w:rsidRDefault="00F9093B" w:rsidP="00F9093B" w:rsidR="00F9093B" w:rsidRPr="00A12C85">
      <w:pPr>
        <w:numPr>
          <w:ilvl w:val="0"/>
          <w:numId w:val="39"/>
        </w:numPr>
        <w:spacing w:lineRule="auto" w:line="288" w:before="120"/>
        <w:jc w:val="both"/>
      </w:pPr>
      <w:r w:rsidRPr="00A12C85">
        <w:t>za period od druge godine do treće godine od dana pravomoćnosti sudskog rješenja kojim se dozvoljava sklapanje ove nagodbe Dužnik će plaćati 15. dana u mjesecu za prethodni mjesec vjerovniku mjesečni iznos kamate od: 342,16 kn,</w:t>
      </w:r>
    </w:p>
    <w:p w:rsidRDefault="00F9093B" w:rsidP="00F9093B" w:rsidR="00F9093B" w:rsidRPr="00A12C85">
      <w:pPr>
        <w:numPr>
          <w:ilvl w:val="0"/>
          <w:numId w:val="39"/>
        </w:numPr>
        <w:spacing w:lineRule="auto" w:line="288" w:before="120"/>
        <w:jc w:val="both"/>
      </w:pPr>
      <w:r w:rsidRPr="00A12C85">
        <w:t>za period od treće godine do četvrte godine od dana pravomoćnosti sudskog rješenja kojim se dozvoljava sklapanje ove nagodbe Dužnik će plaćati 15. dana u mjesecu za prethodni mjesec vjerovniku mjesečni iznos kamate od: 273,73 kn,</w:t>
      </w:r>
    </w:p>
    <w:p w:rsidRDefault="00F9093B" w:rsidP="00F9093B" w:rsidR="00F9093B" w:rsidRPr="00A12C85">
      <w:pPr>
        <w:numPr>
          <w:ilvl w:val="0"/>
          <w:numId w:val="39"/>
        </w:numPr>
        <w:spacing w:lineRule="auto" w:line="288" w:before="120"/>
        <w:jc w:val="both"/>
      </w:pPr>
      <w:r w:rsidRPr="00A12C85">
        <w:lastRenderedPageBreak/>
        <w:t>za period od četvrte godine do pete godine od dana pravomoćnosti sudskog rješenja kojim se dozvoljava sklapanje ove nagodbe Dužnik će plaćati 15. dana u mjesecu za prethodni mjesec vjerovniku mjesečni iznos kamate od: 205,29 kn,</w:t>
      </w:r>
    </w:p>
    <w:p w:rsidRDefault="00F9093B" w:rsidP="00F9093B" w:rsidR="00F9093B" w:rsidRPr="00A12C85">
      <w:pPr>
        <w:numPr>
          <w:ilvl w:val="0"/>
          <w:numId w:val="39"/>
        </w:numPr>
        <w:spacing w:lineRule="auto" w:line="288" w:before="120"/>
        <w:jc w:val="both"/>
      </w:pPr>
      <w:r w:rsidRPr="00A12C85">
        <w:t>za period od pete godine pa do šeste godine od dana pravomoćnosti sudskog rješenja kojim se dozvoljava sklapanje ove nagodbe Dužnik će plaćati 15. dana u mjesecu za prethodni mjesec vjerovniku mjesečni iznos kamate od: 136,86 kn,</w:t>
      </w:r>
    </w:p>
    <w:p w:rsidRDefault="00F9093B" w:rsidP="00F9093B" w:rsidR="00F9093B" w:rsidRPr="00A12C85">
      <w:pPr>
        <w:numPr>
          <w:ilvl w:val="0"/>
          <w:numId w:val="39"/>
        </w:numPr>
        <w:spacing w:lineRule="auto" w:line="288" w:before="120"/>
        <w:jc w:val="both"/>
      </w:pPr>
      <w:r w:rsidRPr="00A12C85">
        <w:t>za period od šeste godine pa do sedme godine od dana pravomoćnosti sudskog rješenja kojim se dozvoljava sklapanje ove nagodbe Dužnik će plaćati 15. dana u mjesecu za prethodni mjesec vjerovniku mjesečni iznos kamate od: 68,43 kn.</w:t>
      </w:r>
    </w:p>
    <w:p w:rsidRDefault="00F9093B" w:rsidP="00F9093B" w:rsidR="00F9093B" w:rsidRPr="00A12C85">
      <w:pPr>
        <w:spacing w:lineRule="auto" w:line="288" w:before="120"/>
        <w:jc w:val="both"/>
      </w:pPr>
    </w:p>
    <w:p w:rsidRDefault="00F9093B" w:rsidP="00F9093B" w:rsidR="00F9093B" w:rsidRPr="00A12C85">
      <w:pPr>
        <w:spacing w:lineRule="auto" w:line="288" w:before="120"/>
        <w:jc w:val="both"/>
      </w:pPr>
      <w:r w:rsidRPr="00A12C85">
        <w:t xml:space="preserve">Vjerovniku: </w:t>
      </w:r>
      <w:r w:rsidRPr="00A12C85">
        <w:rPr>
          <w:b/>
        </w:rPr>
        <w:t>HRVATSKE VODE</w:t>
      </w:r>
      <w:r w:rsidRPr="00A12C85">
        <w:t xml:space="preserve">, OIB: 28921383001, Zagreb, Ulica grada Vukovara 220, utvrđena je tražbina u iznosu od 91.917,12 kn. Od kojeg iznosa tražbine glavnicu predstavlja iznos od 90.834,75 kn, a obračunatu zateznu kamatu iznos od 1.082,37 kn. </w:t>
      </w:r>
    </w:p>
    <w:p w:rsidRDefault="00F9093B" w:rsidP="00F9093B" w:rsidR="00F9093B" w:rsidRPr="00A12C85">
      <w:pPr>
        <w:spacing w:lineRule="auto" w:line="288" w:before="120"/>
        <w:jc w:val="both"/>
      </w:pPr>
      <w:r w:rsidRPr="00A12C85">
        <w:t>Dužnik se obvezuje vjerovniku platiti smanjenu tražbinu (glavnicu) u iznosu od 90.834,75 kn, a za ostatak iznos</w:t>
      </w:r>
      <w:r>
        <w:t>a</w:t>
      </w:r>
      <w:r w:rsidRPr="00A12C85">
        <w:t xml:space="preserve"> do utvrđene tražbine od 1.082,37 kn (kamate) vjerovnik otpušta Dužniku te izjavljuje da neće tražiti ispunjenje tog dijela tražbine, a sa kojim otpustom je Dužnik suglasan.</w:t>
      </w:r>
    </w:p>
    <w:p w:rsidRDefault="00F9093B" w:rsidP="00F9093B" w:rsidR="00F9093B" w:rsidRPr="00A12C85">
      <w:pPr>
        <w:spacing w:lineRule="auto" w:line="288" w:before="120"/>
        <w:jc w:val="both"/>
      </w:pPr>
      <w:r w:rsidRPr="00A12C85">
        <w:t>Dužnik će platiti vjerovniku smanjenu tražbinu (glavnicu) u iznosu do 90.834,75 kn u 7 (sedam) jednakih godišnjih obroka svaki u iznosu od 12.976,39 kn, dospijeća kako slijedi:</w:t>
      </w:r>
    </w:p>
    <w:p w:rsidRDefault="00F9093B" w:rsidP="00F9093B" w:rsidR="00F9093B" w:rsidRPr="00A12C85">
      <w:pPr>
        <w:spacing w:lineRule="auto" w:line="288" w:before="120"/>
        <w:jc w:val="both"/>
      </w:pPr>
      <w:r w:rsidRPr="00A12C85">
        <w:t>-</w:t>
      </w:r>
      <w:r w:rsidRPr="00A12C85">
        <w:tab/>
        <w:t xml:space="preserve">1. obrok: iznos od 12.976,39 kn dospijeća godinu dana od dana pravomoćnosti sudskoga rješenja kojim se dozvoljava sklapanje ove nagodbe, </w:t>
      </w:r>
    </w:p>
    <w:p w:rsidRDefault="00F9093B" w:rsidP="00F9093B" w:rsidR="00F9093B" w:rsidRPr="00A12C85">
      <w:pPr>
        <w:spacing w:lineRule="auto" w:line="288" w:before="120"/>
        <w:jc w:val="both"/>
      </w:pPr>
      <w:r w:rsidRPr="00A12C85">
        <w:t>-</w:t>
      </w:r>
      <w:r w:rsidRPr="00A12C85">
        <w:tab/>
        <w:t>2. obrok: iznos od 12.976,39 kn dospijeća na dan druge godine od dana pravomoćnosti sudskoga rješenja kojim se dozvoljava sklapanje ove nagodbe,</w:t>
      </w:r>
    </w:p>
    <w:p w:rsidRDefault="00F9093B" w:rsidP="00F9093B" w:rsidR="00F9093B" w:rsidRPr="00A12C85">
      <w:pPr>
        <w:spacing w:lineRule="auto" w:line="288" w:before="120"/>
        <w:jc w:val="both"/>
      </w:pPr>
      <w:r w:rsidRPr="00A12C85">
        <w:t>-</w:t>
      </w:r>
      <w:r w:rsidRPr="00A12C85">
        <w:tab/>
        <w:t>3. obrok: iznos od 12.976,39 kn dospijeća na dan treće godine od dana pravomoćnosti sudskoga rješenja kojim se dozvoljava sklapanje ove nagodbe,</w:t>
      </w:r>
    </w:p>
    <w:p w:rsidRDefault="00F9093B" w:rsidP="00F9093B" w:rsidR="00F9093B" w:rsidRPr="00A12C85">
      <w:pPr>
        <w:spacing w:lineRule="auto" w:line="288" w:before="120"/>
        <w:jc w:val="both"/>
      </w:pPr>
      <w:r w:rsidRPr="00A12C85">
        <w:t>-</w:t>
      </w:r>
      <w:r w:rsidRPr="00A12C85">
        <w:tab/>
        <w:t>4. obrok: iznos od 12.976,39 kn dospijeća na dan četvrte godine od dana pravomoćnosti sudskoga rješenja kojim se dozvoljava sklapanje ove nagodbe,</w:t>
      </w:r>
    </w:p>
    <w:p w:rsidRDefault="00F9093B" w:rsidP="00F9093B" w:rsidR="00F9093B" w:rsidRPr="00A12C85">
      <w:pPr>
        <w:spacing w:lineRule="auto" w:line="288" w:before="120"/>
        <w:jc w:val="both"/>
      </w:pPr>
      <w:r w:rsidRPr="00A12C85">
        <w:t>-</w:t>
      </w:r>
      <w:r w:rsidRPr="00A12C85">
        <w:tab/>
        <w:t>5. obrok: iznos od 12.976,39 kn dospijeća na dan pete godine od dana pravomoćnosti sudskoga rješenja kojim se dozvoljava sklapanje ove nagodbe,</w:t>
      </w:r>
    </w:p>
    <w:p w:rsidRDefault="00F9093B" w:rsidP="00F9093B" w:rsidR="00F9093B" w:rsidRPr="00A12C85">
      <w:pPr>
        <w:spacing w:lineRule="auto" w:line="288" w:before="120"/>
        <w:jc w:val="both"/>
      </w:pPr>
      <w:r w:rsidRPr="00A12C85">
        <w:t>-</w:t>
      </w:r>
      <w:r w:rsidRPr="00A12C85">
        <w:tab/>
        <w:t>6. obrok: iznos od 12.976,39 kn dospijeća na dan šeste godine od dana pravomoćnosti sudskoga rješenja kojim se dozvoljava sklapanje ove nagodbe,</w:t>
      </w:r>
    </w:p>
    <w:p w:rsidRDefault="00F9093B" w:rsidP="00F9093B" w:rsidR="00F9093B" w:rsidRPr="00A12C85">
      <w:pPr>
        <w:spacing w:lineRule="auto" w:line="288" w:before="120"/>
        <w:jc w:val="both"/>
      </w:pPr>
      <w:r w:rsidRPr="00A12C85">
        <w:t>-</w:t>
      </w:r>
      <w:r w:rsidRPr="00A12C85">
        <w:tab/>
        <w:t>7. obrok: iznos od 12.976,39 kn dospijeća na dan sedme godine od dana pravomoćnosti sudskoga rješenja kojim se dozvoljava sklapanje ove nagodbe.</w:t>
      </w:r>
    </w:p>
    <w:p w:rsidRDefault="00F9093B" w:rsidP="00F9093B" w:rsidR="00F9093B" w:rsidRPr="00A12C85">
      <w:pPr>
        <w:spacing w:lineRule="auto" w:line="288" w:before="120"/>
        <w:jc w:val="both"/>
      </w:pPr>
      <w:r w:rsidRPr="00A12C85">
        <w:t>Dužnik se obvezuje plaćati Vjerovniku mjesečno kamate na iznos smanjene tražbine (glavnice) u visini od 4,5% godišnje, najkasnije do 15. dan u mjesecu za prethodni mjesec, počevši od prvog dana mjeseca koji slijedi mjesecu u kojemu je pravomoćno postalo sudsko rješenje kojim se dozvoljava sklapanje ove nagodbe:</w:t>
      </w:r>
    </w:p>
    <w:p w:rsidRDefault="00F9093B" w:rsidP="00F9093B" w:rsidR="00F9093B" w:rsidRPr="00A12C85">
      <w:pPr>
        <w:numPr>
          <w:ilvl w:val="0"/>
          <w:numId w:val="39"/>
        </w:numPr>
        <w:spacing w:lineRule="auto" w:line="288" w:before="120"/>
        <w:jc w:val="both"/>
      </w:pPr>
      <w:r w:rsidRPr="00A12C85">
        <w:lastRenderedPageBreak/>
        <w:t>za period od prvog dana u mjesecu koji slijedi nakon mjeseca pravomoćnosti sudskog rješenja kojim se dozvoljava sklapanje ove nagodbe Dužnik će plaćati 15. dana u mjesecu za prethodni mjesec vjerovniku mjesečni iznos kamate od: 340,63 kn,</w:t>
      </w:r>
    </w:p>
    <w:p w:rsidRDefault="00F9093B" w:rsidP="00F9093B" w:rsidR="00F9093B" w:rsidRPr="00A12C85">
      <w:pPr>
        <w:numPr>
          <w:ilvl w:val="0"/>
          <w:numId w:val="39"/>
        </w:numPr>
        <w:spacing w:lineRule="auto" w:line="288" w:before="120"/>
        <w:jc w:val="both"/>
      </w:pPr>
      <w:r w:rsidRPr="00A12C85">
        <w:t>za period od prve godine pa do druge godine od dana pravomoćnosti sudskog rješenja kojim se dozvoljava sklapanje ove nagodbe Dužnik će plaćati 15. dana u mjesecu za prethodni mjesec vjerovniku mjesečni iznos kamate od: 291,97 kn,</w:t>
      </w:r>
    </w:p>
    <w:p w:rsidRDefault="00F9093B" w:rsidP="00F9093B" w:rsidR="00F9093B" w:rsidRPr="00A12C85">
      <w:pPr>
        <w:numPr>
          <w:ilvl w:val="0"/>
          <w:numId w:val="39"/>
        </w:numPr>
        <w:spacing w:lineRule="auto" w:line="288" w:before="120"/>
        <w:jc w:val="both"/>
      </w:pPr>
      <w:r w:rsidRPr="00A12C85">
        <w:t>za period od druge godine do treće godine od dana pravomoćnosti sudskog rješenja kojim se dozvoljava sklapanje ove nagodbe Dužnik će plaćati 15. dana u mjesecu za prethodni mjesec vjerovniku mjesečni iznos kamate od: 243,31 kn,</w:t>
      </w:r>
    </w:p>
    <w:p w:rsidRDefault="00F9093B" w:rsidP="00F9093B" w:rsidR="00F9093B" w:rsidRPr="00A12C85">
      <w:pPr>
        <w:numPr>
          <w:ilvl w:val="0"/>
          <w:numId w:val="39"/>
        </w:numPr>
        <w:spacing w:lineRule="auto" w:line="288" w:before="120"/>
        <w:jc w:val="both"/>
      </w:pPr>
      <w:r w:rsidRPr="00A12C85">
        <w:t>za period od treće godine do četvrte godine od dana pravomoćnosti sudskog rješenja kojim se dozvoljava sklapanje ove nagodbe Dužnik će plaćati 15. dana u mjesecu za prethodni mjesec vjerovniku mjesečni iznos kamate od: 194,65 kn,</w:t>
      </w:r>
    </w:p>
    <w:p w:rsidRDefault="00F9093B" w:rsidP="00F9093B" w:rsidR="00F9093B" w:rsidRPr="00A12C85">
      <w:pPr>
        <w:numPr>
          <w:ilvl w:val="0"/>
          <w:numId w:val="39"/>
        </w:numPr>
        <w:spacing w:lineRule="auto" w:line="288" w:before="120"/>
        <w:jc w:val="both"/>
      </w:pPr>
      <w:r w:rsidRPr="00A12C85">
        <w:t>za period od četvrte godine do pete godine od dana pravomoćnosti sudskog rješenja kojim se dozvoljava sklapanje ove nagodbe Dužnik će plaćati 15. dana u mjesecu za prethodni mjesec vjerovniku mjesečni iznos kamate od: 145,98 kn,</w:t>
      </w:r>
    </w:p>
    <w:p w:rsidRDefault="00F9093B" w:rsidP="00F9093B" w:rsidR="00F9093B" w:rsidRPr="00A12C85">
      <w:pPr>
        <w:numPr>
          <w:ilvl w:val="0"/>
          <w:numId w:val="39"/>
        </w:numPr>
        <w:spacing w:lineRule="auto" w:line="288" w:before="120"/>
        <w:jc w:val="both"/>
      </w:pPr>
      <w:r w:rsidRPr="00A12C85">
        <w:t>za period od pete godine pa do šeste godine od dana pravomoćnosti sudskog rješenja kojim se dozvoljava sklapanje ove nagodbe Dužnik će plaćati 15. dana u mjesecu za prethodni mjesec vjerovniku mjesečni iznos kamate od: 97,32 kn,</w:t>
      </w:r>
    </w:p>
    <w:p w:rsidRDefault="00F9093B" w:rsidP="00F9093B" w:rsidR="00F9093B" w:rsidRPr="00A12C85">
      <w:pPr>
        <w:numPr>
          <w:ilvl w:val="0"/>
          <w:numId w:val="39"/>
        </w:numPr>
        <w:spacing w:lineRule="auto" w:line="288" w:before="120"/>
        <w:jc w:val="both"/>
      </w:pPr>
      <w:r w:rsidRPr="00A12C85">
        <w:t>za period od šeste godine pa do sedme godine od dana pravomoćnosti sudskog rješenja kojim se dozvoljava sklapanje ove nagodbe Dužnik će plaćati 15. dana u mjesecu za prethodni mjesec vjerovniku mjesečni iznos kamate od: 48,66 kn.</w:t>
      </w:r>
    </w:p>
    <w:p w:rsidRDefault="00F9093B" w:rsidP="00F9093B" w:rsidR="00F9093B" w:rsidRPr="00A12C85">
      <w:pPr>
        <w:spacing w:lineRule="auto" w:line="288" w:before="120"/>
        <w:jc w:val="both"/>
      </w:pPr>
    </w:p>
    <w:p w:rsidRDefault="00F9093B" w:rsidP="00F9093B" w:rsidR="00F9093B" w:rsidRPr="00A12C85">
      <w:pPr>
        <w:spacing w:lineRule="auto" w:line="288" w:before="120"/>
        <w:jc w:val="both"/>
      </w:pPr>
      <w:r w:rsidRPr="00A12C85">
        <w:t xml:space="preserve">Vjerovniku: </w:t>
      </w:r>
      <w:r w:rsidRPr="00A12C85">
        <w:rPr>
          <w:b/>
        </w:rPr>
        <w:t>HRVATSKI CENTAR ZA NERAZORNA ISPITIVANJA</w:t>
      </w:r>
      <w:r w:rsidRPr="00A12C85">
        <w:t xml:space="preserve">, OIB: 43409143348, Zagreb, Ivana Lučića 1, utvrđena je tražbina u iznosu od 22.847,33 kn. Od kojeg iznosa tražbine glavnicu predstavlja iznos od 22.847,33 kn, a zateznu kamatu </w:t>
      </w:r>
      <w:r>
        <w:t>vjerovnik nije obračunao.</w:t>
      </w:r>
      <w:r w:rsidRPr="00A12C85">
        <w:t xml:space="preserve"> </w:t>
      </w:r>
    </w:p>
    <w:p w:rsidRDefault="00F9093B" w:rsidP="00F9093B" w:rsidR="00F9093B" w:rsidRPr="00A12C85">
      <w:pPr>
        <w:spacing w:lineRule="auto" w:line="288" w:before="120"/>
        <w:jc w:val="both"/>
      </w:pPr>
      <w:r w:rsidRPr="00A12C85">
        <w:t xml:space="preserve">Dužnik se obvezuje vjerovniku platiti smanjenu tražbinu (glavnicu) u iznosu od 22.847,33 kn, a iznos </w:t>
      </w:r>
      <w:r>
        <w:t xml:space="preserve">neobračunate zatezne kamate </w:t>
      </w:r>
      <w:r w:rsidRPr="00A12C85">
        <w:t>Vjerovnik otpušta Dužniku te izjavljuje da neće tražiti ispunjenje tog dijela tražbine, a sa kojim otpustom je Dužnik suglasan.</w:t>
      </w:r>
    </w:p>
    <w:p w:rsidRDefault="00F9093B" w:rsidP="00F9093B" w:rsidR="00F9093B" w:rsidRPr="00A12C85">
      <w:pPr>
        <w:spacing w:lineRule="auto" w:line="288" w:before="120"/>
        <w:jc w:val="both"/>
      </w:pPr>
      <w:r w:rsidRPr="00A12C85">
        <w:t>Dužnik će platiti vjerovniku smanjenu tražbinu (glavnicu) u iznosu do 22.847,33 kn u 7 (sedam) jednakih godišnjih obroka svaki u iznosu od 3.263,90 kn, dospijeća kako slijedi:</w:t>
      </w:r>
    </w:p>
    <w:p w:rsidRDefault="00F9093B" w:rsidP="00F9093B" w:rsidR="00F9093B" w:rsidRPr="00A12C85">
      <w:pPr>
        <w:spacing w:lineRule="auto" w:line="288" w:before="120"/>
        <w:jc w:val="both"/>
      </w:pPr>
      <w:r w:rsidRPr="00A12C85">
        <w:t>-</w:t>
      </w:r>
      <w:r w:rsidRPr="00A12C85">
        <w:tab/>
        <w:t xml:space="preserve">1. obrok: iznos od 3.263,90 kn dospijeća godinu dana od dana pravomoćnosti sudskoga rješenja kojim se dozvoljava sklapanje ove nagodbe, </w:t>
      </w:r>
    </w:p>
    <w:p w:rsidRDefault="00F9093B" w:rsidP="00F9093B" w:rsidR="00F9093B" w:rsidRPr="00A12C85">
      <w:pPr>
        <w:spacing w:lineRule="auto" w:line="288" w:before="120"/>
        <w:jc w:val="both"/>
      </w:pPr>
      <w:r w:rsidRPr="00A12C85">
        <w:t>-</w:t>
      </w:r>
      <w:r w:rsidRPr="00A12C85">
        <w:tab/>
        <w:t>2. obrok: iznos od 3.263,90 kn dospijeća na dan druge godine od dana pravomoćnosti sudskoga rješenja kojim se dozvoljava sklapanje ove nagodbe,</w:t>
      </w:r>
    </w:p>
    <w:p w:rsidRDefault="00F9093B" w:rsidP="00F9093B" w:rsidR="00F9093B" w:rsidRPr="00A12C85">
      <w:pPr>
        <w:spacing w:lineRule="auto" w:line="288" w:before="120"/>
        <w:jc w:val="both"/>
      </w:pPr>
      <w:r w:rsidRPr="00A12C85">
        <w:t>-</w:t>
      </w:r>
      <w:r w:rsidRPr="00A12C85">
        <w:tab/>
        <w:t>3. obrok: iznos od 3.263,90 kn dospijeća na dan treće godine od dana pravomoćnosti sudskoga rješenja kojim se dozvoljava sklapanje ove nagodbe,</w:t>
      </w:r>
    </w:p>
    <w:p w:rsidRDefault="00F9093B" w:rsidP="00F9093B" w:rsidR="00F9093B" w:rsidRPr="00A12C85">
      <w:pPr>
        <w:spacing w:lineRule="auto" w:line="288" w:before="120"/>
        <w:jc w:val="both"/>
      </w:pPr>
      <w:r w:rsidRPr="00A12C85">
        <w:lastRenderedPageBreak/>
        <w:t>-</w:t>
      </w:r>
      <w:r w:rsidRPr="00A12C85">
        <w:tab/>
        <w:t>4. obrok: iznos od 3.263,90 kn dospijeća na dan četvrte godine od dana pravomoćnosti sudskoga rješenja kojim se dozvoljava sklapanje ove nagodbe,</w:t>
      </w:r>
    </w:p>
    <w:p w:rsidRDefault="00F9093B" w:rsidP="00F9093B" w:rsidR="00F9093B" w:rsidRPr="00A12C85">
      <w:pPr>
        <w:spacing w:lineRule="auto" w:line="288" w:before="120"/>
        <w:jc w:val="both"/>
      </w:pPr>
      <w:r w:rsidRPr="00A12C85">
        <w:t>-</w:t>
      </w:r>
      <w:r w:rsidRPr="00A12C85">
        <w:tab/>
        <w:t>5. obrok: iznos od 3.263,90 kn dospijeća na dan pete godine od dana pravomoćnosti sudskoga rješenja kojim se dozvoljava sklapanje ove nagodbe,</w:t>
      </w:r>
    </w:p>
    <w:p w:rsidRDefault="00F9093B" w:rsidP="00F9093B" w:rsidR="00F9093B" w:rsidRPr="00A12C85">
      <w:pPr>
        <w:spacing w:lineRule="auto" w:line="288" w:before="120"/>
        <w:jc w:val="both"/>
      </w:pPr>
      <w:r w:rsidRPr="00A12C85">
        <w:t>-</w:t>
      </w:r>
      <w:r w:rsidRPr="00A12C85">
        <w:tab/>
        <w:t>6. obrok: iznos od 3.263,90 kn dospijeća na dan šeste godine od dana pravomoćnosti sudskoga rješenja kojim se dozvoljava sklapanje ove nagodbe,</w:t>
      </w:r>
    </w:p>
    <w:p w:rsidRDefault="00F9093B" w:rsidP="00F9093B" w:rsidR="00F9093B" w:rsidRPr="00A12C85">
      <w:pPr>
        <w:spacing w:lineRule="auto" w:line="288" w:before="120"/>
        <w:jc w:val="both"/>
      </w:pPr>
      <w:r w:rsidRPr="00A12C85">
        <w:t>-</w:t>
      </w:r>
      <w:r w:rsidRPr="00A12C85">
        <w:tab/>
        <w:t>7. obrok: iznos od 3.263,90 kn dospijeća na dan sedme godine od dana pravomoćnosti sudskoga rješenja kojim se dozvoljava sklapanje ove nagodbe.</w:t>
      </w:r>
    </w:p>
    <w:p w:rsidRDefault="00F9093B" w:rsidP="00F9093B" w:rsidR="00F9093B" w:rsidRPr="00A12C85">
      <w:pPr>
        <w:spacing w:lineRule="auto" w:line="288" w:before="120"/>
        <w:jc w:val="both"/>
      </w:pPr>
      <w:r w:rsidRPr="00A12C85">
        <w:t>Dužnik se obvezuje plaćati Vjerovniku mjesečno kamate na iznos smanjene tražbine (glavnice) u visini od 4,5% godišnje, najkasnije do 15. dan u mjesecu za prethodni mjesec, počevši od prvog dana mjeseca koji slijedi mjesecu u kojemu je pravomoćno postalo sudsko rješenje kojim se dozvoljava sklapanje ove nagodbe:</w:t>
      </w:r>
    </w:p>
    <w:p w:rsidRDefault="00F9093B" w:rsidP="00F9093B" w:rsidR="00F9093B" w:rsidRPr="00A12C85">
      <w:pPr>
        <w:numPr>
          <w:ilvl w:val="0"/>
          <w:numId w:val="39"/>
        </w:numPr>
        <w:spacing w:lineRule="auto" w:line="288" w:before="120"/>
        <w:jc w:val="both"/>
      </w:pPr>
      <w:r w:rsidRPr="00A12C85">
        <w:t>za period od prvog dana u mjesecu koji slijedi nakon mjeseca pravomoćnosti sudskog rješenja kojim se dozvoljava sklapanje ove nagodbe Dužnik će plaćati 15. dana u mjesecu za prethodni mjesec vjerovniku mjesečni iznos kamate od: 85,68 kn,</w:t>
      </w:r>
    </w:p>
    <w:p w:rsidRDefault="00F9093B" w:rsidP="00F9093B" w:rsidR="00F9093B" w:rsidRPr="00A12C85">
      <w:pPr>
        <w:numPr>
          <w:ilvl w:val="0"/>
          <w:numId w:val="39"/>
        </w:numPr>
        <w:spacing w:lineRule="auto" w:line="288" w:before="120"/>
        <w:jc w:val="both"/>
      </w:pPr>
      <w:r w:rsidRPr="00A12C85">
        <w:t>za period od prve godine pa do druge godine od dana pravomoćnosti sudskog rješenja kojim se dozvoljava sklapanje ove nagodbe Dužnik će plaćati 15. dana u mjesecu za prethodni mjesec vjerovniku mjesečni iznos kamate od: 73,44 kn,</w:t>
      </w:r>
    </w:p>
    <w:p w:rsidRDefault="00F9093B" w:rsidP="00F9093B" w:rsidR="00F9093B" w:rsidRPr="00A12C85">
      <w:pPr>
        <w:numPr>
          <w:ilvl w:val="0"/>
          <w:numId w:val="39"/>
        </w:numPr>
        <w:spacing w:lineRule="auto" w:line="288" w:before="120"/>
        <w:jc w:val="both"/>
      </w:pPr>
      <w:r w:rsidRPr="00A12C85">
        <w:t>za period od druge godine do treće godine od dana pravomoćnosti sudskog rješenja kojim se dozvoljava sklapanje ove nagodbe Dužnik će plaćati 15. dana u mjesecu za prethodni mjesec vjerovniku mjesečni iznos kamate od: 61,20 kn,</w:t>
      </w:r>
    </w:p>
    <w:p w:rsidRDefault="00F9093B" w:rsidP="00F9093B" w:rsidR="00F9093B" w:rsidRPr="00A12C85">
      <w:pPr>
        <w:numPr>
          <w:ilvl w:val="0"/>
          <w:numId w:val="39"/>
        </w:numPr>
        <w:spacing w:lineRule="auto" w:line="288" w:before="120"/>
        <w:jc w:val="both"/>
      </w:pPr>
      <w:r w:rsidRPr="00A12C85">
        <w:t>za period od treće godine do četvrte godine od dana pravomoćnosti sudskog rješenja kojim se dozvoljava sklapanje ove nagodbe Dužnik će plaćati 15. dana u mjesecu za prethodni mjesec vjerovniku mjesečni iznos kamate od: 48,96 kn,</w:t>
      </w:r>
    </w:p>
    <w:p w:rsidRDefault="00F9093B" w:rsidP="00F9093B" w:rsidR="00F9093B" w:rsidRPr="00A12C85">
      <w:pPr>
        <w:numPr>
          <w:ilvl w:val="0"/>
          <w:numId w:val="39"/>
        </w:numPr>
        <w:spacing w:lineRule="auto" w:line="288" w:before="120"/>
        <w:jc w:val="both"/>
      </w:pPr>
      <w:r w:rsidRPr="00A12C85">
        <w:t>za period od četvrte godine do pete godine od dana pravomoćnosti sudskog rješenja kojim se dozvoljava sklapanje ove nagodbe Dužnik će plaćati 15. dana u mjesecu za prethodni mjesec vjerovniku mjesečni iznos kamate od: 36,72 kn,</w:t>
      </w:r>
    </w:p>
    <w:p w:rsidRDefault="00F9093B" w:rsidP="00F9093B" w:rsidR="00F9093B" w:rsidRPr="00A12C85">
      <w:pPr>
        <w:numPr>
          <w:ilvl w:val="0"/>
          <w:numId w:val="39"/>
        </w:numPr>
        <w:spacing w:lineRule="auto" w:line="288" w:before="120"/>
        <w:jc w:val="both"/>
      </w:pPr>
      <w:r w:rsidRPr="00A12C85">
        <w:t>za period od pete godine pa do šeste godine od dana pravomoćnosti sudskog rješenja kojim se dozvoljava sklapanje ove nagodbe Dužnik će plaćati 15. dana u mjesecu za prethodni mjesec vjerovniku mjesečni iznos kamate od: 24,48 kn,</w:t>
      </w:r>
    </w:p>
    <w:p w:rsidRDefault="00F9093B" w:rsidP="00F9093B" w:rsidR="00F9093B" w:rsidRPr="00A12C85">
      <w:pPr>
        <w:numPr>
          <w:ilvl w:val="0"/>
          <w:numId w:val="39"/>
        </w:numPr>
        <w:spacing w:lineRule="auto" w:line="288" w:before="120"/>
        <w:jc w:val="both"/>
      </w:pPr>
      <w:r w:rsidRPr="00A12C85">
        <w:t>za period od šeste godine pa do sedme godine od dana pravomoćnosti sudskog rješenja kojim se dozvoljava sklapanje ove nagodbe Dužnik će plaćati 15. dana u mjesecu za prethodni mjesec vjerovniku mjesečni iznos kamate od: 12,24 kn.</w:t>
      </w:r>
    </w:p>
    <w:p w:rsidRDefault="00F9093B" w:rsidP="00F9093B" w:rsidR="00F9093B" w:rsidRPr="00A12C85">
      <w:pPr>
        <w:spacing w:lineRule="auto" w:line="288" w:before="120"/>
        <w:jc w:val="both"/>
      </w:pPr>
    </w:p>
    <w:p w:rsidRDefault="00F9093B" w:rsidP="00F9093B" w:rsidR="00F9093B" w:rsidRPr="00A12C85">
      <w:pPr>
        <w:spacing w:lineRule="auto" w:line="288" w:before="120"/>
        <w:jc w:val="both"/>
      </w:pPr>
      <w:r w:rsidRPr="00A12C85">
        <w:t xml:space="preserve">Vjerovniku: </w:t>
      </w:r>
      <w:r w:rsidRPr="00A12C85">
        <w:rPr>
          <w:b/>
        </w:rPr>
        <w:t>HRVATSKI REGISTAR BRODOVA</w:t>
      </w:r>
      <w:r w:rsidRPr="00A12C85">
        <w:t xml:space="preserve">, OIB: 04601923208, Split, Marasovićeva 67, utvrđena je tražbina u iznosu od 401.652,81 kn. Od kojeg iznosa tražbine </w:t>
      </w:r>
      <w:r w:rsidRPr="00A12C85">
        <w:lastRenderedPageBreak/>
        <w:t xml:space="preserve">glavnicu predstavlja iznos od 340.989,67 kn, a obračunatu zateznu kamatu iznos od 60.663,14 kn. </w:t>
      </w:r>
    </w:p>
    <w:p w:rsidRDefault="00F9093B" w:rsidP="00F9093B" w:rsidR="00F9093B" w:rsidRPr="00A12C85">
      <w:pPr>
        <w:spacing w:lineRule="auto" w:line="288" w:before="120"/>
        <w:jc w:val="both"/>
      </w:pPr>
      <w:r w:rsidRPr="00A12C85">
        <w:t>Dužnik se obvezuje vjerovniku platiti smanjenu tražbinu (glavnicu) u iznosu od 340.989,67 kn, a za ostatak iznos</w:t>
      </w:r>
      <w:r>
        <w:t>a</w:t>
      </w:r>
      <w:r w:rsidRPr="00A12C85">
        <w:t xml:space="preserve"> do utvrđene tražbine od 60.663,14 kn (kamate) vjerovnik otpušta Dužniku te izjavljuje da neće tražiti ispunjenje tog dijela tražbine, a sa kojim otpustom je Dužnik suglasan.</w:t>
      </w:r>
    </w:p>
    <w:p w:rsidRDefault="00F9093B" w:rsidP="00F9093B" w:rsidR="00F9093B" w:rsidRPr="00A12C85">
      <w:pPr>
        <w:spacing w:lineRule="auto" w:line="288" w:before="120"/>
        <w:jc w:val="both"/>
      </w:pPr>
      <w:r w:rsidRPr="00A12C85">
        <w:t>Dužnik će platiti vjerovniku smanjenu tražbinu (glavnicu) u iznosu do 340.989,67 kn u 7 (sedam) jednakih godišnjih obroka svaki u iznosu od 48.712,81 kn, dospijeća kako slijedi:</w:t>
      </w:r>
    </w:p>
    <w:p w:rsidRDefault="00F9093B" w:rsidP="00F9093B" w:rsidR="00F9093B" w:rsidRPr="00A12C85">
      <w:pPr>
        <w:spacing w:lineRule="auto" w:line="288" w:before="120"/>
        <w:ind w:hanging="141" w:left="567"/>
        <w:jc w:val="both"/>
      </w:pPr>
      <w:r w:rsidRPr="00A12C85">
        <w:t>-</w:t>
      </w:r>
      <w:r w:rsidRPr="00A12C85">
        <w:tab/>
        <w:t xml:space="preserve">1. obrok: iznos od 48.712,81 kn dospijeća godinu dana od dana pravomoćnosti sudskoga rješenja kojim se dozvoljava sklapanje ove nagodbe, </w:t>
      </w:r>
    </w:p>
    <w:p w:rsidRDefault="00F9093B" w:rsidP="00F9093B" w:rsidR="00F9093B" w:rsidRPr="00A12C85">
      <w:pPr>
        <w:spacing w:lineRule="auto" w:line="288" w:before="120"/>
        <w:ind w:hanging="141" w:left="567"/>
        <w:jc w:val="both"/>
      </w:pPr>
      <w:r w:rsidRPr="00A12C85">
        <w:t>-</w:t>
      </w:r>
      <w:r w:rsidRPr="00A12C85">
        <w:tab/>
        <w:t>2. obrok: iznos od 48.712,81 kn dospijeća na dan druge godine od dana pravomoćnosti sudskoga rješenja kojim se dozvoljava sklapanje ove nagodbe,</w:t>
      </w:r>
    </w:p>
    <w:p w:rsidRDefault="00F9093B" w:rsidP="00F9093B" w:rsidR="00F9093B" w:rsidRPr="00A12C85">
      <w:pPr>
        <w:spacing w:lineRule="auto" w:line="288" w:before="120"/>
        <w:ind w:hanging="141" w:left="567"/>
        <w:jc w:val="both"/>
      </w:pPr>
      <w:r w:rsidRPr="00A12C85">
        <w:t>-</w:t>
      </w:r>
      <w:r w:rsidRPr="00A12C85">
        <w:tab/>
        <w:t>3. obrok: iznos od 48.712,81 kn dospijeća na dan treće godine od dana pravomoćnosti sudskoga rješenja kojim se dozvoljava sklapanje ove nagodbe,</w:t>
      </w:r>
    </w:p>
    <w:p w:rsidRDefault="00F9093B" w:rsidP="00F9093B" w:rsidR="00F9093B" w:rsidRPr="00A12C85">
      <w:pPr>
        <w:spacing w:lineRule="auto" w:line="288" w:before="120"/>
        <w:ind w:hanging="141" w:left="567"/>
        <w:jc w:val="both"/>
      </w:pPr>
      <w:r w:rsidRPr="00A12C85">
        <w:t>-</w:t>
      </w:r>
      <w:r w:rsidRPr="00A12C85">
        <w:tab/>
        <w:t>4. obrok: iznos od 48.712,81 kn dospijeća na dan četvrte godine od dana pravomoćnosti sudskoga rješenja kojim se dozvoljava sklapanje ove nagodbe,</w:t>
      </w:r>
    </w:p>
    <w:p w:rsidRDefault="00F9093B" w:rsidP="00F9093B" w:rsidR="00F9093B" w:rsidRPr="00A12C85">
      <w:pPr>
        <w:spacing w:lineRule="auto" w:line="288" w:before="120"/>
        <w:ind w:hanging="141" w:left="567"/>
        <w:jc w:val="both"/>
      </w:pPr>
      <w:r w:rsidRPr="00A12C85">
        <w:t>-</w:t>
      </w:r>
      <w:r w:rsidRPr="00A12C85">
        <w:tab/>
        <w:t>5. obrok: iznos od 48.712,81 kn dospijeća na dan pete godine od dana pravomoćnosti sudskoga rješenja kojim se dozvoljava sklapanje ove nagodbe,</w:t>
      </w:r>
    </w:p>
    <w:p w:rsidRDefault="00F9093B" w:rsidP="00F9093B" w:rsidR="00F9093B" w:rsidRPr="00A12C85">
      <w:pPr>
        <w:spacing w:lineRule="auto" w:line="288" w:before="120"/>
        <w:ind w:hanging="141" w:left="567"/>
        <w:jc w:val="both"/>
      </w:pPr>
      <w:r w:rsidRPr="00A12C85">
        <w:t>-</w:t>
      </w:r>
      <w:r w:rsidRPr="00A12C85">
        <w:tab/>
        <w:t>6. obrok: iznos od 48.712,81 kn kn dospijeća na dan šeste godine od dana pravomoćnosti sudskoga rješenja kojim se dozvoljava sklapanje ove nagodbe,</w:t>
      </w:r>
    </w:p>
    <w:p w:rsidRDefault="00F9093B" w:rsidP="00F9093B" w:rsidR="00F9093B" w:rsidRPr="00A12C85">
      <w:pPr>
        <w:spacing w:lineRule="auto" w:line="288" w:before="120"/>
        <w:ind w:hanging="141" w:left="567"/>
        <w:jc w:val="both"/>
      </w:pPr>
      <w:r w:rsidRPr="00A12C85">
        <w:t>-</w:t>
      </w:r>
      <w:r w:rsidRPr="00A12C85">
        <w:tab/>
        <w:t>7. obrok: iznos od 48.712,81 kn dospijeća na dan sedme godine od dana pravomoćnosti sudskoga rješenja kojim se dozvoljava sklapanje ove nagodbe.</w:t>
      </w:r>
    </w:p>
    <w:p w:rsidRDefault="00F9093B" w:rsidP="00F9093B" w:rsidR="00F9093B" w:rsidRPr="00A12C85">
      <w:pPr>
        <w:spacing w:lineRule="auto" w:line="288" w:before="120"/>
        <w:jc w:val="both"/>
      </w:pPr>
      <w:r w:rsidRPr="00A12C85">
        <w:t>Dužnik se obvezuje plaćati Vjerovniku mjesečno kamate na iznos smanjene tražbine (glavnice) u visini od 4,5% godišnje, najkasnije do 15. dan u mjesecu za prethodni mjesec, počevši od prvog dana mjeseca koji slijedi mjesecu u kojemu je pravomoćno postalo sudsko rješenje kojim se dozvoljava sklapanje ove nagodbe:</w:t>
      </w:r>
    </w:p>
    <w:p w:rsidRDefault="00F9093B" w:rsidP="00F9093B" w:rsidR="00F9093B" w:rsidRPr="00A12C85">
      <w:pPr>
        <w:numPr>
          <w:ilvl w:val="0"/>
          <w:numId w:val="39"/>
        </w:numPr>
        <w:spacing w:lineRule="auto" w:line="288" w:before="120"/>
        <w:jc w:val="both"/>
      </w:pPr>
      <w:r w:rsidRPr="00A12C85">
        <w:t>za period od prvog dana u mjesecu koji slijedi nakon mjeseca pravomoćnosti sudskog rješenja kojim se dozvoljava sklapanje ove nagodbe Dužnik će plaćati 15. dana u mjesecu za prethodni mjesec vjerovniku mjesečni iznos kamate od: 1.278,71 kn,</w:t>
      </w:r>
    </w:p>
    <w:p w:rsidRDefault="00F9093B" w:rsidP="00F9093B" w:rsidR="00F9093B" w:rsidRPr="00A12C85">
      <w:pPr>
        <w:numPr>
          <w:ilvl w:val="0"/>
          <w:numId w:val="39"/>
        </w:numPr>
        <w:spacing w:lineRule="auto" w:line="288" w:before="120"/>
        <w:jc w:val="both"/>
      </w:pPr>
      <w:r w:rsidRPr="00A12C85">
        <w:t>za period od prve godine pa do druge godine od dana pravomoćnosti sudskog rješenja kojim se dozvoljava sklapanje ove nagodbe Dužnik će plaćati 15. dana u mjesecu za prethodni mjesec vjerovniku mjesečni iznos kamate od: 1.096,04 kn,</w:t>
      </w:r>
    </w:p>
    <w:p w:rsidRDefault="00F9093B" w:rsidP="00F9093B" w:rsidR="00F9093B" w:rsidRPr="00A12C85">
      <w:pPr>
        <w:numPr>
          <w:ilvl w:val="0"/>
          <w:numId w:val="39"/>
        </w:numPr>
        <w:spacing w:lineRule="auto" w:line="288" w:before="120"/>
        <w:jc w:val="both"/>
      </w:pPr>
      <w:r w:rsidRPr="00A12C85">
        <w:t>za period od druge godine do treće godine od dana pravomoćnosti sudskog rješenja kojim se dozvoljava sklapanje ove nagodbe Dužnik će plaćati 15. dana u mjesecu za prethodni mjesec vjerovniku mjesečni iznos kamate od: 913,37 kn,</w:t>
      </w:r>
    </w:p>
    <w:p w:rsidRDefault="00F9093B" w:rsidP="00F9093B" w:rsidR="00F9093B" w:rsidRPr="00A12C85">
      <w:pPr>
        <w:numPr>
          <w:ilvl w:val="0"/>
          <w:numId w:val="39"/>
        </w:numPr>
        <w:spacing w:lineRule="auto" w:line="288" w:before="120"/>
        <w:jc w:val="both"/>
      </w:pPr>
      <w:r w:rsidRPr="00A12C85">
        <w:lastRenderedPageBreak/>
        <w:t>za period od treće godine do četvrte godine od dana pravomoćnosti sudskog rješenja kojim se dozvoljava sklapanje ove nagodbe Dužnik će plaćati 15. dana u mjesecu za prethodni mjesec vjerovniku mjesečni iznos kamate od: 730,69 kn,</w:t>
      </w:r>
    </w:p>
    <w:p w:rsidRDefault="00F9093B" w:rsidP="00F9093B" w:rsidR="00F9093B" w:rsidRPr="00A12C85">
      <w:pPr>
        <w:numPr>
          <w:ilvl w:val="0"/>
          <w:numId w:val="39"/>
        </w:numPr>
        <w:spacing w:lineRule="auto" w:line="288" w:before="120"/>
        <w:jc w:val="both"/>
      </w:pPr>
      <w:r w:rsidRPr="00A12C85">
        <w:t>za period od četvrte godine do pete godine od dana pravomoćnosti sudskog rješenja kojim se dozvoljava sklapanje ove nagodbe Dužnik će plaćati 15. dana u mjesecu za prethodni mjesec vjerovniku mjesečni iznos kamate od: 548,02 kn,</w:t>
      </w:r>
    </w:p>
    <w:p w:rsidRDefault="00F9093B" w:rsidP="00F9093B" w:rsidR="00F9093B" w:rsidRPr="00A12C85">
      <w:pPr>
        <w:numPr>
          <w:ilvl w:val="0"/>
          <w:numId w:val="39"/>
        </w:numPr>
        <w:spacing w:lineRule="auto" w:line="288" w:before="120"/>
        <w:jc w:val="both"/>
      </w:pPr>
      <w:r w:rsidRPr="00A12C85">
        <w:t>za period od pete godine pa do šeste godine od dana pravomoćnosti sudskog rješenja kojim se dozvoljava sklapanje ove nagodbe Dužnik će plaćati 15. dana u mjesecu za prethodni mjesec vjerovniku mjesečni iznos kamate od: 365,35 kn,</w:t>
      </w:r>
    </w:p>
    <w:p w:rsidRDefault="00F9093B" w:rsidP="00F9093B" w:rsidR="00F9093B" w:rsidRPr="00A12C85">
      <w:pPr>
        <w:numPr>
          <w:ilvl w:val="0"/>
          <w:numId w:val="39"/>
        </w:numPr>
        <w:spacing w:lineRule="auto" w:line="288" w:before="120"/>
        <w:jc w:val="both"/>
      </w:pPr>
      <w:r w:rsidRPr="00A12C85">
        <w:t>za period od šeste godine pa do sedme godine od dana pravomoćnosti sudskog rješenja kojim se dozvoljava sklapanje ove nagodbe Dužnik će plaćati 15. dana u mjesecu za prethodni mjesec vjerovniku mjesečni iznos kamate od: 182,67 kn.</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HRVATSKI TELEKOM d.d.</w:t>
      </w:r>
      <w:r w:rsidRPr="00171E47">
        <w:t xml:space="preserve">, OIB: </w:t>
      </w:r>
      <w:r w:rsidRPr="00CA25EE">
        <w:rPr>
          <w:noProof/>
        </w:rPr>
        <w:t>81793146560</w:t>
      </w:r>
      <w:r w:rsidRPr="00171E47">
        <w:t xml:space="preserve">, </w:t>
      </w:r>
      <w:r w:rsidRPr="00CA25EE">
        <w:rPr>
          <w:noProof/>
        </w:rPr>
        <w:t>Zagreb</w:t>
      </w:r>
      <w:r w:rsidRPr="00171E47">
        <w:t xml:space="preserve">, </w:t>
      </w:r>
      <w:r w:rsidRPr="00CA25EE">
        <w:rPr>
          <w:noProof/>
        </w:rPr>
        <w:t>R. Frangeša Mihanovića 9</w:t>
      </w:r>
      <w:r w:rsidRPr="00171E47">
        <w:t xml:space="preserve">, utvrđena je tražbina u iznosu od </w:t>
      </w:r>
      <w:r w:rsidRPr="00CA25EE">
        <w:rPr>
          <w:noProof/>
        </w:rPr>
        <w:t>38.121,92 kn</w:t>
      </w:r>
      <w:r w:rsidRPr="00171E47">
        <w:t xml:space="preserve">. Dužnik obvezuje platiti vjerovniku smanjenu tražbinu u iznosu od </w:t>
      </w:r>
      <w:r w:rsidRPr="00CA25EE">
        <w:rPr>
          <w:noProof/>
        </w:rPr>
        <w:t>11.436,58 kn</w:t>
      </w:r>
      <w:r w:rsidRPr="00171E47">
        <w:t xml:space="preserve">, uvećano za godišnju kamatnu stopu od 4,5% u tri jednaka godišnja obroka svaki u iznosu od </w:t>
      </w:r>
      <w:r w:rsidRPr="00CA25EE">
        <w:rPr>
          <w:noProof/>
        </w:rPr>
        <w:t>3.812,19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3.812,19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11.436,58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3.812,19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7.624,38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3.812,19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3.812,19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26.685,34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A12C85">
      <w:pPr>
        <w:spacing w:lineRule="auto" w:line="288" w:before="480"/>
        <w:jc w:val="both"/>
      </w:pPr>
      <w:r w:rsidRPr="00A12C85">
        <w:t xml:space="preserve">Vjerovniku: </w:t>
      </w:r>
      <w:r w:rsidRPr="00A12C85">
        <w:rPr>
          <w:b/>
          <w:noProof/>
        </w:rPr>
        <w:t>HRVATSKI ZAVOD ZA JAVNO ZDRAVSTVO</w:t>
      </w:r>
      <w:r w:rsidRPr="00A12C85">
        <w:t xml:space="preserve">, OIB: </w:t>
      </w:r>
      <w:r w:rsidRPr="00A12C85">
        <w:rPr>
          <w:noProof/>
        </w:rPr>
        <w:t>75297532041</w:t>
      </w:r>
      <w:r w:rsidRPr="00A12C85">
        <w:t xml:space="preserve">, </w:t>
      </w:r>
      <w:r w:rsidRPr="00A12C85">
        <w:rPr>
          <w:noProof/>
        </w:rPr>
        <w:t>Zagreb</w:t>
      </w:r>
      <w:r w:rsidRPr="00A12C85">
        <w:t xml:space="preserve">, </w:t>
      </w:r>
      <w:r w:rsidRPr="00A12C85">
        <w:rPr>
          <w:noProof/>
        </w:rPr>
        <w:t>Rockefellerova 7</w:t>
      </w:r>
      <w:r w:rsidRPr="00A12C85">
        <w:t xml:space="preserve">, utvrđena je tražbina u iznosu od </w:t>
      </w:r>
      <w:r w:rsidRPr="00A12C85">
        <w:rPr>
          <w:noProof/>
        </w:rPr>
        <w:t>2.794,18 kn</w:t>
      </w:r>
      <w:r w:rsidRPr="00A12C85">
        <w:t xml:space="preserve">. Od kojeg iznosa tražbine glavnicu predstavlja iznos od </w:t>
      </w:r>
      <w:r w:rsidRPr="00A12C85">
        <w:rPr>
          <w:noProof/>
        </w:rPr>
        <w:t>2.408,00 kn</w:t>
      </w:r>
      <w:r w:rsidRPr="00A12C85">
        <w:t xml:space="preserve">, a obračunatu zateznu kamatu iznos od </w:t>
      </w:r>
      <w:r w:rsidRPr="00A12C85">
        <w:rPr>
          <w:noProof/>
        </w:rPr>
        <w:t>386,18 kn</w:t>
      </w:r>
      <w:r w:rsidRPr="00A12C85">
        <w:t xml:space="preserve">. </w:t>
      </w:r>
    </w:p>
    <w:p w:rsidRDefault="00F9093B" w:rsidP="00F9093B" w:rsidR="00F9093B" w:rsidRPr="00A12C85">
      <w:pPr>
        <w:spacing w:lineRule="auto" w:line="288" w:before="120"/>
        <w:ind w:left="284"/>
        <w:jc w:val="both"/>
      </w:pPr>
      <w:r w:rsidRPr="00A12C85">
        <w:lastRenderedPageBreak/>
        <w:t xml:space="preserve">Dužnik se obvezuje vjerovniku platiti smanjenu tražbinu (glavnicu) u iznosu od </w:t>
      </w:r>
      <w:r w:rsidRPr="00A12C85">
        <w:rPr>
          <w:noProof/>
        </w:rPr>
        <w:t>2.408,00 kn</w:t>
      </w:r>
      <w:r w:rsidRPr="00A12C85">
        <w:t xml:space="preserve">, a za ostatak iznos do utvrđene tražbine od </w:t>
      </w:r>
      <w:r w:rsidRPr="00A12C85">
        <w:rPr>
          <w:noProof/>
        </w:rPr>
        <w:t>386,18 kn</w:t>
      </w:r>
      <w:r w:rsidRPr="00A12C85">
        <w:t xml:space="preserve"> (kamate) vjerovnik otpušta Dužniku te izjavljuje da neće tražiti ispunjenje tog dijela tražbine, a sa kojim otpustom je Dužnik suglasan.</w:t>
      </w:r>
    </w:p>
    <w:p w:rsidRDefault="00F9093B" w:rsidP="00F9093B" w:rsidR="00F9093B" w:rsidRPr="00A12C85">
      <w:pPr>
        <w:spacing w:lineRule="auto" w:line="288" w:before="120"/>
        <w:ind w:left="284"/>
        <w:jc w:val="both"/>
      </w:pPr>
      <w:r w:rsidRPr="00A12C85">
        <w:t xml:space="preserve">Dužnik će platiti vjerovniku smanjenu tražbinu (glavnicu) u iznosu do </w:t>
      </w:r>
      <w:r w:rsidRPr="00A12C85">
        <w:rPr>
          <w:noProof/>
        </w:rPr>
        <w:t>2.408,00 kn</w:t>
      </w:r>
      <w:r w:rsidRPr="00A12C85">
        <w:t xml:space="preserve"> u 7 (sedam) jednakih godišnjih obroka svaki u iznosu od </w:t>
      </w:r>
      <w:r w:rsidRPr="00A12C85">
        <w:rPr>
          <w:noProof/>
        </w:rPr>
        <w:t>344,00 kn</w:t>
      </w:r>
      <w:r w:rsidRPr="00A12C85">
        <w:t>, dospijeća kako slijedi:</w:t>
      </w:r>
    </w:p>
    <w:p w:rsidRDefault="00F9093B" w:rsidP="00F9093B" w:rsidR="00F9093B" w:rsidRPr="00A12C85">
      <w:pPr>
        <w:tabs>
          <w:tab w:pos="851" w:val="left"/>
        </w:tabs>
        <w:spacing w:lineRule="auto" w:line="288" w:before="120"/>
        <w:ind w:hanging="284" w:left="851"/>
        <w:jc w:val="both"/>
      </w:pPr>
      <w:r w:rsidRPr="00A12C85">
        <w:t>-</w:t>
      </w:r>
      <w:r w:rsidRPr="00A12C85">
        <w:tab/>
        <w:t xml:space="preserve">1. obrok: iznos od </w:t>
      </w:r>
      <w:r w:rsidRPr="00A12C85">
        <w:rPr>
          <w:noProof/>
        </w:rPr>
        <w:t>344,00 kn</w:t>
      </w:r>
      <w:r w:rsidRPr="00A12C85">
        <w:t xml:space="preserve"> dospijeća godinu dana od dana pravomoćnosti sudskoga rješenja kojim se dozvoljava sklapanje ove nagodbe, </w:t>
      </w:r>
    </w:p>
    <w:p w:rsidRDefault="00F9093B" w:rsidP="00F9093B" w:rsidR="00F9093B" w:rsidRPr="00A12C85">
      <w:pPr>
        <w:tabs>
          <w:tab w:pos="851" w:val="left"/>
        </w:tabs>
        <w:spacing w:lineRule="auto" w:line="288" w:before="120"/>
        <w:ind w:hanging="284" w:left="851"/>
        <w:jc w:val="both"/>
      </w:pPr>
      <w:r w:rsidRPr="00A12C85">
        <w:t>-</w:t>
      </w:r>
      <w:r w:rsidRPr="00A12C85">
        <w:tab/>
        <w:t xml:space="preserve">2. obrok: iznos od </w:t>
      </w:r>
      <w:r w:rsidRPr="00A12C85">
        <w:rPr>
          <w:noProof/>
        </w:rPr>
        <w:t xml:space="preserve">344,00 kn </w:t>
      </w:r>
      <w:r w:rsidRPr="00A12C85">
        <w:t>dospijeća na dan druge godine od dana pravomoćnosti sudskoga rješenja kojim se dozvoljava sklapanje ove nagodbe,</w:t>
      </w:r>
    </w:p>
    <w:p w:rsidRDefault="00F9093B" w:rsidP="00F9093B" w:rsidR="00F9093B" w:rsidRPr="00A12C85">
      <w:pPr>
        <w:tabs>
          <w:tab w:pos="851" w:val="left"/>
        </w:tabs>
        <w:spacing w:lineRule="auto" w:line="288" w:before="120"/>
        <w:ind w:hanging="284" w:left="851"/>
        <w:jc w:val="both"/>
      </w:pPr>
      <w:r w:rsidRPr="00A12C85">
        <w:t>-</w:t>
      </w:r>
      <w:r w:rsidRPr="00A12C85">
        <w:tab/>
        <w:t xml:space="preserve">3. obrok: iznos od </w:t>
      </w:r>
      <w:r w:rsidRPr="00A12C85">
        <w:rPr>
          <w:noProof/>
        </w:rPr>
        <w:t xml:space="preserve">344,00 kn </w:t>
      </w:r>
      <w:r w:rsidRPr="00A12C85">
        <w:t>dospijeća na dan treće godine od dana pravomoćnosti sudskoga rješenja kojim se dozvoljava sklapanje ove nagodbe,</w:t>
      </w:r>
    </w:p>
    <w:p w:rsidRDefault="00F9093B" w:rsidP="00F9093B" w:rsidR="00F9093B" w:rsidRPr="00A12C85">
      <w:pPr>
        <w:tabs>
          <w:tab w:pos="851" w:val="left"/>
        </w:tabs>
        <w:spacing w:lineRule="auto" w:line="288" w:before="120"/>
        <w:ind w:hanging="284" w:left="851"/>
        <w:jc w:val="both"/>
      </w:pPr>
      <w:r w:rsidRPr="00A12C85">
        <w:t>-</w:t>
      </w:r>
      <w:r w:rsidRPr="00A12C85">
        <w:tab/>
        <w:t xml:space="preserve">4. obrok: iznos od </w:t>
      </w:r>
      <w:r w:rsidRPr="00A12C85">
        <w:rPr>
          <w:noProof/>
        </w:rPr>
        <w:t xml:space="preserve">344,00 kn </w:t>
      </w:r>
      <w:r w:rsidRPr="00A12C85">
        <w:t>dospijeća na dan četvrte godine od dana pravomoćnosti sudskoga rješenja kojim se dozvoljava sklapanje ove nagodbe,</w:t>
      </w:r>
    </w:p>
    <w:p w:rsidRDefault="00F9093B" w:rsidP="00F9093B" w:rsidR="00F9093B" w:rsidRPr="00A12C85">
      <w:pPr>
        <w:tabs>
          <w:tab w:pos="851" w:val="left"/>
        </w:tabs>
        <w:spacing w:lineRule="auto" w:line="288" w:before="120"/>
        <w:ind w:hanging="284" w:left="851"/>
        <w:jc w:val="both"/>
      </w:pPr>
      <w:r w:rsidRPr="00A12C85">
        <w:t>-</w:t>
      </w:r>
      <w:r w:rsidRPr="00A12C85">
        <w:tab/>
        <w:t xml:space="preserve">5. obrok: iznos od </w:t>
      </w:r>
      <w:r w:rsidRPr="00A12C85">
        <w:rPr>
          <w:noProof/>
        </w:rPr>
        <w:t xml:space="preserve">344,00 kn </w:t>
      </w:r>
      <w:r w:rsidRPr="00A12C85">
        <w:t>dospijeća na dan pete godine od dana pravomoćnosti sudskoga rješenja kojim se dozvoljava sklapanje ove nagodbe,</w:t>
      </w:r>
    </w:p>
    <w:p w:rsidRDefault="00F9093B" w:rsidP="00F9093B" w:rsidR="00F9093B" w:rsidRPr="00A12C85">
      <w:pPr>
        <w:tabs>
          <w:tab w:pos="851" w:val="left"/>
        </w:tabs>
        <w:spacing w:lineRule="auto" w:line="288" w:before="120"/>
        <w:ind w:hanging="284" w:left="851"/>
        <w:jc w:val="both"/>
      </w:pPr>
      <w:r w:rsidRPr="00A12C85">
        <w:t>-</w:t>
      </w:r>
      <w:r w:rsidRPr="00A12C85">
        <w:tab/>
        <w:t xml:space="preserve">6. obrok: iznos od </w:t>
      </w:r>
      <w:r w:rsidRPr="00A12C85">
        <w:rPr>
          <w:noProof/>
        </w:rPr>
        <w:t>344,00 kn kn</w:t>
      </w:r>
      <w:r w:rsidRPr="00A12C85">
        <w:t xml:space="preserve"> dospijeća na dan šeste godine od dana pravomoćnosti sudskoga rješenja kojim se dozvoljava sklapanje ove nagodbe,</w:t>
      </w:r>
    </w:p>
    <w:p w:rsidRDefault="00F9093B" w:rsidP="00F9093B" w:rsidR="00F9093B" w:rsidRPr="00A12C85">
      <w:pPr>
        <w:tabs>
          <w:tab w:pos="851" w:val="left"/>
        </w:tabs>
        <w:spacing w:lineRule="auto" w:line="288" w:before="120"/>
        <w:ind w:hanging="284" w:left="851"/>
        <w:jc w:val="both"/>
      </w:pPr>
      <w:r w:rsidRPr="00A12C85">
        <w:t>-</w:t>
      </w:r>
      <w:r w:rsidRPr="00A12C85">
        <w:tab/>
        <w:t xml:space="preserve">7. obrok: iznos od </w:t>
      </w:r>
      <w:r w:rsidRPr="00A12C85">
        <w:rPr>
          <w:noProof/>
        </w:rPr>
        <w:t>344,00 kn</w:t>
      </w:r>
      <w:r w:rsidRPr="00A12C85">
        <w:t xml:space="preserve"> dospijeća na dan sedme godine od dana pravomoćnosti sudskoga rješenja kojim se dozvoljava sklapanje ove nagodbe.</w:t>
      </w:r>
    </w:p>
    <w:p w:rsidRDefault="00F9093B" w:rsidP="00F9093B" w:rsidR="00F9093B" w:rsidRPr="00A12C85">
      <w:pPr>
        <w:spacing w:lineRule="auto" w:line="288" w:before="240"/>
        <w:ind w:left="284"/>
        <w:jc w:val="both"/>
      </w:pPr>
      <w:r w:rsidRPr="00A12C85">
        <w:t>Dužnik se obvezuje plaćati Vjerovniku mjesečno kamate na iznos smanjene tražbine (glavnice) u visini od 4,5% godišnje, najkasnije do 15. dan u mjesecu za prethodni mjesec, počevši od prvog dana mjeseca koji slijedi mjesecu u kojemu je pravomoćno postalo sudsko rješenje kojim se dozvoljava sklapanje ove nagodbe:</w:t>
      </w:r>
    </w:p>
    <w:p w:rsidRDefault="00F9093B" w:rsidP="00F9093B" w:rsidR="00F9093B" w:rsidRPr="00A12C85">
      <w:pPr>
        <w:numPr>
          <w:ilvl w:val="0"/>
          <w:numId w:val="39"/>
        </w:numPr>
        <w:spacing w:lineRule="auto" w:line="288" w:before="120"/>
        <w:ind w:hanging="357" w:left="993"/>
        <w:jc w:val="both"/>
      </w:pPr>
      <w:r w:rsidRPr="00A12C85">
        <w:t xml:space="preserve">za period od prvog dana u mjesecu koji slijedi nakon mjeseca pravomoćnosti sudskog rješenja kojim se dozvoljava sklapanje ove nagodbe Dužnik će plaćati 15. dana u mjesecu za prethodni mjesec vjerovniku mjesečni iznos kamate od: </w:t>
      </w:r>
      <w:r w:rsidRPr="00A12C85">
        <w:rPr>
          <w:noProof/>
        </w:rPr>
        <w:t>9,03 kn</w:t>
      </w:r>
      <w:r w:rsidRPr="00A12C85">
        <w:t>,</w:t>
      </w:r>
    </w:p>
    <w:p w:rsidRDefault="00F9093B" w:rsidP="00F9093B" w:rsidR="00F9093B" w:rsidRPr="00A12C85">
      <w:pPr>
        <w:numPr>
          <w:ilvl w:val="0"/>
          <w:numId w:val="39"/>
        </w:numPr>
        <w:spacing w:lineRule="auto" w:line="288" w:before="120"/>
        <w:ind w:hanging="357" w:left="993"/>
        <w:jc w:val="both"/>
      </w:pPr>
      <w:r w:rsidRPr="00A12C85">
        <w:t xml:space="preserve">za period od prve godine pa do druge godine od dana pravomoćnosti sudskog rješenja kojim se dozvoljava sklapanje ove nagodbe Dužnik će plaćati 15. dana u mjesecu za prethodni mjesec vjerovniku mjesečni iznos kamate od: </w:t>
      </w:r>
      <w:r w:rsidRPr="00A12C85">
        <w:rPr>
          <w:noProof/>
        </w:rPr>
        <w:t>7,74 kn</w:t>
      </w:r>
      <w:r w:rsidRPr="00A12C85">
        <w:t>,</w:t>
      </w:r>
    </w:p>
    <w:p w:rsidRDefault="00F9093B" w:rsidP="00F9093B" w:rsidR="00F9093B" w:rsidRPr="00A12C85">
      <w:pPr>
        <w:numPr>
          <w:ilvl w:val="0"/>
          <w:numId w:val="39"/>
        </w:numPr>
        <w:spacing w:lineRule="auto" w:line="288" w:before="120"/>
        <w:ind w:hanging="357" w:left="993"/>
        <w:jc w:val="both"/>
      </w:pPr>
      <w:r w:rsidRPr="00A12C85">
        <w:t xml:space="preserve">za period od druge godine do treće godine od dana pravomoćnosti sudskog rješenja kojim se dozvoljava sklapanje ove nagodbe Dužnik će plaćati 15. dana u mjesecu za prethodni mjesec vjerovniku mjesečni iznos kamate od: </w:t>
      </w:r>
      <w:r w:rsidRPr="00A12C85">
        <w:rPr>
          <w:noProof/>
        </w:rPr>
        <w:t>6,45 kn</w:t>
      </w:r>
      <w:r w:rsidRPr="00A12C85">
        <w:t>,</w:t>
      </w:r>
    </w:p>
    <w:p w:rsidRDefault="00F9093B" w:rsidP="00F9093B" w:rsidR="00F9093B" w:rsidRPr="00A12C85">
      <w:pPr>
        <w:numPr>
          <w:ilvl w:val="0"/>
          <w:numId w:val="39"/>
        </w:numPr>
        <w:spacing w:lineRule="auto" w:line="288" w:before="120"/>
        <w:ind w:hanging="357" w:left="993"/>
        <w:jc w:val="both"/>
      </w:pPr>
      <w:r w:rsidRPr="00A12C85">
        <w:t xml:space="preserve">za period od treće godine do četvrte godine od dana pravomoćnosti sudskog rješenja kojim se dozvoljava sklapanje ove nagodbe Dužnik će plaćati 15. dana u mjesecu za prethodni mjesec vjerovniku mjesečni iznos kamate od: </w:t>
      </w:r>
      <w:r w:rsidRPr="00A12C85">
        <w:rPr>
          <w:noProof/>
        </w:rPr>
        <w:t>5,16 kn</w:t>
      </w:r>
      <w:r w:rsidRPr="00A12C85">
        <w:t>,</w:t>
      </w:r>
    </w:p>
    <w:p w:rsidRDefault="00F9093B" w:rsidP="00F9093B" w:rsidR="00F9093B" w:rsidRPr="00A12C85">
      <w:pPr>
        <w:numPr>
          <w:ilvl w:val="0"/>
          <w:numId w:val="39"/>
        </w:numPr>
        <w:spacing w:lineRule="auto" w:line="288" w:before="120"/>
        <w:ind w:hanging="357" w:left="993"/>
        <w:jc w:val="both"/>
      </w:pPr>
      <w:r w:rsidRPr="00A12C85">
        <w:lastRenderedPageBreak/>
        <w:t xml:space="preserve">za period od četvrte godine do pete godine od dana pravomoćnosti sudskog rješenja kojim se dozvoljava sklapanje ove nagodbe Dužnik će plaćati 15. dana u mjesecu za prethodni mjesec vjerovniku mjesečni iznos kamate od: </w:t>
      </w:r>
      <w:r w:rsidRPr="00A12C85">
        <w:rPr>
          <w:noProof/>
        </w:rPr>
        <w:t>3,87 kn</w:t>
      </w:r>
      <w:r w:rsidRPr="00A12C85">
        <w:t>,</w:t>
      </w:r>
    </w:p>
    <w:p w:rsidRDefault="00F9093B" w:rsidP="00F9093B" w:rsidR="00F9093B">
      <w:pPr>
        <w:numPr>
          <w:ilvl w:val="0"/>
          <w:numId w:val="39"/>
        </w:numPr>
        <w:spacing w:lineRule="auto" w:line="288" w:before="120"/>
        <w:ind w:hanging="357" w:left="993"/>
        <w:jc w:val="both"/>
      </w:pPr>
      <w:r w:rsidRPr="00A12C85">
        <w:t xml:space="preserve">za period od pete godine pa do šeste godine od dana pravomoćnosti sudskog rješenja kojim se dozvoljava sklapanje ove nagodbe Dužnik će plaćati 15. dana u mjesecu za prethodni mjesec vjerovniku mjesečni iznos kamate od: </w:t>
      </w:r>
      <w:r w:rsidRPr="00A12C85">
        <w:rPr>
          <w:noProof/>
        </w:rPr>
        <w:t>2,58 kn</w:t>
      </w:r>
      <w:r w:rsidRPr="00A12C85">
        <w:t>,</w:t>
      </w:r>
    </w:p>
    <w:p w:rsidRDefault="00F9093B" w:rsidP="00F9093B" w:rsidR="00F9093B" w:rsidRPr="00A12C85">
      <w:pPr>
        <w:numPr>
          <w:ilvl w:val="0"/>
          <w:numId w:val="39"/>
        </w:numPr>
        <w:spacing w:lineRule="auto" w:line="288" w:before="120"/>
        <w:ind w:hanging="357" w:left="993"/>
        <w:jc w:val="both"/>
      </w:pPr>
      <w:r w:rsidRPr="00A12C85">
        <w:t xml:space="preserve">za period od šeste godine pa do sedme godine od dana pravomoćnosti sudskog rješenja kojim se dozvoljava sklapanje ove nagodbe Dužnik će plaćati 15. dana u mjesecu za prethodni mjesec vjerovniku mjesečni iznos kamate od: </w:t>
      </w:r>
      <w:r w:rsidRPr="00A12C85">
        <w:rPr>
          <w:noProof/>
        </w:rPr>
        <w:t>1,29 kn</w:t>
      </w:r>
      <w:r w:rsidRPr="00A12C85">
        <w:t>.</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ICC SERVIS TRGOVINA d.o.o.</w:t>
      </w:r>
      <w:r w:rsidRPr="00171E47">
        <w:t xml:space="preserve">, OIB: </w:t>
      </w:r>
      <w:r w:rsidRPr="00CA25EE">
        <w:rPr>
          <w:noProof/>
        </w:rPr>
        <w:t>38857326722</w:t>
      </w:r>
      <w:r w:rsidRPr="00171E47">
        <w:t xml:space="preserve">, </w:t>
      </w:r>
      <w:r w:rsidRPr="00CA25EE">
        <w:rPr>
          <w:noProof/>
        </w:rPr>
        <w:t>Karlovac</w:t>
      </w:r>
      <w:r w:rsidRPr="00171E47">
        <w:t xml:space="preserve">, </w:t>
      </w:r>
      <w:r w:rsidRPr="00CA25EE">
        <w:rPr>
          <w:noProof/>
        </w:rPr>
        <w:t>Orlovačka 65</w:t>
      </w:r>
      <w:r w:rsidRPr="00171E47">
        <w:t xml:space="preserve">, utvrđena je tražbina u iznosu od </w:t>
      </w:r>
      <w:r w:rsidRPr="00CA25EE">
        <w:rPr>
          <w:noProof/>
        </w:rPr>
        <w:t>363,00 kn</w:t>
      </w:r>
      <w:r w:rsidRPr="00171E47">
        <w:t xml:space="preserve">. Dužnik obvezuje platiti vjerovniku smanjenu tražbinu u iznosu od </w:t>
      </w:r>
      <w:r w:rsidRPr="00CA25EE">
        <w:rPr>
          <w:noProof/>
        </w:rPr>
        <w:t>108,90 kn</w:t>
      </w:r>
      <w:r w:rsidRPr="00171E47">
        <w:t xml:space="preserve">, uvećano za godišnju kamatnu stopu od 4,5% u tri jednaka godišnja obroka svaki u iznosu od </w:t>
      </w:r>
      <w:r w:rsidRPr="00CA25EE">
        <w:rPr>
          <w:noProof/>
        </w:rPr>
        <w:t>36,30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36,30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108,90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36,30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72,60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36,30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36,30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254,10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IGNESCO d.o.o.</w:t>
      </w:r>
      <w:r w:rsidRPr="00171E47">
        <w:t xml:space="preserve">, OIB: </w:t>
      </w:r>
      <w:r w:rsidRPr="00CA25EE">
        <w:rPr>
          <w:noProof/>
        </w:rPr>
        <w:t>55421389662</w:t>
      </w:r>
      <w:r w:rsidRPr="00171E47">
        <w:t xml:space="preserve">, </w:t>
      </w:r>
      <w:r w:rsidRPr="00CA25EE">
        <w:rPr>
          <w:noProof/>
        </w:rPr>
        <w:t>Ozalj</w:t>
      </w:r>
      <w:r w:rsidRPr="00171E47">
        <w:t xml:space="preserve">, </w:t>
      </w:r>
      <w:r w:rsidRPr="00CA25EE">
        <w:rPr>
          <w:noProof/>
        </w:rPr>
        <w:t>Ferenci 24</w:t>
      </w:r>
      <w:r w:rsidRPr="00171E47">
        <w:t xml:space="preserve">, utvrđena je tražbina u iznosu od </w:t>
      </w:r>
      <w:r w:rsidRPr="00CA25EE">
        <w:rPr>
          <w:noProof/>
        </w:rPr>
        <w:t>9.036,29 kn</w:t>
      </w:r>
      <w:r w:rsidRPr="00171E47">
        <w:t xml:space="preserve">. Dužnik obvezuje platiti vjerovniku smanjenu tražbinu u iznosu od </w:t>
      </w:r>
      <w:r w:rsidRPr="00CA25EE">
        <w:rPr>
          <w:noProof/>
        </w:rPr>
        <w:t>2.710,89 kn</w:t>
      </w:r>
      <w:r w:rsidRPr="00171E47">
        <w:t xml:space="preserve">, uvećano za godišnju kamatnu stopu od 4,5% u tri jednaka godišnja obroka svaki u iznosu od </w:t>
      </w:r>
      <w:r w:rsidRPr="00CA25EE">
        <w:rPr>
          <w:noProof/>
        </w:rPr>
        <w:t>903,63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903,63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2.710,89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lastRenderedPageBreak/>
        <w:t xml:space="preserve">2. obrok u iznosu od </w:t>
      </w:r>
      <w:r w:rsidRPr="00CA25EE">
        <w:rPr>
          <w:rFonts w:hAnsi="Times New Roman" w:ascii="Times New Roman"/>
          <w:noProof/>
          <w:sz w:val="24"/>
          <w:szCs w:val="24"/>
        </w:rPr>
        <w:t>903,63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1.807,26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903,63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903,63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6.325,40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9D7393">
        <w:rPr>
          <w:b/>
        </w:rPr>
        <w:t>I</w:t>
      </w:r>
      <w:r w:rsidRPr="00CA25EE">
        <w:rPr>
          <w:b/>
          <w:noProof/>
        </w:rPr>
        <w:t>KL Oberflächentechnik GesmbH</w:t>
      </w:r>
      <w:r w:rsidRPr="00171E47">
        <w:t xml:space="preserve">, OIB: </w:t>
      </w:r>
      <w:r w:rsidRPr="00CA25EE">
        <w:rPr>
          <w:noProof/>
        </w:rPr>
        <w:t>ATU29658705</w:t>
      </w:r>
      <w:r w:rsidRPr="00171E47">
        <w:t xml:space="preserve">, </w:t>
      </w:r>
      <w:r w:rsidRPr="00CA25EE">
        <w:rPr>
          <w:noProof/>
        </w:rPr>
        <w:t>St. Veit am Vogau</w:t>
      </w:r>
      <w:r w:rsidRPr="00171E47">
        <w:t xml:space="preserve">, </w:t>
      </w:r>
      <w:r w:rsidRPr="00CA25EE">
        <w:rPr>
          <w:noProof/>
        </w:rPr>
        <w:t>Am Kirchplatz 2a</w:t>
      </w:r>
      <w:r w:rsidRPr="00171E47">
        <w:t>,</w:t>
      </w:r>
      <w:r>
        <w:t xml:space="preserve"> Austrija, </w:t>
      </w:r>
      <w:r w:rsidRPr="00171E47">
        <w:t xml:space="preserve">utvrđena je tražbina u iznosu od </w:t>
      </w:r>
      <w:r w:rsidRPr="00CA25EE">
        <w:rPr>
          <w:noProof/>
        </w:rPr>
        <w:t>1.039,71 kn</w:t>
      </w:r>
      <w:r w:rsidRPr="00171E47">
        <w:t xml:space="preserve">. Dužnik obvezuje platiti vjerovniku smanjenu tražbinu u iznosu od </w:t>
      </w:r>
      <w:r w:rsidRPr="00CA25EE">
        <w:rPr>
          <w:noProof/>
        </w:rPr>
        <w:t>311,91 kn</w:t>
      </w:r>
      <w:r w:rsidRPr="00171E47">
        <w:t xml:space="preserve">, uvećano za godišnju kamatnu stopu od 4,5% u tri jednaka godišnja obroka svaki u iznosu od </w:t>
      </w:r>
      <w:r w:rsidRPr="00CA25EE">
        <w:rPr>
          <w:noProof/>
        </w:rPr>
        <w:t>103,97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103,97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311,91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103,97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207,94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103,97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103,97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727,80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IKOI GRUPA d.o.o.</w:t>
      </w:r>
      <w:r w:rsidRPr="00171E47">
        <w:t xml:space="preserve">, OIB: </w:t>
      </w:r>
      <w:r w:rsidRPr="00CA25EE">
        <w:rPr>
          <w:noProof/>
        </w:rPr>
        <w:t>10109229675</w:t>
      </w:r>
      <w:r w:rsidRPr="00171E47">
        <w:t xml:space="preserve">, </w:t>
      </w:r>
      <w:r w:rsidRPr="00CA25EE">
        <w:rPr>
          <w:noProof/>
        </w:rPr>
        <w:t>Domaslovec</w:t>
      </w:r>
      <w:r w:rsidRPr="00171E47">
        <w:t xml:space="preserve">, </w:t>
      </w:r>
      <w:r w:rsidRPr="00CA25EE">
        <w:rPr>
          <w:noProof/>
        </w:rPr>
        <w:t>Domaslovečka 13</w:t>
      </w:r>
      <w:r w:rsidRPr="00171E47">
        <w:t xml:space="preserve">, utvrđena je tražbina u iznosu od </w:t>
      </w:r>
      <w:r w:rsidRPr="00CA25EE">
        <w:rPr>
          <w:noProof/>
        </w:rPr>
        <w:t>2.446,00 kn</w:t>
      </w:r>
      <w:r w:rsidRPr="00171E47">
        <w:t xml:space="preserve">. Dužnik obvezuje platiti vjerovniku smanjenu tražbinu u iznosu od </w:t>
      </w:r>
      <w:r w:rsidRPr="00CA25EE">
        <w:rPr>
          <w:noProof/>
        </w:rPr>
        <w:t>733,80 kn</w:t>
      </w:r>
      <w:r w:rsidRPr="00171E47">
        <w:t xml:space="preserve">, uvećano za godišnju kamatnu stopu od 4,5% u tri jednaka godišnja obroka svaki u iznosu od </w:t>
      </w:r>
      <w:r w:rsidRPr="00CA25EE">
        <w:rPr>
          <w:noProof/>
        </w:rPr>
        <w:t>244,60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244,60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733,80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lastRenderedPageBreak/>
        <w:t xml:space="preserve">2. obrok u iznosu od </w:t>
      </w:r>
      <w:r w:rsidRPr="00CA25EE">
        <w:rPr>
          <w:rFonts w:hAnsi="Times New Roman" w:ascii="Times New Roman"/>
          <w:noProof/>
          <w:sz w:val="24"/>
          <w:szCs w:val="24"/>
        </w:rPr>
        <w:t>244,60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489,20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244,60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244,60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1.712,20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IN AUTOMATIKA d.o.o.</w:t>
      </w:r>
      <w:r w:rsidRPr="00171E47">
        <w:t xml:space="preserve">, OIB: </w:t>
      </w:r>
      <w:r w:rsidRPr="00CA25EE">
        <w:rPr>
          <w:noProof/>
        </w:rPr>
        <w:t>05793648226</w:t>
      </w:r>
      <w:r w:rsidRPr="00171E47">
        <w:t xml:space="preserve">, </w:t>
      </w:r>
      <w:r w:rsidRPr="00CA25EE">
        <w:rPr>
          <w:noProof/>
        </w:rPr>
        <w:t>Zagreb</w:t>
      </w:r>
      <w:r w:rsidRPr="00171E47">
        <w:t xml:space="preserve">, </w:t>
      </w:r>
      <w:r w:rsidRPr="00CA25EE">
        <w:rPr>
          <w:noProof/>
        </w:rPr>
        <w:t>Vlade Gotovca 21</w:t>
      </w:r>
      <w:r w:rsidRPr="00171E47">
        <w:t xml:space="preserve">, utvrđena je tražbina u iznosu od </w:t>
      </w:r>
      <w:r w:rsidRPr="00CA25EE">
        <w:rPr>
          <w:noProof/>
        </w:rPr>
        <w:t>36.145,63 kn</w:t>
      </w:r>
      <w:r w:rsidRPr="00171E47">
        <w:t xml:space="preserve">. Dužnik obvezuje platiti vjerovniku smanjenu tražbinu u iznosu od </w:t>
      </w:r>
      <w:r w:rsidRPr="00CA25EE">
        <w:rPr>
          <w:noProof/>
        </w:rPr>
        <w:t>10.843,69 kn</w:t>
      </w:r>
      <w:r w:rsidRPr="00171E47">
        <w:t xml:space="preserve">, uvećano za godišnju kamatnu stopu od 4,5% u tri jednaka godišnja obroka svaki u iznosu od </w:t>
      </w:r>
      <w:r w:rsidRPr="00CA25EE">
        <w:rPr>
          <w:noProof/>
        </w:rPr>
        <w:t>3.614,56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3.614,56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10.843,69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3.614,56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7.229,13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3.614,56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3.614,56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25.301,94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IN TIME d.o.o. za prijevozničke usluge</w:t>
      </w:r>
      <w:r w:rsidRPr="00171E47">
        <w:t xml:space="preserve">, OIB: </w:t>
      </w:r>
      <w:r w:rsidRPr="00CA25EE">
        <w:rPr>
          <w:noProof/>
        </w:rPr>
        <w:t>18458216879</w:t>
      </w:r>
      <w:r w:rsidRPr="00171E47">
        <w:t xml:space="preserve">, </w:t>
      </w:r>
      <w:r w:rsidRPr="00CA25EE">
        <w:rPr>
          <w:noProof/>
        </w:rPr>
        <w:t>Zagreb</w:t>
      </w:r>
      <w:r w:rsidRPr="00171E47">
        <w:t xml:space="preserve">, </w:t>
      </w:r>
      <w:r w:rsidRPr="00CA25EE">
        <w:rPr>
          <w:noProof/>
        </w:rPr>
        <w:t>Velika cesta 78</w:t>
      </w:r>
      <w:r w:rsidRPr="00171E47">
        <w:t xml:space="preserve">, utvrđena je tražbina u iznosu od </w:t>
      </w:r>
      <w:r w:rsidRPr="00CA25EE">
        <w:rPr>
          <w:noProof/>
        </w:rPr>
        <w:t>6.912,58 kn</w:t>
      </w:r>
      <w:r w:rsidRPr="00171E47">
        <w:t xml:space="preserve">. Dužnik obvezuje platiti vjerovniku smanjenu tražbinu u iznosu od </w:t>
      </w:r>
      <w:r w:rsidRPr="00CA25EE">
        <w:rPr>
          <w:noProof/>
        </w:rPr>
        <w:t>2.073,77 kn</w:t>
      </w:r>
      <w:r w:rsidRPr="00171E47">
        <w:t xml:space="preserve">, uvećano za godišnju kamatnu stopu od 4,5% u tri jednaka godišnja obroka svaki u iznosu od </w:t>
      </w:r>
      <w:r w:rsidRPr="00CA25EE">
        <w:rPr>
          <w:noProof/>
        </w:rPr>
        <w:t>691,26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691,26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2.073,77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lastRenderedPageBreak/>
        <w:t xml:space="preserve">2. obrok u iznosu od </w:t>
      </w:r>
      <w:r w:rsidRPr="00CA25EE">
        <w:rPr>
          <w:rFonts w:hAnsi="Times New Roman" w:ascii="Times New Roman"/>
          <w:noProof/>
          <w:sz w:val="24"/>
          <w:szCs w:val="24"/>
        </w:rPr>
        <w:t>691,26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1.382,52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691,26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691,26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4.838,81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INGPRO d.o.o.</w:t>
      </w:r>
      <w:r w:rsidRPr="00171E47">
        <w:t xml:space="preserve">, OIB: </w:t>
      </w:r>
      <w:r w:rsidRPr="00CA25EE">
        <w:rPr>
          <w:noProof/>
        </w:rPr>
        <w:t>93205229945</w:t>
      </w:r>
      <w:r w:rsidRPr="00171E47">
        <w:t xml:space="preserve">, </w:t>
      </w:r>
      <w:r w:rsidRPr="00CA25EE">
        <w:rPr>
          <w:noProof/>
        </w:rPr>
        <w:t>Zagreb</w:t>
      </w:r>
      <w:r w:rsidRPr="00171E47">
        <w:t xml:space="preserve">, </w:t>
      </w:r>
      <w:r w:rsidRPr="00CA25EE">
        <w:rPr>
          <w:noProof/>
        </w:rPr>
        <w:t>Slavonska avenija 24/6</w:t>
      </w:r>
      <w:r w:rsidRPr="00171E47">
        <w:t xml:space="preserve">, utvrđena je tražbina u iznosu od </w:t>
      </w:r>
      <w:r w:rsidRPr="00CA25EE">
        <w:rPr>
          <w:noProof/>
        </w:rPr>
        <w:t>4.557,50 kn</w:t>
      </w:r>
      <w:r w:rsidRPr="00171E47">
        <w:t xml:space="preserve">. Dužnik obvezuje platiti vjerovniku smanjenu tražbinu u iznosu od </w:t>
      </w:r>
      <w:r w:rsidRPr="00CA25EE">
        <w:rPr>
          <w:noProof/>
        </w:rPr>
        <w:t>1.367,25 kn</w:t>
      </w:r>
      <w:r w:rsidRPr="00171E47">
        <w:t xml:space="preserve">, uvećano za godišnju kamatnu stopu od 4,5% u tri jednaka godišnja obroka svaki u iznosu od </w:t>
      </w:r>
      <w:r w:rsidRPr="00CA25EE">
        <w:rPr>
          <w:noProof/>
        </w:rPr>
        <w:t>455,75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455,75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1.367,25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455,75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911,50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455,75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455,75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3.190,25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INHIBITOR SISAK d.o.o.</w:t>
      </w:r>
      <w:r w:rsidRPr="00171E47">
        <w:t xml:space="preserve">, OIB: </w:t>
      </w:r>
      <w:r w:rsidRPr="00CA25EE">
        <w:rPr>
          <w:noProof/>
        </w:rPr>
        <w:t>06440204915</w:t>
      </w:r>
      <w:r w:rsidRPr="00171E47">
        <w:t xml:space="preserve">, </w:t>
      </w:r>
      <w:r w:rsidRPr="00CA25EE">
        <w:rPr>
          <w:noProof/>
        </w:rPr>
        <w:t>Sisak</w:t>
      </w:r>
      <w:r w:rsidRPr="00171E47">
        <w:t xml:space="preserve">, </w:t>
      </w:r>
      <w:r w:rsidRPr="00CA25EE">
        <w:rPr>
          <w:noProof/>
        </w:rPr>
        <w:t>Nikole Tesle 17</w:t>
      </w:r>
      <w:r w:rsidRPr="00171E47">
        <w:t xml:space="preserve">, utvrđena je tražbina u iznosu od </w:t>
      </w:r>
      <w:r w:rsidRPr="00CA25EE">
        <w:rPr>
          <w:noProof/>
        </w:rPr>
        <w:t>38.950,88 kn</w:t>
      </w:r>
      <w:r w:rsidRPr="00171E47">
        <w:t xml:space="preserve">. Dužnik obvezuje platiti vjerovniku smanjenu tražbinu u iznosu od </w:t>
      </w:r>
      <w:r w:rsidRPr="00CA25EE">
        <w:rPr>
          <w:noProof/>
        </w:rPr>
        <w:t>11.685,26 kn</w:t>
      </w:r>
      <w:r w:rsidRPr="00171E47">
        <w:t xml:space="preserve">, uvećano za godišnju kamatnu stopu od 4,5% u tri jednaka godišnja obroka svaki u iznosu od </w:t>
      </w:r>
      <w:r w:rsidRPr="00CA25EE">
        <w:rPr>
          <w:noProof/>
        </w:rPr>
        <w:t>3.895,09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3.895,09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11.685,26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lastRenderedPageBreak/>
        <w:t xml:space="preserve">2. obrok u iznosu od </w:t>
      </w:r>
      <w:r w:rsidRPr="00CA25EE">
        <w:rPr>
          <w:rFonts w:hAnsi="Times New Roman" w:ascii="Times New Roman"/>
          <w:noProof/>
          <w:sz w:val="24"/>
          <w:szCs w:val="24"/>
        </w:rPr>
        <w:t>3.895,09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7.790,18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3.895,09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3.895,09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27.265,62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INKASATOR d.o.o.</w:t>
      </w:r>
      <w:r w:rsidRPr="00171E47">
        <w:t xml:space="preserve">, OIB: </w:t>
      </w:r>
      <w:r w:rsidRPr="00CA25EE">
        <w:rPr>
          <w:noProof/>
        </w:rPr>
        <w:t>51671452481</w:t>
      </w:r>
      <w:r w:rsidRPr="00171E47">
        <w:t xml:space="preserve">, </w:t>
      </w:r>
      <w:r w:rsidRPr="00CA25EE">
        <w:rPr>
          <w:noProof/>
        </w:rPr>
        <w:t>Karlovac</w:t>
      </w:r>
      <w:r w:rsidRPr="00171E47">
        <w:t xml:space="preserve">, </w:t>
      </w:r>
      <w:r w:rsidRPr="00CA25EE">
        <w:rPr>
          <w:noProof/>
        </w:rPr>
        <w:t>Trg Josipa Broza 4</w:t>
      </w:r>
      <w:r w:rsidRPr="00171E47">
        <w:t xml:space="preserve">, utvrđena je tražbina u iznosu od </w:t>
      </w:r>
      <w:r w:rsidRPr="00CA25EE">
        <w:rPr>
          <w:noProof/>
        </w:rPr>
        <w:t>9.498,37 kn</w:t>
      </w:r>
      <w:r w:rsidRPr="00171E47">
        <w:t xml:space="preserve">. Dužnik obvezuje platiti vjerovniku smanjenu tražbinu u iznosu od </w:t>
      </w:r>
      <w:r w:rsidRPr="00CA25EE">
        <w:rPr>
          <w:noProof/>
        </w:rPr>
        <w:t>2.849,51 kn</w:t>
      </w:r>
      <w:r w:rsidRPr="00171E47">
        <w:t xml:space="preserve">, uvećano za godišnju kamatnu stopu od 4,5% u tri jednaka godišnja obroka svaki u iznosu od </w:t>
      </w:r>
      <w:r w:rsidRPr="00CA25EE">
        <w:rPr>
          <w:noProof/>
        </w:rPr>
        <w:t>949,84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949,84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2.849,51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949,84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1.899,67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949,84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949,84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6.648,86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INSTRUKTAŽNI CENTAR USTANOVA ZA OBRAZOVANJE ODRASLIH</w:t>
      </w:r>
      <w:r w:rsidRPr="00171E47">
        <w:t xml:space="preserve">, OIB: </w:t>
      </w:r>
      <w:r w:rsidRPr="00CA25EE">
        <w:rPr>
          <w:noProof/>
        </w:rPr>
        <w:t>24632315791</w:t>
      </w:r>
      <w:r w:rsidRPr="00171E47">
        <w:t xml:space="preserve">, </w:t>
      </w:r>
      <w:r w:rsidRPr="00CA25EE">
        <w:rPr>
          <w:noProof/>
        </w:rPr>
        <w:t>Križevci</w:t>
      </w:r>
      <w:r w:rsidRPr="00171E47">
        <w:t xml:space="preserve">, </w:t>
      </w:r>
      <w:r w:rsidRPr="00CA25EE">
        <w:rPr>
          <w:noProof/>
        </w:rPr>
        <w:t>F.Račkog 4</w:t>
      </w:r>
      <w:r w:rsidRPr="00171E47">
        <w:t xml:space="preserve">, utvrđena je tražbina u iznosu od </w:t>
      </w:r>
      <w:r w:rsidRPr="00CA25EE">
        <w:rPr>
          <w:noProof/>
        </w:rPr>
        <w:t>3.080,00 kn</w:t>
      </w:r>
      <w:r w:rsidRPr="00171E47">
        <w:t xml:space="preserve">. Dužnik obvezuje platiti vjerovniku smanjenu tražbinu u iznosu od </w:t>
      </w:r>
      <w:r w:rsidRPr="00CA25EE">
        <w:rPr>
          <w:noProof/>
        </w:rPr>
        <w:t>924,00 kn</w:t>
      </w:r>
      <w:r w:rsidRPr="00171E47">
        <w:t xml:space="preserve">, uvećano za godišnju kamatnu stopu od 4,5% u tri jednaka godišnja obroka svaki u iznosu od </w:t>
      </w:r>
      <w:r w:rsidRPr="00CA25EE">
        <w:rPr>
          <w:noProof/>
        </w:rPr>
        <w:t>308,00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308,00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924,00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lastRenderedPageBreak/>
        <w:t xml:space="preserve">2. obrok u iznosu od </w:t>
      </w:r>
      <w:r w:rsidRPr="00CA25EE">
        <w:rPr>
          <w:rFonts w:hAnsi="Times New Roman" w:ascii="Times New Roman"/>
          <w:noProof/>
          <w:sz w:val="24"/>
          <w:szCs w:val="24"/>
        </w:rPr>
        <w:t>308,00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616,00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308,00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308,00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2.156,00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INTERSERVIS-PROMET društvo s ograničenom odgovornošću, za proizvodnju, servisne usluge, unutarnju i vanjsku trgovinu i zastupanje</w:t>
      </w:r>
      <w:r w:rsidRPr="00171E47">
        <w:t xml:space="preserve">, OIB: </w:t>
      </w:r>
      <w:r w:rsidRPr="00CA25EE">
        <w:rPr>
          <w:noProof/>
        </w:rPr>
        <w:t>38077166049</w:t>
      </w:r>
      <w:r w:rsidRPr="00171E47">
        <w:t xml:space="preserve">, </w:t>
      </w:r>
      <w:r w:rsidRPr="00CA25EE">
        <w:rPr>
          <w:noProof/>
        </w:rPr>
        <w:t>Zagreb</w:t>
      </w:r>
      <w:r w:rsidRPr="00171E47">
        <w:t xml:space="preserve">, </w:t>
      </w:r>
      <w:r w:rsidRPr="00CA25EE">
        <w:rPr>
          <w:noProof/>
        </w:rPr>
        <w:t>Ulica Ksenije Kantoci 1</w:t>
      </w:r>
      <w:r w:rsidRPr="00171E47">
        <w:t xml:space="preserve">, utvrđena je tražbina u iznosu od </w:t>
      </w:r>
      <w:r w:rsidRPr="00CA25EE">
        <w:rPr>
          <w:noProof/>
        </w:rPr>
        <w:t>6.486,00 kn</w:t>
      </w:r>
      <w:r w:rsidRPr="00171E47">
        <w:t xml:space="preserve">. Dužnik obvezuje platiti vjerovniku smanjenu tražbinu u iznosu od </w:t>
      </w:r>
      <w:r w:rsidRPr="00CA25EE">
        <w:rPr>
          <w:noProof/>
        </w:rPr>
        <w:t>1.945,80 kn</w:t>
      </w:r>
      <w:r w:rsidRPr="00171E47">
        <w:t xml:space="preserve">, uvećano za godišnju kamatnu stopu od 4,5% u tri jednaka godišnja obroka svaki u iznosu od </w:t>
      </w:r>
      <w:r w:rsidRPr="00CA25EE">
        <w:rPr>
          <w:noProof/>
        </w:rPr>
        <w:t>648,60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648,60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1.945,80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648,60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1.297,20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648,60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648,60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4.540,20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ISCAR  ALATI d.o.o.</w:t>
      </w:r>
      <w:r w:rsidRPr="00171E47">
        <w:t xml:space="preserve">, OIB: </w:t>
      </w:r>
      <w:r w:rsidRPr="00CA25EE">
        <w:rPr>
          <w:noProof/>
        </w:rPr>
        <w:t>42440962203</w:t>
      </w:r>
      <w:r w:rsidRPr="00171E47">
        <w:t xml:space="preserve">, </w:t>
      </w:r>
      <w:r w:rsidRPr="00CA25EE">
        <w:rPr>
          <w:noProof/>
        </w:rPr>
        <w:t>Samobor</w:t>
      </w:r>
      <w:r w:rsidRPr="00171E47">
        <w:t xml:space="preserve">, </w:t>
      </w:r>
      <w:r w:rsidRPr="00CA25EE">
        <w:rPr>
          <w:noProof/>
        </w:rPr>
        <w:t>J.Jelačića 134</w:t>
      </w:r>
      <w:r w:rsidRPr="00171E47">
        <w:t xml:space="preserve">, utvrđena je tražbina u iznosu od </w:t>
      </w:r>
      <w:r w:rsidRPr="00CA25EE">
        <w:rPr>
          <w:noProof/>
        </w:rPr>
        <w:t>34.213,03 kn</w:t>
      </w:r>
      <w:r w:rsidRPr="00171E47">
        <w:t xml:space="preserve">. Dužnik obvezuje platiti vjerovniku smanjenu tražbinu u iznosu od </w:t>
      </w:r>
      <w:r w:rsidRPr="00CA25EE">
        <w:rPr>
          <w:noProof/>
        </w:rPr>
        <w:t>10.263,91 kn</w:t>
      </w:r>
      <w:r w:rsidRPr="00171E47">
        <w:t xml:space="preserve">, uvećano za godišnju kamatnu stopu od 4,5% u tri jednaka godišnja obroka svaki u iznosu od </w:t>
      </w:r>
      <w:r w:rsidRPr="00CA25EE">
        <w:rPr>
          <w:noProof/>
        </w:rPr>
        <w:t>3.421,30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3.421,30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10.263,91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lastRenderedPageBreak/>
        <w:t xml:space="preserve">2. obrok u iznosu od </w:t>
      </w:r>
      <w:r w:rsidRPr="00CA25EE">
        <w:rPr>
          <w:rFonts w:hAnsi="Times New Roman" w:ascii="Times New Roman"/>
          <w:noProof/>
          <w:sz w:val="24"/>
          <w:szCs w:val="24"/>
        </w:rPr>
        <w:t>3.421,30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6.842,61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3.421,30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3.421,30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23.949,12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JAVNA VATROGASNA POSTROJBA GRADA KARLOVCA</w:t>
      </w:r>
      <w:r w:rsidRPr="00171E47">
        <w:t xml:space="preserve">, OIB: </w:t>
      </w:r>
      <w:r w:rsidRPr="00CA25EE">
        <w:rPr>
          <w:noProof/>
        </w:rPr>
        <w:t>85714584704</w:t>
      </w:r>
      <w:r w:rsidRPr="00171E47">
        <w:t xml:space="preserve">, </w:t>
      </w:r>
      <w:r w:rsidRPr="00CA25EE">
        <w:rPr>
          <w:noProof/>
        </w:rPr>
        <w:t>Karlovac</w:t>
      </w:r>
      <w:r w:rsidRPr="00171E47">
        <w:t xml:space="preserve">, </w:t>
      </w:r>
      <w:r w:rsidRPr="00CA25EE">
        <w:rPr>
          <w:noProof/>
        </w:rPr>
        <w:t>Gažanski trg 11</w:t>
      </w:r>
      <w:r w:rsidRPr="00171E47">
        <w:t xml:space="preserve">, utvrđena je tražbina u iznosu od </w:t>
      </w:r>
      <w:r w:rsidRPr="00CA25EE">
        <w:rPr>
          <w:noProof/>
        </w:rPr>
        <w:t>11.897,29 kn</w:t>
      </w:r>
      <w:r w:rsidRPr="00171E47">
        <w:t xml:space="preserve">. Dužnik obvezuje platiti vjerovniku smanjenu tražbinu u iznosu od </w:t>
      </w:r>
      <w:r w:rsidRPr="00CA25EE">
        <w:rPr>
          <w:noProof/>
        </w:rPr>
        <w:t>3.569,19 kn</w:t>
      </w:r>
      <w:r w:rsidRPr="00171E47">
        <w:t xml:space="preserve">, uvećano za godišnju kamatnu stopu od 4,5% u tri jednaka godišnja obroka svaki u iznosu od </w:t>
      </w:r>
      <w:r w:rsidRPr="00CA25EE">
        <w:rPr>
          <w:noProof/>
        </w:rPr>
        <w:t>1.189,73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1.189,73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3.569,19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1.189,73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2.379,46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1.189,73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1.189,73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8.328,10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JAVNI BILJEŽNIK BLANKA ŽAJA</w:t>
      </w:r>
      <w:r w:rsidRPr="00171E47">
        <w:t xml:space="preserve">, OIB: </w:t>
      </w:r>
      <w:r w:rsidRPr="00CA25EE">
        <w:rPr>
          <w:noProof/>
        </w:rPr>
        <w:t>11920038009</w:t>
      </w:r>
      <w:r w:rsidRPr="00171E47">
        <w:t xml:space="preserve">, </w:t>
      </w:r>
      <w:r w:rsidRPr="00CA25EE">
        <w:rPr>
          <w:noProof/>
        </w:rPr>
        <w:t>Karlovac</w:t>
      </w:r>
      <w:r w:rsidRPr="00171E47">
        <w:t xml:space="preserve">, </w:t>
      </w:r>
      <w:r w:rsidRPr="00CA25EE">
        <w:rPr>
          <w:noProof/>
        </w:rPr>
        <w:t>Gundulićeva 8/I</w:t>
      </w:r>
      <w:r w:rsidRPr="00171E47">
        <w:t xml:space="preserve">, utvrđena je tražbina u iznosu od </w:t>
      </w:r>
      <w:r w:rsidRPr="00CA25EE">
        <w:rPr>
          <w:noProof/>
        </w:rPr>
        <w:t>2.033,75 kn</w:t>
      </w:r>
      <w:r w:rsidRPr="00171E47">
        <w:t xml:space="preserve">. Dužnik obvezuje platiti vjerovniku smanjenu tražbinu u iznosu od </w:t>
      </w:r>
      <w:r w:rsidRPr="00CA25EE">
        <w:rPr>
          <w:noProof/>
        </w:rPr>
        <w:t>610,13 kn</w:t>
      </w:r>
      <w:r w:rsidRPr="00171E47">
        <w:t xml:space="preserve">, uvećano za godišnju kamatnu stopu od 4,5% u tri jednaka godišnja obroka svaki u iznosu od </w:t>
      </w:r>
      <w:r w:rsidRPr="00CA25EE">
        <w:rPr>
          <w:noProof/>
        </w:rPr>
        <w:t>203,38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203,38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610,13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lastRenderedPageBreak/>
        <w:t xml:space="preserve">2. obrok u iznosu od </w:t>
      </w:r>
      <w:r w:rsidRPr="00CA25EE">
        <w:rPr>
          <w:rFonts w:hAnsi="Times New Roman" w:ascii="Times New Roman"/>
          <w:noProof/>
          <w:sz w:val="24"/>
          <w:szCs w:val="24"/>
        </w:rPr>
        <w:t>203,38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406,75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203,38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203,38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1.423,63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JLM - PERKOVIĆ d. o. o.</w:t>
      </w:r>
      <w:r w:rsidRPr="00171E47">
        <w:t xml:space="preserve">, OIB: </w:t>
      </w:r>
      <w:r w:rsidRPr="00CA25EE">
        <w:rPr>
          <w:noProof/>
        </w:rPr>
        <w:t>77852847922</w:t>
      </w:r>
      <w:r w:rsidRPr="00171E47">
        <w:t xml:space="preserve">, </w:t>
      </w:r>
      <w:r w:rsidRPr="00CA25EE">
        <w:rPr>
          <w:noProof/>
        </w:rPr>
        <w:t>Matulji</w:t>
      </w:r>
      <w:r w:rsidRPr="00171E47">
        <w:t xml:space="preserve">, </w:t>
      </w:r>
      <w:r w:rsidRPr="00CA25EE">
        <w:rPr>
          <w:noProof/>
        </w:rPr>
        <w:t>Luskino bb</w:t>
      </w:r>
      <w:r w:rsidRPr="00171E47">
        <w:t xml:space="preserve">, utvrđena je tražbina u iznosu od </w:t>
      </w:r>
      <w:r w:rsidRPr="00CA25EE">
        <w:rPr>
          <w:noProof/>
        </w:rPr>
        <w:t>12.250,28 kn</w:t>
      </w:r>
      <w:r w:rsidRPr="00171E47">
        <w:t xml:space="preserve">. Dužnik obvezuje platiti vjerovniku smanjenu tražbinu u iznosu od </w:t>
      </w:r>
      <w:r w:rsidRPr="00CA25EE">
        <w:rPr>
          <w:noProof/>
        </w:rPr>
        <w:t>3.675,08 kn</w:t>
      </w:r>
      <w:r w:rsidRPr="00171E47">
        <w:t xml:space="preserve">, uvećano za godišnju kamatnu stopu od 4,5% u tri jednaka godišnja obroka svaki u iznosu od </w:t>
      </w:r>
      <w:r w:rsidRPr="00CA25EE">
        <w:rPr>
          <w:noProof/>
        </w:rPr>
        <w:t>1.225,03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1.225,03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3.675,08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1.225,03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2.450,06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1.225,03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1.225,03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8.575,20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KARDO d.o.o.</w:t>
      </w:r>
      <w:r w:rsidRPr="00171E47">
        <w:t xml:space="preserve">, OIB: </w:t>
      </w:r>
      <w:r w:rsidRPr="00CA25EE">
        <w:rPr>
          <w:noProof/>
        </w:rPr>
        <w:t>94821269556</w:t>
      </w:r>
      <w:r w:rsidRPr="00171E47">
        <w:t xml:space="preserve">, </w:t>
      </w:r>
      <w:r w:rsidRPr="00CA25EE">
        <w:rPr>
          <w:noProof/>
        </w:rPr>
        <w:t>Duga Resa</w:t>
      </w:r>
      <w:r w:rsidRPr="00171E47">
        <w:t xml:space="preserve">, </w:t>
      </w:r>
      <w:r w:rsidRPr="00CA25EE">
        <w:rPr>
          <w:noProof/>
        </w:rPr>
        <w:t>Gornje Mrzlo Polje 154</w:t>
      </w:r>
      <w:r w:rsidRPr="00171E47">
        <w:t xml:space="preserve">, utvrđena je tražbina u iznosu od </w:t>
      </w:r>
      <w:r w:rsidRPr="00CA25EE">
        <w:rPr>
          <w:noProof/>
        </w:rPr>
        <w:t>791,80 kn</w:t>
      </w:r>
      <w:r w:rsidRPr="00171E47">
        <w:t xml:space="preserve">. Dužnik obvezuje platiti vjerovniku smanjenu tražbinu u iznosu od </w:t>
      </w:r>
      <w:r w:rsidRPr="00CA25EE">
        <w:rPr>
          <w:noProof/>
        </w:rPr>
        <w:t>237,54 kn</w:t>
      </w:r>
      <w:r w:rsidRPr="00171E47">
        <w:t xml:space="preserve">, uvećano za godišnju kamatnu stopu od 4,5% u tri jednaka godišnja obroka svaki u iznosu od </w:t>
      </w:r>
      <w:r w:rsidRPr="00CA25EE">
        <w:rPr>
          <w:noProof/>
        </w:rPr>
        <w:t>79,18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79,18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237,54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lastRenderedPageBreak/>
        <w:t xml:space="preserve">2. obrok u iznosu od </w:t>
      </w:r>
      <w:r w:rsidRPr="00CA25EE">
        <w:rPr>
          <w:rFonts w:hAnsi="Times New Roman" w:ascii="Times New Roman"/>
          <w:noProof/>
          <w:sz w:val="24"/>
          <w:szCs w:val="24"/>
        </w:rPr>
        <w:t>79,18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158,36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79,18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79,18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554,26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KARLOVAČKA LJEKARNA KARLOVAC</w:t>
      </w:r>
      <w:r>
        <w:rPr>
          <w:b/>
          <w:noProof/>
        </w:rPr>
        <w:t xml:space="preserve">, </w:t>
      </w:r>
      <w:r w:rsidRPr="00171E47">
        <w:t xml:space="preserve">OIB: </w:t>
      </w:r>
      <w:r w:rsidRPr="00CA25EE">
        <w:rPr>
          <w:noProof/>
        </w:rPr>
        <w:t>36952113883</w:t>
      </w:r>
      <w:r w:rsidRPr="00171E47">
        <w:t xml:space="preserve">, </w:t>
      </w:r>
      <w:r w:rsidRPr="00CA25EE">
        <w:rPr>
          <w:noProof/>
        </w:rPr>
        <w:t>Karlovac</w:t>
      </w:r>
      <w:r w:rsidRPr="00171E47">
        <w:t xml:space="preserve">, </w:t>
      </w:r>
      <w:r w:rsidRPr="00CA25EE">
        <w:rPr>
          <w:noProof/>
        </w:rPr>
        <w:t>Ul. Kralja Tomislava 19a</w:t>
      </w:r>
      <w:r w:rsidRPr="00171E47">
        <w:t xml:space="preserve">, utvrđena je tražbina u iznosu od </w:t>
      </w:r>
      <w:r w:rsidRPr="00CA25EE">
        <w:rPr>
          <w:noProof/>
        </w:rPr>
        <w:t>126,55 kn</w:t>
      </w:r>
      <w:r w:rsidRPr="00171E47">
        <w:t xml:space="preserve">. Dužnik obvezuje platiti vjerovniku smanjenu tražbinu u iznosu od </w:t>
      </w:r>
      <w:r w:rsidRPr="00CA25EE">
        <w:rPr>
          <w:noProof/>
        </w:rPr>
        <w:t>37,97 kn</w:t>
      </w:r>
      <w:r w:rsidRPr="00171E47">
        <w:t xml:space="preserve">, uvećano za godišnju kamatnu stopu od 4,5% u tri jednaka godišnja obroka svaki u iznosu od </w:t>
      </w:r>
      <w:r w:rsidRPr="00CA25EE">
        <w:rPr>
          <w:noProof/>
        </w:rPr>
        <w:t>12,66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12,66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37,97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12,66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25,31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12,66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12,66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88,59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KBD - TRGOVINA I INŽENJERING d.o.o.</w:t>
      </w:r>
      <w:r w:rsidRPr="00171E47">
        <w:t xml:space="preserve">, OIB: </w:t>
      </w:r>
      <w:r w:rsidRPr="00CA25EE">
        <w:rPr>
          <w:noProof/>
        </w:rPr>
        <w:t>06950042216</w:t>
      </w:r>
      <w:r w:rsidRPr="00171E47">
        <w:t xml:space="preserve">, </w:t>
      </w:r>
      <w:r w:rsidRPr="00CA25EE">
        <w:rPr>
          <w:noProof/>
        </w:rPr>
        <w:t>Karlovac</w:t>
      </w:r>
      <w:r w:rsidRPr="00171E47">
        <w:t xml:space="preserve">, </w:t>
      </w:r>
      <w:r w:rsidRPr="00CA25EE">
        <w:rPr>
          <w:noProof/>
        </w:rPr>
        <w:t>Donja  Švarča 54</w:t>
      </w:r>
      <w:r w:rsidRPr="00171E47">
        <w:t xml:space="preserve">, utvrđena je tražbina u iznosu od </w:t>
      </w:r>
      <w:r w:rsidRPr="00CA25EE">
        <w:rPr>
          <w:noProof/>
        </w:rPr>
        <w:t>23.583,37 kn</w:t>
      </w:r>
      <w:r w:rsidRPr="00171E47">
        <w:t xml:space="preserve">. Dužnik obvezuje platiti vjerovniku smanjenu tražbinu u iznosu od </w:t>
      </w:r>
      <w:r w:rsidRPr="00CA25EE">
        <w:rPr>
          <w:noProof/>
        </w:rPr>
        <w:t>7.075,01 kn</w:t>
      </w:r>
      <w:r w:rsidRPr="00171E47">
        <w:t xml:space="preserve">, uvećano za godišnju kamatnu stopu od 4,5% u tri jednaka godišnja obroka svaki u iznosu od </w:t>
      </w:r>
      <w:r w:rsidRPr="00CA25EE">
        <w:rPr>
          <w:noProof/>
        </w:rPr>
        <w:t>2.358,34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2.358,34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7.075,01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lastRenderedPageBreak/>
        <w:t xml:space="preserve">2. obrok u iznosu od </w:t>
      </w:r>
      <w:r w:rsidRPr="00CA25EE">
        <w:rPr>
          <w:rFonts w:hAnsi="Times New Roman" w:ascii="Times New Roman"/>
          <w:noProof/>
          <w:sz w:val="24"/>
          <w:szCs w:val="24"/>
        </w:rPr>
        <w:t>2.358,34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4.716,67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2.358,34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2.358,34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16.508,36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KEMIS TERMOCLEAN d.o.o.</w:t>
      </w:r>
      <w:r w:rsidRPr="00171E47">
        <w:t xml:space="preserve">, OIB: </w:t>
      </w:r>
      <w:r w:rsidRPr="00CA25EE">
        <w:rPr>
          <w:noProof/>
        </w:rPr>
        <w:t>47719259482</w:t>
      </w:r>
      <w:r w:rsidRPr="00171E47">
        <w:t xml:space="preserve">, </w:t>
      </w:r>
      <w:r w:rsidRPr="00CA25EE">
        <w:rPr>
          <w:noProof/>
        </w:rPr>
        <w:t>Zagreb</w:t>
      </w:r>
      <w:r w:rsidRPr="00171E47">
        <w:t xml:space="preserve">, </w:t>
      </w:r>
      <w:r w:rsidRPr="00CA25EE">
        <w:rPr>
          <w:noProof/>
        </w:rPr>
        <w:t>Sudiščak 3</w:t>
      </w:r>
      <w:r w:rsidRPr="00171E47">
        <w:t xml:space="preserve">, utvrđena je tražbina u iznosu od </w:t>
      </w:r>
      <w:r w:rsidRPr="00CA25EE">
        <w:rPr>
          <w:noProof/>
        </w:rPr>
        <w:t>48.778,13 kn</w:t>
      </w:r>
      <w:r w:rsidRPr="00171E47">
        <w:t xml:space="preserve">. Dužnik obvezuje platiti vjerovniku smanjenu tražbinu u iznosu od </w:t>
      </w:r>
      <w:r w:rsidRPr="00CA25EE">
        <w:rPr>
          <w:noProof/>
        </w:rPr>
        <w:t>14.633,44 kn</w:t>
      </w:r>
      <w:r w:rsidRPr="00171E47">
        <w:t xml:space="preserve">, uvećano za godišnju kamatnu stopu od 4,5% u tri jednaka godišnja obroka svaki u iznosu od </w:t>
      </w:r>
      <w:r w:rsidRPr="00CA25EE">
        <w:rPr>
          <w:noProof/>
        </w:rPr>
        <w:t>4.877,81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4.877,81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14.633,44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4.877,81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9.755,63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4.877,81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4.877,81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34.144,69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KOMET d.o.o.</w:t>
      </w:r>
      <w:r w:rsidRPr="00171E47">
        <w:t xml:space="preserve">, OIB: </w:t>
      </w:r>
      <w:r w:rsidRPr="00CA25EE">
        <w:rPr>
          <w:noProof/>
        </w:rPr>
        <w:t>74845491867</w:t>
      </w:r>
      <w:r w:rsidRPr="00171E47">
        <w:t xml:space="preserve">, </w:t>
      </w:r>
      <w:r w:rsidRPr="00CA25EE">
        <w:rPr>
          <w:noProof/>
        </w:rPr>
        <w:t>Prelog</w:t>
      </w:r>
      <w:r w:rsidRPr="00171E47">
        <w:t xml:space="preserve">, </w:t>
      </w:r>
      <w:r w:rsidRPr="00CA25EE">
        <w:rPr>
          <w:noProof/>
        </w:rPr>
        <w:t>Kalmana Mesarića 26</w:t>
      </w:r>
      <w:r w:rsidRPr="00171E47">
        <w:t xml:space="preserve">, utvrđena je tražbina u iznosu od </w:t>
      </w:r>
      <w:r w:rsidRPr="00CA25EE">
        <w:rPr>
          <w:noProof/>
        </w:rPr>
        <w:t>168.662,22 kn</w:t>
      </w:r>
      <w:r w:rsidRPr="00171E47">
        <w:t xml:space="preserve">. Dužnik obvezuje platiti vjerovniku smanjenu tražbinu u iznosu od </w:t>
      </w:r>
      <w:r w:rsidRPr="00CA25EE">
        <w:rPr>
          <w:noProof/>
        </w:rPr>
        <w:t>50.598,67 kn</w:t>
      </w:r>
      <w:r w:rsidRPr="00171E47">
        <w:t xml:space="preserve">, uvećano za godišnju kamatnu stopu od 4,5% u tri jednaka godišnja obroka svaki u iznosu od </w:t>
      </w:r>
      <w:r w:rsidRPr="00CA25EE">
        <w:rPr>
          <w:noProof/>
        </w:rPr>
        <w:t>16.866,22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16.866,22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50.598,67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lastRenderedPageBreak/>
        <w:t xml:space="preserve">2. obrok u iznosu od </w:t>
      </w:r>
      <w:r w:rsidRPr="00CA25EE">
        <w:rPr>
          <w:rFonts w:hAnsi="Times New Roman" w:ascii="Times New Roman"/>
          <w:noProof/>
          <w:sz w:val="24"/>
          <w:szCs w:val="24"/>
        </w:rPr>
        <w:t>16.866,22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33.732,44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16.866,22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16.866,22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118.063,55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KONČAR GENERATORI I MOTORI d.d.</w:t>
      </w:r>
      <w:r w:rsidRPr="00171E47">
        <w:t xml:space="preserve">, OIB: </w:t>
      </w:r>
      <w:r w:rsidRPr="00CA25EE">
        <w:rPr>
          <w:noProof/>
        </w:rPr>
        <w:t>62216735860</w:t>
      </w:r>
      <w:r w:rsidRPr="00171E47">
        <w:t xml:space="preserve">, </w:t>
      </w:r>
      <w:r w:rsidRPr="00CA25EE">
        <w:rPr>
          <w:noProof/>
        </w:rPr>
        <w:t>Zagreb</w:t>
      </w:r>
      <w:r w:rsidRPr="00171E47">
        <w:t xml:space="preserve">, </w:t>
      </w:r>
      <w:r w:rsidRPr="00CA25EE">
        <w:rPr>
          <w:noProof/>
        </w:rPr>
        <w:t>Fallerovo šetalište 22</w:t>
      </w:r>
      <w:r w:rsidRPr="00171E47">
        <w:t xml:space="preserve">, utvrđena je tražbina u iznosu od </w:t>
      </w:r>
      <w:r w:rsidRPr="00CA25EE">
        <w:rPr>
          <w:noProof/>
        </w:rPr>
        <w:t>454.160,39 kn</w:t>
      </w:r>
      <w:r w:rsidRPr="00171E47">
        <w:t xml:space="preserve">. Dužnik obvezuje platiti vjerovniku smanjenu tražbinu u iznosu od </w:t>
      </w:r>
      <w:r w:rsidRPr="00CA25EE">
        <w:rPr>
          <w:noProof/>
        </w:rPr>
        <w:t>136.248,12 kn</w:t>
      </w:r>
      <w:r w:rsidRPr="00171E47">
        <w:t xml:space="preserve">, uvećano za godišnju kamatnu stopu od 4,5% u tri jednaka godišnja obroka svaki u iznosu od </w:t>
      </w:r>
      <w:r w:rsidRPr="00CA25EE">
        <w:rPr>
          <w:noProof/>
        </w:rPr>
        <w:t>45.416,04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45.416,04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136.248,12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45.416,04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90.832,08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45.416,04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45.416,04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317.912,27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KONČAR INSTITUT ZA ELEKTROTEHNIKU d.d.</w:t>
      </w:r>
      <w:r w:rsidRPr="00171E47">
        <w:t xml:space="preserve">, OIB: </w:t>
      </w:r>
      <w:r w:rsidRPr="00CA25EE">
        <w:rPr>
          <w:noProof/>
        </w:rPr>
        <w:t>37724368086</w:t>
      </w:r>
      <w:r w:rsidRPr="00171E47">
        <w:t xml:space="preserve">, </w:t>
      </w:r>
      <w:r w:rsidRPr="00CA25EE">
        <w:rPr>
          <w:noProof/>
        </w:rPr>
        <w:t>Zagreb</w:t>
      </w:r>
      <w:r w:rsidRPr="00171E47">
        <w:t xml:space="preserve">, </w:t>
      </w:r>
      <w:r w:rsidRPr="00CA25EE">
        <w:rPr>
          <w:noProof/>
        </w:rPr>
        <w:t>Fallerovo Šetalište 22</w:t>
      </w:r>
      <w:r w:rsidRPr="00171E47">
        <w:t xml:space="preserve">, utvrđena je tražbina u iznosu od </w:t>
      </w:r>
      <w:r w:rsidRPr="00CA25EE">
        <w:rPr>
          <w:noProof/>
        </w:rPr>
        <w:t>14.787,87 kn</w:t>
      </w:r>
      <w:r w:rsidRPr="00171E47">
        <w:t xml:space="preserve">. Dužnik obvezuje platiti vjerovniku smanjenu tražbinu u iznosu od </w:t>
      </w:r>
      <w:r w:rsidRPr="00CA25EE">
        <w:rPr>
          <w:noProof/>
        </w:rPr>
        <w:t>4.436,36 kn</w:t>
      </w:r>
      <w:r w:rsidRPr="00171E47">
        <w:t xml:space="preserve">, uvećano za godišnju kamatnu stopu od 4,5% u tri jednaka godišnja obroka svaki u iznosu od </w:t>
      </w:r>
      <w:r w:rsidRPr="00CA25EE">
        <w:rPr>
          <w:noProof/>
        </w:rPr>
        <w:t>1.478,79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1.478,79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4.436,36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lastRenderedPageBreak/>
        <w:t xml:space="preserve">2. obrok u iznosu od </w:t>
      </w:r>
      <w:r w:rsidRPr="00CA25EE">
        <w:rPr>
          <w:rFonts w:hAnsi="Times New Roman" w:ascii="Times New Roman"/>
          <w:noProof/>
          <w:sz w:val="24"/>
          <w:szCs w:val="24"/>
        </w:rPr>
        <w:t>1.478,79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2.957,57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1.478,79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1.478,79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10.351,51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KORDUN MARKETING d.o.o. za proizvodnju i usluge</w:t>
      </w:r>
      <w:r w:rsidRPr="00171E47">
        <w:t xml:space="preserve">, OIB: </w:t>
      </w:r>
      <w:r w:rsidRPr="00CA25EE">
        <w:rPr>
          <w:noProof/>
        </w:rPr>
        <w:t>4322086800</w:t>
      </w:r>
      <w:r w:rsidRPr="00171E47">
        <w:t xml:space="preserve">, </w:t>
      </w:r>
      <w:r w:rsidRPr="00CA25EE">
        <w:rPr>
          <w:noProof/>
        </w:rPr>
        <w:t>Karlovac</w:t>
      </w:r>
      <w:r w:rsidRPr="00171E47">
        <w:t xml:space="preserve">, </w:t>
      </w:r>
      <w:r w:rsidRPr="00CA25EE">
        <w:rPr>
          <w:noProof/>
        </w:rPr>
        <w:t>Matka Laginje 10</w:t>
      </w:r>
      <w:r w:rsidRPr="00171E47">
        <w:t xml:space="preserve">, utvrđena je tražbina u iznosu od </w:t>
      </w:r>
      <w:r w:rsidRPr="00CA25EE">
        <w:rPr>
          <w:noProof/>
        </w:rPr>
        <w:t>1.082,40 kn</w:t>
      </w:r>
      <w:r w:rsidRPr="00171E47">
        <w:t xml:space="preserve">. Dužnik obvezuje platiti vjerovniku smanjenu tražbinu u iznosu od </w:t>
      </w:r>
      <w:r w:rsidRPr="00CA25EE">
        <w:rPr>
          <w:noProof/>
        </w:rPr>
        <w:t>324,72 kn</w:t>
      </w:r>
      <w:r w:rsidRPr="00171E47">
        <w:t xml:space="preserve">, uvećano za godišnju kamatnu stopu od 4,5% u tri jednaka godišnja obroka svaki u iznosu od </w:t>
      </w:r>
      <w:r w:rsidRPr="00CA25EE">
        <w:rPr>
          <w:noProof/>
        </w:rPr>
        <w:t>108,24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108,24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324,72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108,24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216,48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108,24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108,24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757,68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KRUŠNICA d.o.o.</w:t>
      </w:r>
      <w:r w:rsidRPr="00171E47">
        <w:t xml:space="preserve">, OIB: </w:t>
      </w:r>
      <w:r w:rsidRPr="00CA25EE">
        <w:rPr>
          <w:noProof/>
        </w:rPr>
        <w:t>91296386830</w:t>
      </w:r>
      <w:r w:rsidRPr="00171E47">
        <w:t xml:space="preserve">, </w:t>
      </w:r>
      <w:r w:rsidRPr="00CA25EE">
        <w:rPr>
          <w:noProof/>
        </w:rPr>
        <w:t>Dugo Selo</w:t>
      </w:r>
      <w:r w:rsidRPr="00171E47">
        <w:t xml:space="preserve">, </w:t>
      </w:r>
      <w:r w:rsidRPr="00CA25EE">
        <w:rPr>
          <w:noProof/>
        </w:rPr>
        <w:t>Donje Dvorišće 11</w:t>
      </w:r>
      <w:r w:rsidRPr="00171E47">
        <w:t xml:space="preserve">, utvrđena je tražbina u iznosu od </w:t>
      </w:r>
      <w:r w:rsidRPr="00CA25EE">
        <w:rPr>
          <w:noProof/>
        </w:rPr>
        <w:t>21.292,50 kn</w:t>
      </w:r>
      <w:r w:rsidRPr="00171E47">
        <w:t xml:space="preserve">. Dužnik obvezuje platiti vjerovniku smanjenu tražbinu u iznosu od </w:t>
      </w:r>
      <w:r w:rsidRPr="00CA25EE">
        <w:rPr>
          <w:noProof/>
        </w:rPr>
        <w:t>6.387,75 kn</w:t>
      </w:r>
      <w:r w:rsidRPr="00171E47">
        <w:t xml:space="preserve">, uvećano za godišnju kamatnu stopu od 4,5% u tri jednaka godišnja obroka svaki u iznosu od </w:t>
      </w:r>
      <w:r w:rsidRPr="00CA25EE">
        <w:rPr>
          <w:noProof/>
        </w:rPr>
        <w:t>2.129,25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2.129,25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6.387,75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lastRenderedPageBreak/>
        <w:t xml:space="preserve">2. obrok u iznosu od </w:t>
      </w:r>
      <w:r w:rsidRPr="00CA25EE">
        <w:rPr>
          <w:rFonts w:hAnsi="Times New Roman" w:ascii="Times New Roman"/>
          <w:noProof/>
          <w:sz w:val="24"/>
          <w:szCs w:val="24"/>
        </w:rPr>
        <w:t>2.129,25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4.258,50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2.129,25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2.129,25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14.904,75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KUEHNE &amp; NAGEL d.o.o.</w:t>
      </w:r>
      <w:r w:rsidRPr="00171E47">
        <w:t xml:space="preserve">, OIB: </w:t>
      </w:r>
      <w:r w:rsidRPr="00CA25EE">
        <w:rPr>
          <w:noProof/>
        </w:rPr>
        <w:t>81210206592</w:t>
      </w:r>
      <w:r w:rsidRPr="00171E47">
        <w:t xml:space="preserve">, </w:t>
      </w:r>
      <w:r w:rsidRPr="00CA25EE">
        <w:rPr>
          <w:noProof/>
        </w:rPr>
        <w:t>Sveta Nedelja</w:t>
      </w:r>
      <w:r w:rsidRPr="00171E47">
        <w:t xml:space="preserve">, </w:t>
      </w:r>
      <w:r w:rsidRPr="00CA25EE">
        <w:rPr>
          <w:noProof/>
        </w:rPr>
        <w:t>Gospodarska 2</w:t>
      </w:r>
      <w:r w:rsidRPr="00171E47">
        <w:t xml:space="preserve">, utvrđena je tražbina u iznosu od </w:t>
      </w:r>
      <w:r w:rsidRPr="00CA25EE">
        <w:rPr>
          <w:noProof/>
        </w:rPr>
        <w:t>37.988,15 kn</w:t>
      </w:r>
      <w:r w:rsidRPr="00171E47">
        <w:t xml:space="preserve">. Dužnik obvezuje platiti vjerovniku smanjenu tražbinu u iznosu od </w:t>
      </w:r>
      <w:r w:rsidRPr="00CA25EE">
        <w:rPr>
          <w:noProof/>
        </w:rPr>
        <w:t>11.396,45 kn</w:t>
      </w:r>
      <w:r w:rsidRPr="00171E47">
        <w:t xml:space="preserve">, uvećano za godišnju kamatnu stopu od 4,5% u tri jednaka godišnja obroka svaki u iznosu od </w:t>
      </w:r>
      <w:r w:rsidRPr="00CA25EE">
        <w:rPr>
          <w:noProof/>
        </w:rPr>
        <w:t>3.798,82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3.798,82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11.396,45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3.798,82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7.597,63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3.798,82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3.798,82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26.591,71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KUNA PRIJEVOZ vl. Petar Jurković</w:t>
      </w:r>
      <w:r w:rsidRPr="00171E47">
        <w:t xml:space="preserve">, OIB: </w:t>
      </w:r>
      <w:r w:rsidRPr="00CA25EE">
        <w:rPr>
          <w:noProof/>
        </w:rPr>
        <w:t>1417053657</w:t>
      </w:r>
      <w:r w:rsidRPr="00171E47">
        <w:t xml:space="preserve">, </w:t>
      </w:r>
      <w:r w:rsidRPr="00CA25EE">
        <w:rPr>
          <w:noProof/>
        </w:rPr>
        <w:t>Duga Resa</w:t>
      </w:r>
      <w:r w:rsidRPr="00171E47">
        <w:t xml:space="preserve">, </w:t>
      </w:r>
      <w:r w:rsidRPr="00CA25EE">
        <w:rPr>
          <w:noProof/>
        </w:rPr>
        <w:t>Zagrebačka 14A</w:t>
      </w:r>
      <w:r w:rsidRPr="00171E47">
        <w:t xml:space="preserve">, utvrđena je tražbina u iznosu od </w:t>
      </w:r>
      <w:r w:rsidRPr="00CA25EE">
        <w:rPr>
          <w:noProof/>
        </w:rPr>
        <w:t>19.287,50 kn</w:t>
      </w:r>
      <w:r w:rsidRPr="00171E47">
        <w:t xml:space="preserve">. Dužnik obvezuje platiti vjerovniku smanjenu tražbinu u iznosu od </w:t>
      </w:r>
      <w:r w:rsidRPr="00CA25EE">
        <w:rPr>
          <w:noProof/>
        </w:rPr>
        <w:t>5.786,25 kn</w:t>
      </w:r>
      <w:r w:rsidRPr="00171E47">
        <w:t xml:space="preserve">, uvećano za godišnju kamatnu stopu od 4,5% u tri jednaka godišnja obroka svaki u iznosu od </w:t>
      </w:r>
      <w:r w:rsidRPr="00CA25EE">
        <w:rPr>
          <w:noProof/>
        </w:rPr>
        <w:t>1.928,75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1.928,75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5.786,25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lastRenderedPageBreak/>
        <w:t xml:space="preserve">2. obrok u iznosu od </w:t>
      </w:r>
      <w:r w:rsidRPr="00CA25EE">
        <w:rPr>
          <w:rFonts w:hAnsi="Times New Roman" w:ascii="Times New Roman"/>
          <w:noProof/>
          <w:sz w:val="24"/>
          <w:szCs w:val="24"/>
        </w:rPr>
        <w:t>1.928,75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3.857,50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1.928,75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1.928,75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13.501,25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LIBEKA d.o.o.</w:t>
      </w:r>
      <w:r w:rsidRPr="00171E47">
        <w:t xml:space="preserve">, OIB: </w:t>
      </w:r>
      <w:r w:rsidRPr="00CA25EE">
        <w:rPr>
          <w:noProof/>
        </w:rPr>
        <w:t>95517408086</w:t>
      </w:r>
      <w:r w:rsidRPr="00171E47">
        <w:t xml:space="preserve">, </w:t>
      </w:r>
      <w:r w:rsidRPr="00CA25EE">
        <w:rPr>
          <w:noProof/>
        </w:rPr>
        <w:t>Karlovac</w:t>
      </w:r>
      <w:r w:rsidRPr="00171E47">
        <w:t xml:space="preserve">, </w:t>
      </w:r>
      <w:r w:rsidRPr="00CA25EE">
        <w:rPr>
          <w:noProof/>
        </w:rPr>
        <w:t>M. Bogovića 2</w:t>
      </w:r>
      <w:r w:rsidRPr="00171E47">
        <w:t xml:space="preserve">, utvrđena je tražbina u iznosu od </w:t>
      </w:r>
      <w:r w:rsidRPr="00CA25EE">
        <w:rPr>
          <w:noProof/>
        </w:rPr>
        <w:t>593,00 kn</w:t>
      </w:r>
      <w:r w:rsidRPr="00171E47">
        <w:t xml:space="preserve">. Dužnik obvezuje platiti vjerovniku smanjenu tražbinu u iznosu od </w:t>
      </w:r>
      <w:r w:rsidRPr="00CA25EE">
        <w:rPr>
          <w:noProof/>
        </w:rPr>
        <w:t>177,90 kn</w:t>
      </w:r>
      <w:r w:rsidRPr="00171E47">
        <w:t xml:space="preserve">, uvećano za godišnju kamatnu stopu od 4,5% u tri jednaka godišnja obroka svaki u iznosu od </w:t>
      </w:r>
      <w:r w:rsidRPr="00CA25EE">
        <w:rPr>
          <w:noProof/>
        </w:rPr>
        <w:t>59,30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59,30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177,90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59,30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118,60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59,30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59,30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415,10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LIN TRGOVINA d.o.o.</w:t>
      </w:r>
      <w:r w:rsidRPr="00171E47">
        <w:t xml:space="preserve">, OIB: </w:t>
      </w:r>
      <w:r w:rsidRPr="00CA25EE">
        <w:rPr>
          <w:noProof/>
        </w:rPr>
        <w:t>81136376163</w:t>
      </w:r>
      <w:r w:rsidRPr="00171E47">
        <w:t xml:space="preserve">, </w:t>
      </w:r>
      <w:r w:rsidRPr="00CA25EE">
        <w:rPr>
          <w:noProof/>
        </w:rPr>
        <w:t>Karlovac</w:t>
      </w:r>
      <w:r w:rsidRPr="00171E47">
        <w:t xml:space="preserve">, </w:t>
      </w:r>
      <w:r w:rsidRPr="00CA25EE">
        <w:rPr>
          <w:noProof/>
        </w:rPr>
        <w:t>V.Mačeka 26</w:t>
      </w:r>
      <w:r w:rsidRPr="00171E47">
        <w:t xml:space="preserve">, utvrđena je tražbina u iznosu od </w:t>
      </w:r>
      <w:r w:rsidRPr="00CA25EE">
        <w:rPr>
          <w:noProof/>
        </w:rPr>
        <w:t>22.461,98 kn</w:t>
      </w:r>
      <w:r w:rsidRPr="00171E47">
        <w:t xml:space="preserve">. Dužnik obvezuje platiti vjerovniku smanjenu tražbinu u iznosu od </w:t>
      </w:r>
      <w:r w:rsidRPr="00CA25EE">
        <w:rPr>
          <w:noProof/>
        </w:rPr>
        <w:t>6.738,59 kn</w:t>
      </w:r>
      <w:r w:rsidRPr="00171E47">
        <w:t xml:space="preserve">, uvećano za godišnju kamatnu stopu od 4,5% u tri jednaka godišnja obroka svaki u iznosu od </w:t>
      </w:r>
      <w:r w:rsidRPr="00CA25EE">
        <w:rPr>
          <w:noProof/>
        </w:rPr>
        <w:t>2.246,20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2.246,20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6.738,59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lastRenderedPageBreak/>
        <w:t xml:space="preserve">2. obrok u iznosu od </w:t>
      </w:r>
      <w:r w:rsidRPr="00CA25EE">
        <w:rPr>
          <w:rFonts w:hAnsi="Times New Roman" w:ascii="Times New Roman"/>
          <w:noProof/>
          <w:sz w:val="24"/>
          <w:szCs w:val="24"/>
        </w:rPr>
        <w:t>2.246,20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4.492,40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2.246,20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2.246,20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15.723,39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LINDE PLIN d.o.o.</w:t>
      </w:r>
      <w:r w:rsidRPr="00171E47">
        <w:t xml:space="preserve">, OIB: </w:t>
      </w:r>
      <w:r w:rsidRPr="00CA25EE">
        <w:rPr>
          <w:noProof/>
        </w:rPr>
        <w:t>64936811186</w:t>
      </w:r>
      <w:r w:rsidRPr="00171E47">
        <w:t xml:space="preserve">, </w:t>
      </w:r>
      <w:r w:rsidRPr="00CA25EE">
        <w:rPr>
          <w:noProof/>
        </w:rPr>
        <w:t>Karlovac</w:t>
      </w:r>
      <w:r w:rsidRPr="00171E47">
        <w:t xml:space="preserve">, </w:t>
      </w:r>
      <w:r w:rsidRPr="00CA25EE">
        <w:rPr>
          <w:noProof/>
        </w:rPr>
        <w:t>Kalinovac 2/a</w:t>
      </w:r>
      <w:r w:rsidRPr="00171E47">
        <w:t xml:space="preserve">, utvrđena je tražbina u iznosu od </w:t>
      </w:r>
      <w:r w:rsidRPr="00CA25EE">
        <w:rPr>
          <w:noProof/>
        </w:rPr>
        <w:t>46.001,91 kn</w:t>
      </w:r>
      <w:r w:rsidRPr="00171E47">
        <w:t xml:space="preserve">. Dužnik obvezuje platiti vjerovniku smanjenu tražbinu u iznosu od </w:t>
      </w:r>
      <w:r w:rsidRPr="00CA25EE">
        <w:rPr>
          <w:noProof/>
        </w:rPr>
        <w:t>13.800,57 kn</w:t>
      </w:r>
      <w:r w:rsidRPr="00171E47">
        <w:t xml:space="preserve">, uvećano za godišnju kamatnu stopu od 4,5% u tri jednaka godišnja obroka svaki u iznosu od </w:t>
      </w:r>
      <w:r w:rsidRPr="00CA25EE">
        <w:rPr>
          <w:noProof/>
        </w:rPr>
        <w:t>4.600,19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4.600,19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13.800,57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4.600,19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9.200,38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4.600,19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4.600,19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32.201,34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LINGUA CENTAR d.o.o.</w:t>
      </w:r>
      <w:r w:rsidRPr="00171E47">
        <w:t xml:space="preserve">, OIB: </w:t>
      </w:r>
      <w:r w:rsidRPr="00CA25EE">
        <w:rPr>
          <w:noProof/>
        </w:rPr>
        <w:t>17722263046</w:t>
      </w:r>
      <w:r w:rsidRPr="00171E47">
        <w:t xml:space="preserve">, </w:t>
      </w:r>
      <w:r w:rsidRPr="00CA25EE">
        <w:rPr>
          <w:noProof/>
        </w:rPr>
        <w:t>Karlovac</w:t>
      </w:r>
      <w:r w:rsidRPr="00171E47">
        <w:t xml:space="preserve">, </w:t>
      </w:r>
      <w:r w:rsidRPr="00CA25EE">
        <w:rPr>
          <w:noProof/>
        </w:rPr>
        <w:t>Vlatka Mačeka 28</w:t>
      </w:r>
      <w:r w:rsidRPr="00171E47">
        <w:t xml:space="preserve">, utvrđena je tražbina u iznosu od </w:t>
      </w:r>
      <w:r w:rsidRPr="00CA25EE">
        <w:rPr>
          <w:noProof/>
        </w:rPr>
        <w:t>420,00 kn</w:t>
      </w:r>
      <w:r w:rsidRPr="00171E47">
        <w:t xml:space="preserve">. Dužnik obvezuje platiti vjerovniku smanjenu tražbinu u iznosu od </w:t>
      </w:r>
      <w:r w:rsidRPr="00CA25EE">
        <w:rPr>
          <w:noProof/>
        </w:rPr>
        <w:t>126,00 kn</w:t>
      </w:r>
      <w:r w:rsidRPr="00171E47">
        <w:t xml:space="preserve">, uvećano za godišnju kamatnu stopu od 4,5% u tri jednaka godišnja obroka svaki u iznosu od </w:t>
      </w:r>
      <w:r w:rsidRPr="00CA25EE">
        <w:rPr>
          <w:noProof/>
        </w:rPr>
        <w:t>42,00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42,00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126,00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lastRenderedPageBreak/>
        <w:t xml:space="preserve">2. obrok u iznosu od </w:t>
      </w:r>
      <w:r w:rsidRPr="00CA25EE">
        <w:rPr>
          <w:rFonts w:hAnsi="Times New Roman" w:ascii="Times New Roman"/>
          <w:noProof/>
          <w:sz w:val="24"/>
          <w:szCs w:val="24"/>
        </w:rPr>
        <w:t>42,00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84,00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42,00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42,00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294,00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LLOYD'S REGISTER EMEA</w:t>
      </w:r>
      <w:r w:rsidRPr="00171E47">
        <w:t xml:space="preserve">, OIB: </w:t>
      </w:r>
      <w:r w:rsidRPr="00CA25EE">
        <w:rPr>
          <w:noProof/>
        </w:rPr>
        <w:t>72262856307</w:t>
      </w:r>
      <w:r w:rsidRPr="00171E47">
        <w:t xml:space="preserve">, </w:t>
      </w:r>
      <w:r w:rsidRPr="00CA25EE">
        <w:rPr>
          <w:noProof/>
        </w:rPr>
        <w:t>London</w:t>
      </w:r>
      <w:r w:rsidRPr="00171E47">
        <w:t xml:space="preserve">, </w:t>
      </w:r>
      <w:r w:rsidRPr="00CA25EE">
        <w:rPr>
          <w:noProof/>
        </w:rPr>
        <w:t>71 Fenchurch Street EC3M</w:t>
      </w:r>
      <w:r w:rsidRPr="00171E47">
        <w:t xml:space="preserve">, utvrđena je tražbina u iznosu od </w:t>
      </w:r>
      <w:r w:rsidRPr="00CA25EE">
        <w:rPr>
          <w:noProof/>
        </w:rPr>
        <w:t>136.980,45 kn</w:t>
      </w:r>
      <w:r w:rsidRPr="00171E47">
        <w:t xml:space="preserve">. Dužnik obvezuje platiti vjerovniku smanjenu tražbinu u iznosu od </w:t>
      </w:r>
      <w:r w:rsidRPr="00CA25EE">
        <w:rPr>
          <w:noProof/>
        </w:rPr>
        <w:t>41.094,14 kn</w:t>
      </w:r>
      <w:r w:rsidRPr="00171E47">
        <w:t xml:space="preserve">, uvećano za godišnju kamatnu stopu od 4,5% u tri jednaka godišnja obroka svaki u iznosu od </w:t>
      </w:r>
      <w:r w:rsidRPr="00CA25EE">
        <w:rPr>
          <w:noProof/>
        </w:rPr>
        <w:t>13.698,05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13.698,05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41.094,14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13.698,05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27.396,09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13.698,05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13.698,05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95.886,32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LPG projekt d.o.o.</w:t>
      </w:r>
      <w:r w:rsidRPr="00171E47">
        <w:t xml:space="preserve">, OIB: </w:t>
      </w:r>
      <w:r w:rsidRPr="00CA25EE">
        <w:rPr>
          <w:noProof/>
        </w:rPr>
        <w:t>69267061691</w:t>
      </w:r>
      <w:r w:rsidRPr="00171E47">
        <w:t xml:space="preserve">, </w:t>
      </w:r>
      <w:r w:rsidRPr="00CA25EE">
        <w:rPr>
          <w:noProof/>
        </w:rPr>
        <w:t>Zagreb</w:t>
      </w:r>
      <w:r w:rsidRPr="00171E47">
        <w:t xml:space="preserve">, </w:t>
      </w:r>
      <w:r w:rsidRPr="00CA25EE">
        <w:rPr>
          <w:noProof/>
        </w:rPr>
        <w:t>Baštijanova 41/a</w:t>
      </w:r>
      <w:r w:rsidRPr="00171E47">
        <w:t xml:space="preserve">, utvrđena je tražbina u iznosu od </w:t>
      </w:r>
      <w:r w:rsidRPr="00CA25EE">
        <w:rPr>
          <w:noProof/>
        </w:rPr>
        <w:t>121.000,00 kn</w:t>
      </w:r>
      <w:r w:rsidRPr="00171E47">
        <w:t xml:space="preserve">. Dužnik obvezuje platiti vjerovniku smanjenu tražbinu u iznosu od </w:t>
      </w:r>
      <w:r w:rsidRPr="00CA25EE">
        <w:rPr>
          <w:noProof/>
        </w:rPr>
        <w:t>36.300,00 kn</w:t>
      </w:r>
      <w:r w:rsidRPr="00171E47">
        <w:t xml:space="preserve">, uvećano za godišnju kamatnu stopu od 4,5% u tri jednaka godišnja obroka svaki u iznosu od </w:t>
      </w:r>
      <w:r w:rsidRPr="00CA25EE">
        <w:rPr>
          <w:noProof/>
        </w:rPr>
        <w:t>12.100,00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12.100,00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36.300,00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lastRenderedPageBreak/>
        <w:t xml:space="preserve">2. obrok u iznosu od </w:t>
      </w:r>
      <w:r w:rsidRPr="00CA25EE">
        <w:rPr>
          <w:rFonts w:hAnsi="Times New Roman" w:ascii="Times New Roman"/>
          <w:noProof/>
          <w:sz w:val="24"/>
          <w:szCs w:val="24"/>
        </w:rPr>
        <w:t>12.100,00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24.200,00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12.100,00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12.100,00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84.700,00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M-90 d.o.o.</w:t>
      </w:r>
      <w:r w:rsidRPr="00171E47">
        <w:t xml:space="preserve">, OIB: </w:t>
      </w:r>
      <w:r w:rsidRPr="00CA25EE">
        <w:rPr>
          <w:noProof/>
        </w:rPr>
        <w:t>94228523865</w:t>
      </w:r>
      <w:r w:rsidRPr="00171E47">
        <w:t xml:space="preserve">, </w:t>
      </w:r>
      <w:r w:rsidRPr="00CA25EE">
        <w:rPr>
          <w:noProof/>
        </w:rPr>
        <w:t>Duga Resa</w:t>
      </w:r>
      <w:r w:rsidRPr="00171E47">
        <w:t xml:space="preserve">, </w:t>
      </w:r>
      <w:r w:rsidRPr="00CA25EE">
        <w:rPr>
          <w:noProof/>
        </w:rPr>
        <w:t>Bana Josipa Jelačića 51</w:t>
      </w:r>
      <w:r w:rsidRPr="00171E47">
        <w:t xml:space="preserve">, utvrđena je tražbina u iznosu od </w:t>
      </w:r>
      <w:r w:rsidRPr="00CA25EE">
        <w:rPr>
          <w:noProof/>
        </w:rPr>
        <w:t>1.560,00 kn</w:t>
      </w:r>
      <w:r w:rsidRPr="00171E47">
        <w:t xml:space="preserve">. Dužnik obvezuje platiti vjerovniku smanjenu tražbinu u iznosu od </w:t>
      </w:r>
      <w:r w:rsidRPr="00CA25EE">
        <w:rPr>
          <w:noProof/>
        </w:rPr>
        <w:t>468,00 kn</w:t>
      </w:r>
      <w:r w:rsidRPr="00171E47">
        <w:t xml:space="preserve">, uvećano za godišnju kamatnu stopu od 4,5% u tri jednaka godišnja obroka svaki u iznosu od </w:t>
      </w:r>
      <w:r w:rsidRPr="00CA25EE">
        <w:rPr>
          <w:noProof/>
        </w:rPr>
        <w:t>156,00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156,00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468,00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156,00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312,00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156,00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156,00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1.092,00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MAN Diesel&amp;Turbo, branch of MAN Diesel&amp;Turbo SE,Germany</w:t>
      </w:r>
      <w:r w:rsidRPr="00171E47">
        <w:t xml:space="preserve">, OIB: </w:t>
      </w:r>
      <w:r w:rsidRPr="00CA25EE">
        <w:rPr>
          <w:noProof/>
        </w:rPr>
        <w:t>DE811136900</w:t>
      </w:r>
      <w:r w:rsidRPr="00171E47">
        <w:t xml:space="preserve">, </w:t>
      </w:r>
      <w:r w:rsidRPr="00CA25EE">
        <w:rPr>
          <w:noProof/>
        </w:rPr>
        <w:t>Copenhagen</w:t>
      </w:r>
      <w:r w:rsidRPr="00171E47">
        <w:t xml:space="preserve">, </w:t>
      </w:r>
      <w:r w:rsidRPr="00CA25EE">
        <w:rPr>
          <w:noProof/>
        </w:rPr>
        <w:t>Teglholmsgade 41</w:t>
      </w:r>
      <w:r w:rsidRPr="00171E47">
        <w:t xml:space="preserve">, utvrđena je tražbina u iznosu od </w:t>
      </w:r>
      <w:r w:rsidRPr="00CA25EE">
        <w:rPr>
          <w:noProof/>
        </w:rPr>
        <w:t>854.055,15 kn</w:t>
      </w:r>
      <w:r w:rsidRPr="00171E47">
        <w:t xml:space="preserve">. Dužnik obvezuje platiti vjerovniku smanjenu tražbinu u iznosu od </w:t>
      </w:r>
      <w:r w:rsidRPr="00CA25EE">
        <w:rPr>
          <w:noProof/>
        </w:rPr>
        <w:t>256.216,55 kn</w:t>
      </w:r>
      <w:r w:rsidRPr="00171E47">
        <w:t xml:space="preserve">, uvećano za godišnju kamatnu stopu od 4,5% u tri jednaka godišnja obroka svaki u iznosu od </w:t>
      </w:r>
      <w:r w:rsidRPr="00CA25EE">
        <w:rPr>
          <w:noProof/>
        </w:rPr>
        <w:t>85.405,52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85.405,52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256.216,55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lastRenderedPageBreak/>
        <w:t xml:space="preserve">2. obrok u iznosu od </w:t>
      </w:r>
      <w:r w:rsidRPr="00CA25EE">
        <w:rPr>
          <w:rFonts w:hAnsi="Times New Roman" w:ascii="Times New Roman"/>
          <w:noProof/>
          <w:sz w:val="24"/>
          <w:szCs w:val="24"/>
        </w:rPr>
        <w:t>85.405,52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170.811,03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85.405,52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85.405,52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597.838,61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MAN DIESEL &amp; TURBO SE</w:t>
      </w:r>
      <w:r w:rsidRPr="00171E47">
        <w:t xml:space="preserve">, OIB: </w:t>
      </w:r>
      <w:r w:rsidRPr="00CA25EE">
        <w:rPr>
          <w:noProof/>
        </w:rPr>
        <w:t>19545532259</w:t>
      </w:r>
      <w:r w:rsidRPr="00171E47">
        <w:t xml:space="preserve">, </w:t>
      </w:r>
      <w:r w:rsidRPr="00CA25EE">
        <w:rPr>
          <w:noProof/>
        </w:rPr>
        <w:t>Augsburg</w:t>
      </w:r>
      <w:r w:rsidRPr="00171E47">
        <w:t xml:space="preserve">, </w:t>
      </w:r>
      <w:r w:rsidRPr="00CA25EE">
        <w:rPr>
          <w:noProof/>
        </w:rPr>
        <w:t>Stadbachstrasse 1</w:t>
      </w:r>
      <w:r w:rsidRPr="00171E47">
        <w:t xml:space="preserve">, utvrđena je tražbina u iznosu od </w:t>
      </w:r>
      <w:r w:rsidRPr="00CA25EE">
        <w:rPr>
          <w:noProof/>
        </w:rPr>
        <w:t>4.106,40 kn</w:t>
      </w:r>
      <w:r w:rsidRPr="00171E47">
        <w:t xml:space="preserve">. Dužnik obvezuje platiti vjerovniku smanjenu tražbinu u iznosu od </w:t>
      </w:r>
      <w:r w:rsidRPr="00CA25EE">
        <w:rPr>
          <w:noProof/>
        </w:rPr>
        <w:t>1.231,92 kn</w:t>
      </w:r>
      <w:r w:rsidRPr="00171E47">
        <w:t xml:space="preserve">, uvećano za godišnju kamatnu stopu od 4,5% u tri jednaka godišnja obroka svaki u iznosu od </w:t>
      </w:r>
      <w:r w:rsidRPr="00CA25EE">
        <w:rPr>
          <w:noProof/>
        </w:rPr>
        <w:t>410,64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410,64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1.231,92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410,64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821,28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410,64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410,64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2.874,48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MÄRKISCHES WERK GMBH</w:t>
      </w:r>
      <w:r w:rsidRPr="00171E47">
        <w:t xml:space="preserve">, OIB: </w:t>
      </w:r>
      <w:r w:rsidRPr="00CA25EE">
        <w:rPr>
          <w:noProof/>
        </w:rPr>
        <w:t>DE125802745</w:t>
      </w:r>
      <w:r w:rsidRPr="00171E47">
        <w:t xml:space="preserve">, </w:t>
      </w:r>
      <w:r w:rsidRPr="00CA25EE">
        <w:rPr>
          <w:noProof/>
        </w:rPr>
        <w:t>Halver</w:t>
      </w:r>
      <w:r w:rsidRPr="00171E47">
        <w:t xml:space="preserve">, </w:t>
      </w:r>
      <w:r w:rsidRPr="00CA25EE">
        <w:rPr>
          <w:noProof/>
        </w:rPr>
        <w:t>Haus Heide 21</w:t>
      </w:r>
      <w:r w:rsidRPr="00171E47">
        <w:t xml:space="preserve">, utvrđena je tražbina u iznosu od </w:t>
      </w:r>
      <w:r w:rsidRPr="00CA25EE">
        <w:rPr>
          <w:noProof/>
        </w:rPr>
        <w:t>39.455,01 kn</w:t>
      </w:r>
      <w:r w:rsidRPr="00171E47">
        <w:t xml:space="preserve">. Dužnik obvezuje platiti vjerovniku smanjenu tražbinu u iznosu od </w:t>
      </w:r>
      <w:r w:rsidRPr="00CA25EE">
        <w:rPr>
          <w:noProof/>
        </w:rPr>
        <w:t>11.836,50 kn</w:t>
      </w:r>
      <w:r w:rsidRPr="00171E47">
        <w:t xml:space="preserve">, uvećano za godišnju kamatnu stopu od 4,5% u tri jednaka godišnja obroka svaki u iznosu od </w:t>
      </w:r>
      <w:r w:rsidRPr="00CA25EE">
        <w:rPr>
          <w:noProof/>
        </w:rPr>
        <w:t>3.945,50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3.945,50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11.836,50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lastRenderedPageBreak/>
        <w:t xml:space="preserve">2. obrok u iznosu od </w:t>
      </w:r>
      <w:r w:rsidRPr="00CA25EE">
        <w:rPr>
          <w:rFonts w:hAnsi="Times New Roman" w:ascii="Times New Roman"/>
          <w:noProof/>
          <w:sz w:val="24"/>
          <w:szCs w:val="24"/>
        </w:rPr>
        <w:t>3.945,50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7.891,00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3.945,50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3.945,50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27.618,51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MARKO BUBAŠ</w:t>
      </w:r>
      <w:r w:rsidRPr="00171E47">
        <w:t xml:space="preserve">, OIB: </w:t>
      </w:r>
      <w:r w:rsidRPr="00CA25EE">
        <w:rPr>
          <w:noProof/>
        </w:rPr>
        <w:t>18798702691</w:t>
      </w:r>
      <w:r w:rsidRPr="00171E47">
        <w:t xml:space="preserve">, </w:t>
      </w:r>
      <w:r w:rsidRPr="00CA25EE">
        <w:rPr>
          <w:noProof/>
        </w:rPr>
        <w:t>Karlovac</w:t>
      </w:r>
      <w:r w:rsidRPr="00171E47">
        <w:t xml:space="preserve">, </w:t>
      </w:r>
      <w:r w:rsidRPr="00CA25EE">
        <w:rPr>
          <w:noProof/>
        </w:rPr>
        <w:t>Jamadolska 6</w:t>
      </w:r>
      <w:r w:rsidRPr="00171E47">
        <w:t xml:space="preserve">, utvrđena je tražbina u iznosu od </w:t>
      </w:r>
      <w:r w:rsidRPr="00CA25EE">
        <w:rPr>
          <w:noProof/>
        </w:rPr>
        <w:t>41.666,55 kn</w:t>
      </w:r>
      <w:r w:rsidRPr="00171E47">
        <w:t xml:space="preserve">. Dužnik obvezuje platiti vjerovniku smanjenu tražbinu u iznosu od </w:t>
      </w:r>
      <w:r w:rsidRPr="00CA25EE">
        <w:rPr>
          <w:noProof/>
        </w:rPr>
        <w:t>12.499,97 kn</w:t>
      </w:r>
      <w:r w:rsidRPr="00171E47">
        <w:t xml:space="preserve">, uvećano za godišnju kamatnu stopu od 4,5% u tri jednaka godišnja obroka svaki u iznosu od </w:t>
      </w:r>
      <w:r w:rsidRPr="00CA25EE">
        <w:rPr>
          <w:noProof/>
        </w:rPr>
        <w:t>4.166,66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4.166,66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12.499,97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4.166,66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8.333,31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4.166,66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4.166,66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29.166,59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MATIĆ, zajednički obrt za usluge i ribolov, vl. Mate Sindičić i Boris Sindičić</w:t>
      </w:r>
      <w:r w:rsidRPr="00171E47">
        <w:t xml:space="preserve">, OIB: </w:t>
      </w:r>
      <w:r w:rsidRPr="00CA25EE">
        <w:rPr>
          <w:noProof/>
        </w:rPr>
        <w:t>97861486170</w:t>
      </w:r>
      <w:r w:rsidRPr="00171E47">
        <w:t xml:space="preserve">, </w:t>
      </w:r>
      <w:r w:rsidRPr="00CA25EE">
        <w:rPr>
          <w:noProof/>
        </w:rPr>
        <w:t>Punat</w:t>
      </w:r>
      <w:r w:rsidRPr="00171E47">
        <w:t xml:space="preserve">, </w:t>
      </w:r>
      <w:r w:rsidRPr="00CA25EE">
        <w:rPr>
          <w:noProof/>
        </w:rPr>
        <w:t>Stara Baška 1</w:t>
      </w:r>
      <w:r w:rsidRPr="00171E47">
        <w:t xml:space="preserve">, utvrđena je tražbina u iznosu od </w:t>
      </w:r>
      <w:r w:rsidRPr="00CA25EE">
        <w:rPr>
          <w:noProof/>
        </w:rPr>
        <w:t>10.453,12 kn</w:t>
      </w:r>
      <w:r w:rsidRPr="00171E47">
        <w:t xml:space="preserve">. Dužnik obvezuje platiti vjerovniku smanjenu tražbinu u iznosu od </w:t>
      </w:r>
      <w:r w:rsidRPr="00CA25EE">
        <w:rPr>
          <w:noProof/>
        </w:rPr>
        <w:t>3.135,94 kn</w:t>
      </w:r>
      <w:r w:rsidRPr="00171E47">
        <w:t xml:space="preserve">, uvećano za godišnju kamatnu stopu od 4,5% u tri jednaka godišnja obroka svaki u iznosu od </w:t>
      </w:r>
      <w:r w:rsidRPr="00CA25EE">
        <w:rPr>
          <w:noProof/>
        </w:rPr>
        <w:t>1.045,31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1.045,31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3.135,94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lastRenderedPageBreak/>
        <w:t xml:space="preserve">2. obrok u iznosu od </w:t>
      </w:r>
      <w:r w:rsidRPr="00CA25EE">
        <w:rPr>
          <w:rFonts w:hAnsi="Times New Roman" w:ascii="Times New Roman"/>
          <w:noProof/>
          <w:sz w:val="24"/>
          <w:szCs w:val="24"/>
        </w:rPr>
        <w:t>1.045,31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2.090,62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1.045,31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1.045,31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7.317,18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MC ČIŠĆENJE d.o.o.</w:t>
      </w:r>
      <w:r w:rsidRPr="00171E47">
        <w:t xml:space="preserve">, OIB: </w:t>
      </w:r>
      <w:r w:rsidRPr="00CA25EE">
        <w:rPr>
          <w:noProof/>
        </w:rPr>
        <w:t>17783496119</w:t>
      </w:r>
      <w:r w:rsidRPr="00171E47">
        <w:t xml:space="preserve">, </w:t>
      </w:r>
      <w:r w:rsidRPr="00CA25EE">
        <w:rPr>
          <w:noProof/>
        </w:rPr>
        <w:t>Sisak</w:t>
      </w:r>
      <w:r w:rsidRPr="00171E47">
        <w:t xml:space="preserve">, </w:t>
      </w:r>
      <w:r w:rsidRPr="00CA25EE">
        <w:rPr>
          <w:noProof/>
        </w:rPr>
        <w:t>Nikole Tesle 17</w:t>
      </w:r>
      <w:r w:rsidRPr="00171E47">
        <w:t xml:space="preserve">, utvrđena je tražbina u iznosu od </w:t>
      </w:r>
      <w:r w:rsidRPr="00CA25EE">
        <w:rPr>
          <w:noProof/>
        </w:rPr>
        <w:t>31.775,00 kn</w:t>
      </w:r>
      <w:r w:rsidRPr="00171E47">
        <w:t xml:space="preserve">. Dužnik obvezuje platiti vjerovniku smanjenu tražbinu u iznosu od </w:t>
      </w:r>
      <w:r w:rsidRPr="00CA25EE">
        <w:rPr>
          <w:noProof/>
        </w:rPr>
        <w:t>9.532,50 kn</w:t>
      </w:r>
      <w:r w:rsidRPr="00171E47">
        <w:t xml:space="preserve">, uvećano za godišnju kamatnu stopu od 4,5% u tri jednaka godišnja obroka svaki u iznosu od </w:t>
      </w:r>
      <w:r w:rsidRPr="00CA25EE">
        <w:rPr>
          <w:noProof/>
        </w:rPr>
        <w:t>3.177,50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3.177,50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9.532,50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3.177,50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6.355,00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3.177,50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3.177,50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22.242,50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METAL ELEKTRO d.d.</w:t>
      </w:r>
      <w:r w:rsidRPr="00171E47">
        <w:t xml:space="preserve">, OIB: </w:t>
      </w:r>
      <w:r w:rsidRPr="00CA25EE">
        <w:rPr>
          <w:noProof/>
        </w:rPr>
        <w:t>37512981782</w:t>
      </w:r>
      <w:r w:rsidRPr="00171E47">
        <w:t xml:space="preserve">, </w:t>
      </w:r>
      <w:r w:rsidRPr="00CA25EE">
        <w:rPr>
          <w:noProof/>
        </w:rPr>
        <w:t>Donja Zelina</w:t>
      </w:r>
      <w:r w:rsidRPr="00171E47">
        <w:t xml:space="preserve">, </w:t>
      </w:r>
      <w:r w:rsidRPr="00CA25EE">
        <w:rPr>
          <w:noProof/>
        </w:rPr>
        <w:t>Donjozelinska Ulica 36</w:t>
      </w:r>
      <w:r w:rsidRPr="00171E47">
        <w:t xml:space="preserve">, utvrđena je tražbina u iznosu od </w:t>
      </w:r>
      <w:r w:rsidRPr="00CA25EE">
        <w:rPr>
          <w:noProof/>
        </w:rPr>
        <w:t>69.559,15 kn</w:t>
      </w:r>
      <w:r w:rsidRPr="00171E47">
        <w:t xml:space="preserve">. Dužnik obvezuje platiti vjerovniku smanjenu tražbinu u iznosu od </w:t>
      </w:r>
      <w:r w:rsidRPr="00CA25EE">
        <w:rPr>
          <w:noProof/>
        </w:rPr>
        <w:t>20.867,75 kn</w:t>
      </w:r>
      <w:r w:rsidRPr="00171E47">
        <w:t xml:space="preserve">, uvećano za godišnju kamatnu stopu od 4,5% u tri jednaka godišnja obroka svaki u iznosu od </w:t>
      </w:r>
      <w:r w:rsidRPr="00CA25EE">
        <w:rPr>
          <w:noProof/>
        </w:rPr>
        <w:t>6.955,92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6.955,92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20.867,75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lastRenderedPageBreak/>
        <w:t xml:space="preserve">2. obrok u iznosu od </w:t>
      </w:r>
      <w:r w:rsidRPr="00CA25EE">
        <w:rPr>
          <w:rFonts w:hAnsi="Times New Roman" w:ascii="Times New Roman"/>
          <w:noProof/>
          <w:sz w:val="24"/>
          <w:szCs w:val="24"/>
        </w:rPr>
        <w:t>6.955,92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13.911,83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6.955,92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6.955,92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48.691,41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METALSKA INDUSTRIJA VARAŽDIN dioničko društvo</w:t>
      </w:r>
      <w:r w:rsidRPr="00171E47">
        <w:t xml:space="preserve">, OIB: </w:t>
      </w:r>
      <w:r w:rsidRPr="00CA25EE">
        <w:rPr>
          <w:noProof/>
        </w:rPr>
        <w:t>95240603723</w:t>
      </w:r>
      <w:r w:rsidRPr="00171E47">
        <w:t xml:space="preserve">, </w:t>
      </w:r>
      <w:r w:rsidRPr="00CA25EE">
        <w:rPr>
          <w:noProof/>
        </w:rPr>
        <w:t>Varaždin</w:t>
      </w:r>
      <w:r w:rsidRPr="00171E47">
        <w:t xml:space="preserve">, </w:t>
      </w:r>
      <w:r w:rsidRPr="00CA25EE">
        <w:rPr>
          <w:noProof/>
        </w:rPr>
        <w:t>Fabijanska 33</w:t>
      </w:r>
      <w:r w:rsidRPr="00171E47">
        <w:t xml:space="preserve">, utvrđena je tražbina u iznosu od </w:t>
      </w:r>
      <w:r w:rsidRPr="00CA25EE">
        <w:rPr>
          <w:noProof/>
        </w:rPr>
        <w:t>11.205,45 kn</w:t>
      </w:r>
      <w:r w:rsidRPr="00171E47">
        <w:t xml:space="preserve">. Dužnik obvezuje platiti vjerovniku smanjenu tražbinu u iznosu od </w:t>
      </w:r>
      <w:r w:rsidRPr="00CA25EE">
        <w:rPr>
          <w:noProof/>
        </w:rPr>
        <w:t>3.361,64 kn</w:t>
      </w:r>
      <w:r w:rsidRPr="00171E47">
        <w:t xml:space="preserve">, uvećano za godišnju kamatnu stopu od 4,5% u tri jednaka godišnja obroka svaki u iznosu od </w:t>
      </w:r>
      <w:r w:rsidRPr="00CA25EE">
        <w:rPr>
          <w:noProof/>
        </w:rPr>
        <w:t>1.120,55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1.120,55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3.361,64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1.120,55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2.241,09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1.120,55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1.120,55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7.843,82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A12C85">
      <w:pPr>
        <w:spacing w:lineRule="auto" w:line="288" w:before="480"/>
        <w:jc w:val="both"/>
      </w:pPr>
      <w:r w:rsidRPr="00A12C85">
        <w:t xml:space="preserve">Vjerovniku: </w:t>
      </w:r>
      <w:r w:rsidRPr="00A12C85">
        <w:rPr>
          <w:b/>
          <w:noProof/>
        </w:rPr>
        <w:t>Ministarstvo finanacija RH -  CARINSKA UPRAVA</w:t>
      </w:r>
      <w:r w:rsidRPr="00A12C85">
        <w:t xml:space="preserve">, OIB: </w:t>
      </w:r>
      <w:r w:rsidRPr="00A12C85">
        <w:rPr>
          <w:noProof/>
        </w:rPr>
        <w:t>18683136487</w:t>
      </w:r>
      <w:r w:rsidRPr="00A12C85">
        <w:t xml:space="preserve">, </w:t>
      </w:r>
      <w:r w:rsidRPr="00A12C85">
        <w:rPr>
          <w:noProof/>
        </w:rPr>
        <w:t>Zagreb</w:t>
      </w:r>
      <w:r w:rsidRPr="00A12C85">
        <w:t xml:space="preserve">, </w:t>
      </w:r>
      <w:r w:rsidRPr="00A12C85">
        <w:rPr>
          <w:noProof/>
        </w:rPr>
        <w:t>Alexandera von Humboldta 4a</w:t>
      </w:r>
      <w:r w:rsidRPr="00A12C85">
        <w:t xml:space="preserve">, utvrđena je tražbina u iznosu od </w:t>
      </w:r>
      <w:r w:rsidRPr="00A12C85">
        <w:rPr>
          <w:noProof/>
        </w:rPr>
        <w:t>28.159,89 kn</w:t>
      </w:r>
      <w:r w:rsidRPr="00A12C85">
        <w:t xml:space="preserve">. Od kojeg iznosa tražbine glavnicu predstavlja iznos od </w:t>
      </w:r>
      <w:r w:rsidRPr="00A12C85">
        <w:rPr>
          <w:noProof/>
        </w:rPr>
        <w:t>26.115,01 kn</w:t>
      </w:r>
      <w:r w:rsidRPr="00A12C85">
        <w:t xml:space="preserve">, a obračunatu zateznu kamatu iznos od </w:t>
      </w:r>
      <w:r w:rsidRPr="00A12C85">
        <w:rPr>
          <w:noProof/>
        </w:rPr>
        <w:t>2.044,88 kn</w:t>
      </w:r>
      <w:r w:rsidRPr="00A12C85">
        <w:t xml:space="preserve">. </w:t>
      </w:r>
    </w:p>
    <w:p w:rsidRDefault="00F9093B" w:rsidP="00F9093B" w:rsidR="00F9093B" w:rsidRPr="00A12C85">
      <w:pPr>
        <w:spacing w:lineRule="auto" w:line="288" w:before="120"/>
        <w:ind w:left="284"/>
        <w:jc w:val="both"/>
      </w:pPr>
      <w:r w:rsidRPr="00A12C85">
        <w:t xml:space="preserve">Dužnik se obvezuje vjerovniku platiti smanjenu tražbinu (glavnicu) u iznosu od </w:t>
      </w:r>
      <w:r w:rsidRPr="00A12C85">
        <w:rPr>
          <w:noProof/>
        </w:rPr>
        <w:t>26.115,01 kn</w:t>
      </w:r>
      <w:r w:rsidRPr="00A12C85">
        <w:t xml:space="preserve">, a za ostatak iznos do utvrđene tražbine od </w:t>
      </w:r>
      <w:r w:rsidRPr="00A12C85">
        <w:rPr>
          <w:noProof/>
        </w:rPr>
        <w:t>2.044,88 kn</w:t>
      </w:r>
      <w:r w:rsidRPr="00A12C85">
        <w:t xml:space="preserve"> (kamate) vjerovnik otpušta Dužniku te izjavljuje da neće tražiti ispunjenje tog dijela tražbine, a sa kojim otpustom je Dužnik suglasan.</w:t>
      </w:r>
    </w:p>
    <w:p w:rsidRDefault="00F9093B" w:rsidP="00F9093B" w:rsidR="00F9093B" w:rsidRPr="00A12C85">
      <w:pPr>
        <w:spacing w:lineRule="auto" w:line="288" w:before="120"/>
        <w:ind w:left="284"/>
        <w:jc w:val="both"/>
      </w:pPr>
      <w:r w:rsidRPr="00A12C85">
        <w:lastRenderedPageBreak/>
        <w:t xml:space="preserve">Dužnik će platiti vjerovniku smanjenu tražbinu (glavnicu) u iznosu do </w:t>
      </w:r>
      <w:r w:rsidRPr="00A12C85">
        <w:rPr>
          <w:noProof/>
        </w:rPr>
        <w:t>26.115,01 kn</w:t>
      </w:r>
      <w:r w:rsidRPr="00A12C85">
        <w:t xml:space="preserve"> u 7 (sedam) jednakih godišnjih obroka svaki u iznosu od </w:t>
      </w:r>
      <w:r w:rsidRPr="00A12C85">
        <w:rPr>
          <w:noProof/>
        </w:rPr>
        <w:t>3.730,72 kn</w:t>
      </w:r>
      <w:r w:rsidRPr="00A12C85">
        <w:t>, dospijeća kako slijedi:</w:t>
      </w:r>
    </w:p>
    <w:p w:rsidRDefault="00F9093B" w:rsidP="00F9093B" w:rsidR="00F9093B" w:rsidRPr="00A12C85">
      <w:pPr>
        <w:tabs>
          <w:tab w:pos="851" w:val="left"/>
        </w:tabs>
        <w:spacing w:lineRule="auto" w:line="288" w:before="120"/>
        <w:ind w:hanging="284" w:left="851"/>
        <w:jc w:val="both"/>
      </w:pPr>
      <w:r w:rsidRPr="00A12C85">
        <w:t>-</w:t>
      </w:r>
      <w:r w:rsidRPr="00A12C85">
        <w:tab/>
        <w:t xml:space="preserve">1. obrok: iznos od </w:t>
      </w:r>
      <w:r w:rsidRPr="00A12C85">
        <w:rPr>
          <w:noProof/>
        </w:rPr>
        <w:t>3.730,72 kn</w:t>
      </w:r>
      <w:r w:rsidRPr="00A12C85">
        <w:t xml:space="preserve"> dospijeća godinu dana od dana pravomoćnosti sudskoga rješenja kojim se dozvoljava sklapanje ove nagodbe, </w:t>
      </w:r>
    </w:p>
    <w:p w:rsidRDefault="00F9093B" w:rsidP="00F9093B" w:rsidR="00F9093B" w:rsidRPr="00A12C85">
      <w:pPr>
        <w:tabs>
          <w:tab w:pos="851" w:val="left"/>
        </w:tabs>
        <w:spacing w:lineRule="auto" w:line="288" w:before="120"/>
        <w:ind w:hanging="284" w:left="851"/>
        <w:jc w:val="both"/>
      </w:pPr>
      <w:r w:rsidRPr="00A12C85">
        <w:t>-</w:t>
      </w:r>
      <w:r w:rsidRPr="00A12C85">
        <w:tab/>
        <w:t xml:space="preserve">2. obrok: iznos od </w:t>
      </w:r>
      <w:r w:rsidRPr="00A12C85">
        <w:rPr>
          <w:noProof/>
        </w:rPr>
        <w:t xml:space="preserve">3.730,72 kn </w:t>
      </w:r>
      <w:r w:rsidRPr="00A12C85">
        <w:t>dospijeća na dan druge godine od dana pravomoćnosti sudskoga rješenja kojim se dozvoljava sklapanje ove nagodbe,</w:t>
      </w:r>
    </w:p>
    <w:p w:rsidRDefault="00F9093B" w:rsidP="00F9093B" w:rsidR="00F9093B" w:rsidRPr="00A12C85">
      <w:pPr>
        <w:tabs>
          <w:tab w:pos="851" w:val="left"/>
        </w:tabs>
        <w:spacing w:lineRule="auto" w:line="288" w:before="120"/>
        <w:ind w:hanging="284" w:left="851"/>
        <w:jc w:val="both"/>
      </w:pPr>
      <w:r w:rsidRPr="00A12C85">
        <w:t>-</w:t>
      </w:r>
      <w:r w:rsidRPr="00A12C85">
        <w:tab/>
        <w:t xml:space="preserve">3. obrok: iznos od </w:t>
      </w:r>
      <w:r w:rsidRPr="00A12C85">
        <w:rPr>
          <w:noProof/>
        </w:rPr>
        <w:t xml:space="preserve">3.730,72 kn </w:t>
      </w:r>
      <w:r w:rsidRPr="00A12C85">
        <w:t>dospijeća na dan treće godine od dana pravomoćnosti sudskoga rješenja kojim se dozvoljava sklapanje ove nagodbe,</w:t>
      </w:r>
    </w:p>
    <w:p w:rsidRDefault="00F9093B" w:rsidP="00F9093B" w:rsidR="00F9093B" w:rsidRPr="00A12C85">
      <w:pPr>
        <w:tabs>
          <w:tab w:pos="851" w:val="left"/>
        </w:tabs>
        <w:spacing w:lineRule="auto" w:line="288" w:before="120"/>
        <w:ind w:hanging="284" w:left="851"/>
        <w:jc w:val="both"/>
      </w:pPr>
      <w:r w:rsidRPr="00A12C85">
        <w:t>-</w:t>
      </w:r>
      <w:r w:rsidRPr="00A12C85">
        <w:tab/>
        <w:t xml:space="preserve">4. obrok: iznos od </w:t>
      </w:r>
      <w:r w:rsidRPr="00A12C85">
        <w:rPr>
          <w:noProof/>
        </w:rPr>
        <w:t xml:space="preserve">3.730,72 kn </w:t>
      </w:r>
      <w:r w:rsidRPr="00A12C85">
        <w:t>dospijeća na dan četvrte godine od dana pravomoćnosti sudskoga rješenja kojim se dozvoljava sklapanje ove nagodbe,</w:t>
      </w:r>
    </w:p>
    <w:p w:rsidRDefault="00F9093B" w:rsidP="00F9093B" w:rsidR="00F9093B" w:rsidRPr="00A12C85">
      <w:pPr>
        <w:tabs>
          <w:tab w:pos="851" w:val="left"/>
        </w:tabs>
        <w:spacing w:lineRule="auto" w:line="288" w:before="120"/>
        <w:ind w:hanging="284" w:left="851"/>
        <w:jc w:val="both"/>
      </w:pPr>
      <w:r w:rsidRPr="00A12C85">
        <w:t>-</w:t>
      </w:r>
      <w:r w:rsidRPr="00A12C85">
        <w:tab/>
        <w:t xml:space="preserve">5. obrok: iznos od </w:t>
      </w:r>
      <w:r w:rsidRPr="00A12C85">
        <w:rPr>
          <w:noProof/>
        </w:rPr>
        <w:t xml:space="preserve">3.730,72 kn </w:t>
      </w:r>
      <w:r w:rsidRPr="00A12C85">
        <w:t>dospijeća na dan pete godine od dana pravomoćnosti sudskoga rješenja kojim se dozvoljava sklapanje ove nagodbe,</w:t>
      </w:r>
    </w:p>
    <w:p w:rsidRDefault="00F9093B" w:rsidP="00F9093B" w:rsidR="00F9093B" w:rsidRPr="00A12C85">
      <w:pPr>
        <w:tabs>
          <w:tab w:pos="851" w:val="left"/>
        </w:tabs>
        <w:spacing w:lineRule="auto" w:line="288" w:before="120"/>
        <w:ind w:hanging="284" w:left="851"/>
        <w:jc w:val="both"/>
      </w:pPr>
      <w:r w:rsidRPr="00A12C85">
        <w:t>-</w:t>
      </w:r>
      <w:r w:rsidRPr="00A12C85">
        <w:tab/>
        <w:t xml:space="preserve">6. obrok: iznos od </w:t>
      </w:r>
      <w:r w:rsidRPr="00A12C85">
        <w:rPr>
          <w:noProof/>
        </w:rPr>
        <w:t xml:space="preserve">3.730,72 kn </w:t>
      </w:r>
      <w:r w:rsidRPr="00A12C85">
        <w:t>dospijeća na dan šeste godine od dana pravomoćnosti sudskoga rješenja kojim se dozvoljava sklapanje ove nagodbe,</w:t>
      </w:r>
    </w:p>
    <w:p w:rsidRDefault="00F9093B" w:rsidP="00F9093B" w:rsidR="00F9093B" w:rsidRPr="00A12C85">
      <w:pPr>
        <w:tabs>
          <w:tab w:pos="851" w:val="left"/>
        </w:tabs>
        <w:spacing w:lineRule="auto" w:line="288" w:before="120"/>
        <w:ind w:hanging="284" w:left="851"/>
        <w:jc w:val="both"/>
      </w:pPr>
      <w:r w:rsidRPr="00A12C85">
        <w:t>-</w:t>
      </w:r>
      <w:r w:rsidRPr="00A12C85">
        <w:tab/>
        <w:t xml:space="preserve">7. obrok: iznos od </w:t>
      </w:r>
      <w:r w:rsidRPr="00A12C85">
        <w:rPr>
          <w:noProof/>
        </w:rPr>
        <w:t>3.730,72 kn</w:t>
      </w:r>
      <w:r w:rsidRPr="00A12C85">
        <w:t xml:space="preserve"> dospijeća na dan sedme godine od dana pravomoćnosti sudskoga rješenja kojim se dozvoljava sklapanje ove nagodbe.</w:t>
      </w:r>
    </w:p>
    <w:p w:rsidRDefault="00F9093B" w:rsidP="00F9093B" w:rsidR="00F9093B" w:rsidRPr="00A12C85">
      <w:pPr>
        <w:spacing w:lineRule="auto" w:line="288" w:before="240"/>
        <w:ind w:left="284"/>
        <w:jc w:val="both"/>
      </w:pPr>
      <w:r w:rsidRPr="00A12C85">
        <w:t>Dužnik se obvezuje plaćati Vjerovniku mjesečno kamate na iznos smanjene tražbine (glavnice) u visini od 4,5% godišnje, najkasnije do 15. dan u mjesecu za prethodni mjesec, počevši od prvog dana mjeseca koji slijedi mjesecu u kojemu je pravomoćno postalo sudsko rješenje kojim se dozvoljava sklapanje ove nagodbe:</w:t>
      </w:r>
    </w:p>
    <w:p w:rsidRDefault="00F9093B" w:rsidP="00F9093B" w:rsidR="00F9093B" w:rsidRPr="00A12C85">
      <w:pPr>
        <w:numPr>
          <w:ilvl w:val="0"/>
          <w:numId w:val="39"/>
        </w:numPr>
        <w:spacing w:lineRule="auto" w:line="288" w:before="120"/>
        <w:ind w:hanging="357" w:left="993"/>
        <w:jc w:val="both"/>
      </w:pPr>
      <w:r w:rsidRPr="00A12C85">
        <w:t xml:space="preserve">za period od prvog dana u mjesecu koji slijedi nakon mjeseca pravomoćnosti sudskog rješenja kojim se dozvoljava sklapanje ove nagodbe Dužnik će plaćati 15. dana u mjesecu za prethodni mjesec vjerovniku mjesečni iznos kamate od: </w:t>
      </w:r>
      <w:r w:rsidRPr="00A12C85">
        <w:rPr>
          <w:noProof/>
        </w:rPr>
        <w:t>97,93 kn</w:t>
      </w:r>
      <w:r w:rsidRPr="00A12C85">
        <w:t>,</w:t>
      </w:r>
    </w:p>
    <w:p w:rsidRDefault="00F9093B" w:rsidP="00F9093B" w:rsidR="00F9093B" w:rsidRPr="00A12C85">
      <w:pPr>
        <w:numPr>
          <w:ilvl w:val="0"/>
          <w:numId w:val="39"/>
        </w:numPr>
        <w:spacing w:lineRule="auto" w:line="288" w:before="120"/>
        <w:ind w:hanging="357" w:left="993"/>
        <w:jc w:val="both"/>
      </w:pPr>
      <w:r w:rsidRPr="00A12C85">
        <w:t xml:space="preserve">za period od prve godine pa do druge godine od dana pravomoćnosti sudskog rješenja kojim se dozvoljava sklapanje ove nagodbe Dužnik će plaćati 15. dana u mjesecu za prethodni mjesec vjerovniku mjesečni iznos kamate od: </w:t>
      </w:r>
      <w:r w:rsidRPr="00A12C85">
        <w:rPr>
          <w:noProof/>
        </w:rPr>
        <w:t>83,94 kn</w:t>
      </w:r>
      <w:r w:rsidRPr="00A12C85">
        <w:t>,</w:t>
      </w:r>
    </w:p>
    <w:p w:rsidRDefault="00F9093B" w:rsidP="00F9093B" w:rsidR="00F9093B" w:rsidRPr="00A12C85">
      <w:pPr>
        <w:numPr>
          <w:ilvl w:val="0"/>
          <w:numId w:val="39"/>
        </w:numPr>
        <w:spacing w:lineRule="auto" w:line="288" w:before="120"/>
        <w:ind w:hanging="357" w:left="993"/>
        <w:jc w:val="both"/>
      </w:pPr>
      <w:r w:rsidRPr="00A12C85">
        <w:t xml:space="preserve">za period od druge godine do treće godine od dana pravomoćnosti sudskog rješenja kojim se dozvoljava sklapanje ove nagodbe Dužnik će plaćati 15. dana u mjesecu za prethodni mjesec vjerovniku mjesečni iznos kamate od: </w:t>
      </w:r>
      <w:r w:rsidRPr="00A12C85">
        <w:rPr>
          <w:noProof/>
        </w:rPr>
        <w:t>69,95 kn</w:t>
      </w:r>
      <w:r w:rsidRPr="00A12C85">
        <w:t>,</w:t>
      </w:r>
    </w:p>
    <w:p w:rsidRDefault="00F9093B" w:rsidP="00F9093B" w:rsidR="00F9093B" w:rsidRPr="00A12C85">
      <w:pPr>
        <w:numPr>
          <w:ilvl w:val="0"/>
          <w:numId w:val="39"/>
        </w:numPr>
        <w:spacing w:lineRule="auto" w:line="288" w:before="120"/>
        <w:ind w:hanging="357" w:left="993"/>
        <w:jc w:val="both"/>
      </w:pPr>
      <w:r w:rsidRPr="00A12C85">
        <w:t xml:space="preserve">za period od treće godine do četvrte godine od dana pravomoćnosti sudskog rješenja kojim se dozvoljava sklapanje ove nagodbe Dužnik će plaćati 15. dana u mjesecu za prethodni mjesec vjerovniku mjesečni iznos kamate od: </w:t>
      </w:r>
      <w:r w:rsidRPr="00A12C85">
        <w:rPr>
          <w:noProof/>
        </w:rPr>
        <w:t>55,96 kn</w:t>
      </w:r>
      <w:r w:rsidRPr="00A12C85">
        <w:t>,</w:t>
      </w:r>
    </w:p>
    <w:p w:rsidRDefault="00F9093B" w:rsidP="00F9093B" w:rsidR="00F9093B" w:rsidRPr="00A12C85">
      <w:pPr>
        <w:numPr>
          <w:ilvl w:val="0"/>
          <w:numId w:val="39"/>
        </w:numPr>
        <w:spacing w:lineRule="auto" w:line="288" w:before="120"/>
        <w:ind w:hanging="357" w:left="993"/>
        <w:jc w:val="both"/>
      </w:pPr>
      <w:r w:rsidRPr="00A12C85">
        <w:t xml:space="preserve">za period od četvrte godine do pete godine od dana pravomoćnosti sudskog rješenja kojim se dozvoljava sklapanje ove nagodbe Dužnik će plaćati 15. dana u mjesecu za prethodni mjesec vjerovniku mjesečni iznos kamate od: </w:t>
      </w:r>
      <w:r w:rsidRPr="00A12C85">
        <w:rPr>
          <w:noProof/>
        </w:rPr>
        <w:t>41,97 kn</w:t>
      </w:r>
      <w:r w:rsidRPr="00A12C85">
        <w:t>,</w:t>
      </w:r>
    </w:p>
    <w:p w:rsidRDefault="00F9093B" w:rsidP="00F9093B" w:rsidR="00F9093B" w:rsidRPr="00A12C85">
      <w:pPr>
        <w:numPr>
          <w:ilvl w:val="0"/>
          <w:numId w:val="39"/>
        </w:numPr>
        <w:spacing w:lineRule="auto" w:line="288" w:before="120"/>
        <w:ind w:hanging="357" w:left="993"/>
        <w:jc w:val="both"/>
      </w:pPr>
      <w:r w:rsidRPr="00A12C85">
        <w:lastRenderedPageBreak/>
        <w:t xml:space="preserve">za period od pete godine pa do šeste godine od dana pravomoćnosti sudskog rješenja kojim se dozvoljava sklapanje ove nagodbe Dužnik će plaćati 15. dana u mjesecu za prethodni mjesec vjerovniku mjesečni iznos kamate od: </w:t>
      </w:r>
      <w:r w:rsidRPr="00A12C85">
        <w:rPr>
          <w:noProof/>
        </w:rPr>
        <w:t>27,98 kn</w:t>
      </w:r>
      <w:r w:rsidRPr="00A12C85">
        <w:t>,</w:t>
      </w:r>
    </w:p>
    <w:p w:rsidRDefault="00F9093B" w:rsidP="00F9093B" w:rsidR="00F9093B" w:rsidRPr="00A12C85">
      <w:pPr>
        <w:numPr>
          <w:ilvl w:val="0"/>
          <w:numId w:val="39"/>
        </w:numPr>
        <w:spacing w:lineRule="auto" w:line="288" w:before="120"/>
        <w:ind w:hanging="357" w:left="993"/>
        <w:jc w:val="both"/>
      </w:pPr>
      <w:r w:rsidRPr="00A12C85">
        <w:t xml:space="preserve">za period od šeste godine pa do sedme godine od dana pravomoćnosti sudskog rješenja kojim se dozvoljava sklapanje ove nagodbe Dužnik će plaćati 15. dana u mjesecu za prethodni mjesec vjerovniku mjesečni iznos kamate od: </w:t>
      </w:r>
      <w:r w:rsidRPr="00A12C85">
        <w:rPr>
          <w:noProof/>
        </w:rPr>
        <w:t>13,99 kn</w:t>
      </w:r>
      <w:r w:rsidRPr="00A12C85">
        <w:t>.</w:t>
      </w:r>
    </w:p>
    <w:p w:rsidRDefault="00F9093B" w:rsidP="00F9093B" w:rsidR="00F9093B">
      <w:pPr>
        <w:spacing w:lineRule="auto" w:line="288" w:before="120"/>
        <w:jc w:val="both"/>
      </w:pPr>
    </w:p>
    <w:p w:rsidRDefault="00F9093B" w:rsidP="00F9093B" w:rsidR="00F9093B" w:rsidRPr="00A54645">
      <w:pPr>
        <w:spacing w:lineRule="auto" w:line="288" w:before="480"/>
        <w:jc w:val="both"/>
      </w:pPr>
      <w:r w:rsidRPr="00A54645">
        <w:t xml:space="preserve">Vjerovniku: </w:t>
      </w:r>
      <w:r w:rsidRPr="00CA25EE">
        <w:rPr>
          <w:b/>
          <w:noProof/>
        </w:rPr>
        <w:t>Ministarstvo finanacija RH - POREZNA UPRAVA</w:t>
      </w:r>
      <w:r w:rsidRPr="00A54645">
        <w:t xml:space="preserve">, OIB: </w:t>
      </w:r>
      <w:r w:rsidRPr="00CA25EE">
        <w:rPr>
          <w:noProof/>
        </w:rPr>
        <w:t>18683136487</w:t>
      </w:r>
      <w:r w:rsidRPr="00A54645">
        <w:t xml:space="preserve">, </w:t>
      </w:r>
      <w:r w:rsidRPr="00CA25EE">
        <w:rPr>
          <w:noProof/>
        </w:rPr>
        <w:t>Zagreb</w:t>
      </w:r>
      <w:r w:rsidRPr="00A54645">
        <w:t xml:space="preserve">, </w:t>
      </w:r>
      <w:r w:rsidRPr="00CA25EE">
        <w:rPr>
          <w:noProof/>
        </w:rPr>
        <w:t>Boškovićeva 5</w:t>
      </w:r>
      <w:r w:rsidRPr="00A54645">
        <w:t xml:space="preserve">, utvrđena je tražbina u iznosu od </w:t>
      </w:r>
      <w:r w:rsidRPr="00CA25EE">
        <w:rPr>
          <w:noProof/>
        </w:rPr>
        <w:t>1.692.132,51 kn</w:t>
      </w:r>
      <w:r w:rsidRPr="00A54645">
        <w:t xml:space="preserve">. Od kojeg iznosa tražbine glavnicu predstavlja iznos od </w:t>
      </w:r>
      <w:r w:rsidRPr="00CA25EE">
        <w:rPr>
          <w:noProof/>
        </w:rPr>
        <w:t>1.670.004,35 kn</w:t>
      </w:r>
      <w:r w:rsidRPr="00A54645">
        <w:t xml:space="preserve">, a obračunatu zateznu kamatu iznos od </w:t>
      </w:r>
      <w:r w:rsidRPr="00CA25EE">
        <w:rPr>
          <w:noProof/>
        </w:rPr>
        <w:t>22.128,16 kn</w:t>
      </w:r>
      <w:r w:rsidRPr="00A54645">
        <w:t xml:space="preserve">. </w:t>
      </w:r>
    </w:p>
    <w:p w:rsidRDefault="00F9093B" w:rsidP="00F9093B" w:rsidR="00F9093B" w:rsidRPr="00A54645">
      <w:pPr>
        <w:spacing w:lineRule="auto" w:line="288" w:before="120"/>
        <w:ind w:left="284"/>
        <w:jc w:val="both"/>
      </w:pPr>
      <w:r w:rsidRPr="00A54645">
        <w:t xml:space="preserve">Dužnik se obvezuje vjerovniku platiti </w:t>
      </w:r>
      <w:r>
        <w:t>smanjenu tražbinu (glavnicu) u iznosu</w:t>
      </w:r>
      <w:r w:rsidRPr="00A54645">
        <w:t xml:space="preserve"> od </w:t>
      </w:r>
      <w:r w:rsidRPr="00CA25EE">
        <w:rPr>
          <w:noProof/>
        </w:rPr>
        <w:t>1.670.004,35 kn</w:t>
      </w:r>
      <w:r w:rsidRPr="00A54645">
        <w:t xml:space="preserve">, a za ostatak iznos do utvrđene tražbine od </w:t>
      </w:r>
      <w:r w:rsidRPr="00CA25EE">
        <w:rPr>
          <w:noProof/>
        </w:rPr>
        <w:t>22.128,16 kn</w:t>
      </w:r>
      <w:r w:rsidRPr="00A54645">
        <w:t xml:space="preserve"> </w:t>
      </w:r>
      <w:r>
        <w:t xml:space="preserve">(kamate) </w:t>
      </w:r>
      <w:r w:rsidRPr="00A54645">
        <w:t>vjerovnik otpušta Dužniku te izjavljuje da neće tražiti ispunjenje tog dijela tražbine, a sa kojim otpustom je Dužnik suglasan.</w:t>
      </w:r>
    </w:p>
    <w:p w:rsidRDefault="00F9093B" w:rsidP="00F9093B" w:rsidR="00F9093B" w:rsidRPr="00A54645">
      <w:pPr>
        <w:spacing w:lineRule="auto" w:line="288" w:before="120"/>
        <w:ind w:left="284"/>
        <w:jc w:val="both"/>
      </w:pPr>
      <w:r w:rsidRPr="00A54645">
        <w:t xml:space="preserve">Dužnik će platiti vjerovniku </w:t>
      </w:r>
      <w:r>
        <w:t xml:space="preserve">smanjenu tražbinu (glavnicu) u </w:t>
      </w:r>
      <w:r w:rsidRPr="00A54645">
        <w:t>iznos</w:t>
      </w:r>
      <w:r>
        <w:t>u</w:t>
      </w:r>
      <w:r w:rsidRPr="00A54645">
        <w:t xml:space="preserve"> do </w:t>
      </w:r>
      <w:r w:rsidRPr="00CA25EE">
        <w:rPr>
          <w:noProof/>
        </w:rPr>
        <w:t>1.670.004,35 kn</w:t>
      </w:r>
      <w:r w:rsidRPr="00A54645">
        <w:t xml:space="preserve"> u 7 (sedam) jednakih godišnjih obroka svaki u iznosu od </w:t>
      </w:r>
      <w:r w:rsidRPr="00CA25EE">
        <w:rPr>
          <w:noProof/>
        </w:rPr>
        <w:t>238.572,05 kn</w:t>
      </w:r>
      <w:r w:rsidRPr="00A54645">
        <w:t>, dospijeća kako slijedi:</w:t>
      </w:r>
    </w:p>
    <w:p w:rsidRDefault="00F9093B" w:rsidP="00F9093B" w:rsidR="00F9093B" w:rsidRPr="00A54645">
      <w:pPr>
        <w:tabs>
          <w:tab w:pos="851" w:val="left"/>
        </w:tabs>
        <w:spacing w:lineRule="auto" w:line="288" w:before="120"/>
        <w:ind w:hanging="284" w:left="851"/>
        <w:jc w:val="both"/>
      </w:pPr>
      <w:r w:rsidRPr="00A54645">
        <w:t>-</w:t>
      </w:r>
      <w:r w:rsidRPr="00A54645">
        <w:tab/>
        <w:t xml:space="preserve">1. obrok: iznos od </w:t>
      </w:r>
      <w:r w:rsidRPr="00CA25EE">
        <w:rPr>
          <w:noProof/>
        </w:rPr>
        <w:t>238.572,05 kn</w:t>
      </w:r>
      <w:r w:rsidRPr="00A54645">
        <w:t xml:space="preserve"> dospijeća godinu dana od dana pravomoćnosti sudskoga rješenja kojim se dozvoljava sklapanje ove nagodbe, </w:t>
      </w:r>
    </w:p>
    <w:p w:rsidRDefault="00F9093B" w:rsidP="00F9093B" w:rsidR="00F9093B" w:rsidRPr="00A54645">
      <w:pPr>
        <w:tabs>
          <w:tab w:pos="851" w:val="left"/>
        </w:tabs>
        <w:spacing w:lineRule="auto" w:line="288" w:before="120"/>
        <w:ind w:hanging="284" w:left="851"/>
        <w:jc w:val="both"/>
      </w:pPr>
      <w:r w:rsidRPr="00A54645">
        <w:t>-</w:t>
      </w:r>
      <w:r w:rsidRPr="00A54645">
        <w:tab/>
        <w:t xml:space="preserve">2. obrok: iznos od </w:t>
      </w:r>
      <w:r w:rsidRPr="00CA25EE">
        <w:rPr>
          <w:noProof/>
        </w:rPr>
        <w:t>238.572,05 kn</w:t>
      </w:r>
      <w:r w:rsidRPr="00A54645">
        <w:rPr>
          <w:noProof/>
        </w:rPr>
        <w:t xml:space="preserve"> </w:t>
      </w:r>
      <w:r w:rsidRPr="00A54645">
        <w:t>dospijeća na dan druge godine od dana pravomoćnosti sudskoga rješenja kojim se dozvoljava sklapanje ove nagodbe,</w:t>
      </w:r>
    </w:p>
    <w:p w:rsidRDefault="00F9093B" w:rsidP="00F9093B" w:rsidR="00F9093B" w:rsidRPr="00A54645">
      <w:pPr>
        <w:tabs>
          <w:tab w:pos="851" w:val="left"/>
        </w:tabs>
        <w:spacing w:lineRule="auto" w:line="288" w:before="120"/>
        <w:ind w:hanging="284" w:left="851"/>
        <w:jc w:val="both"/>
      </w:pPr>
      <w:r w:rsidRPr="00A54645">
        <w:t>-</w:t>
      </w:r>
      <w:r w:rsidRPr="00A54645">
        <w:tab/>
        <w:t xml:space="preserve">3. obrok: iznos od </w:t>
      </w:r>
      <w:r w:rsidRPr="00CA25EE">
        <w:rPr>
          <w:noProof/>
        </w:rPr>
        <w:t>238.572,05 kn</w:t>
      </w:r>
      <w:r w:rsidRPr="00A54645">
        <w:rPr>
          <w:noProof/>
        </w:rPr>
        <w:t xml:space="preserve"> </w:t>
      </w:r>
      <w:r w:rsidRPr="00A54645">
        <w:t>dospijeća na dan treće godine od dana pravomoćnosti sudskoga rješenja kojim se dozvoljava sklapanje ove nagodbe,</w:t>
      </w:r>
    </w:p>
    <w:p w:rsidRDefault="00F9093B" w:rsidP="00F9093B" w:rsidR="00F9093B" w:rsidRPr="00A54645">
      <w:pPr>
        <w:tabs>
          <w:tab w:pos="851" w:val="left"/>
        </w:tabs>
        <w:spacing w:lineRule="auto" w:line="288" w:before="120"/>
        <w:ind w:hanging="284" w:left="851"/>
        <w:jc w:val="both"/>
      </w:pPr>
      <w:r w:rsidRPr="00A54645">
        <w:t>-</w:t>
      </w:r>
      <w:r w:rsidRPr="00A54645">
        <w:tab/>
        <w:t xml:space="preserve">4. obrok: iznos od </w:t>
      </w:r>
      <w:r w:rsidRPr="00CA25EE">
        <w:rPr>
          <w:noProof/>
        </w:rPr>
        <w:t>238.572,05 kn</w:t>
      </w:r>
      <w:r w:rsidRPr="00A54645">
        <w:rPr>
          <w:noProof/>
        </w:rPr>
        <w:t xml:space="preserve"> </w:t>
      </w:r>
      <w:r w:rsidRPr="00A54645">
        <w:t>dospijeća na dan četvrte godine od dana pravomoćnosti sudskoga rješenja kojim se dozvoljava sklapanje ove nagodbe,</w:t>
      </w:r>
    </w:p>
    <w:p w:rsidRDefault="00F9093B" w:rsidP="00F9093B" w:rsidR="00F9093B" w:rsidRPr="00A54645">
      <w:pPr>
        <w:tabs>
          <w:tab w:pos="851" w:val="left"/>
        </w:tabs>
        <w:spacing w:lineRule="auto" w:line="288" w:before="120"/>
        <w:ind w:hanging="284" w:left="851"/>
        <w:jc w:val="both"/>
      </w:pPr>
      <w:r w:rsidRPr="00A54645">
        <w:t>-</w:t>
      </w:r>
      <w:r w:rsidRPr="00A54645">
        <w:tab/>
        <w:t xml:space="preserve">5. obrok: iznos od </w:t>
      </w:r>
      <w:r w:rsidRPr="00CA25EE">
        <w:rPr>
          <w:noProof/>
        </w:rPr>
        <w:t>238.572,05 kn</w:t>
      </w:r>
      <w:r w:rsidRPr="00A54645">
        <w:rPr>
          <w:noProof/>
        </w:rPr>
        <w:t xml:space="preserve"> </w:t>
      </w:r>
      <w:r w:rsidRPr="00A54645">
        <w:t>dospijeća na dan pete godine od dana pravomoćnosti sudskoga rješenja kojim se dozvoljava sklapanje ove nagodbe,</w:t>
      </w:r>
    </w:p>
    <w:p w:rsidRDefault="00F9093B" w:rsidP="00F9093B" w:rsidR="00F9093B" w:rsidRPr="00A54645">
      <w:pPr>
        <w:tabs>
          <w:tab w:pos="851" w:val="left"/>
        </w:tabs>
        <w:spacing w:lineRule="auto" w:line="288" w:before="120"/>
        <w:ind w:hanging="284" w:left="851"/>
        <w:jc w:val="both"/>
      </w:pPr>
      <w:r w:rsidRPr="00A54645">
        <w:t>-</w:t>
      </w:r>
      <w:r w:rsidRPr="00A54645">
        <w:tab/>
        <w:t xml:space="preserve">6. obrok: iznos od </w:t>
      </w:r>
      <w:r w:rsidRPr="00CA25EE">
        <w:rPr>
          <w:noProof/>
        </w:rPr>
        <w:t>238.572,05 kn</w:t>
      </w:r>
      <w:r w:rsidRPr="00A54645">
        <w:rPr>
          <w:noProof/>
        </w:rPr>
        <w:t xml:space="preserve"> </w:t>
      </w:r>
      <w:r w:rsidRPr="00A54645">
        <w:t>dospijeća na dan šeste godine od dana pravomoćnosti sudskoga rješenja kojim se dozvoljava sklapanje ove nagodbe,</w:t>
      </w:r>
    </w:p>
    <w:p w:rsidRDefault="00F9093B" w:rsidP="00F9093B" w:rsidR="00F9093B" w:rsidRPr="00A54645">
      <w:pPr>
        <w:tabs>
          <w:tab w:pos="851" w:val="left"/>
        </w:tabs>
        <w:spacing w:lineRule="auto" w:line="288" w:before="120"/>
        <w:ind w:hanging="284" w:left="851"/>
        <w:jc w:val="both"/>
      </w:pPr>
      <w:r w:rsidRPr="00A54645">
        <w:t>-</w:t>
      </w:r>
      <w:r w:rsidRPr="00A54645">
        <w:tab/>
        <w:t xml:space="preserve">7. obrok: iznos od </w:t>
      </w:r>
      <w:r w:rsidRPr="00CA25EE">
        <w:rPr>
          <w:noProof/>
        </w:rPr>
        <w:t>238.572,05 kn</w:t>
      </w:r>
      <w:r w:rsidRPr="00A54645">
        <w:t xml:space="preserve"> dospijeća na dan sedme godine od dana pravomoćnosti sudskoga rješenja kojim se dozvoljava sklapanje ove nagodbe.</w:t>
      </w:r>
    </w:p>
    <w:p w:rsidRDefault="00F9093B" w:rsidP="00F9093B" w:rsidR="00F9093B" w:rsidRPr="00A54645">
      <w:pPr>
        <w:spacing w:lineRule="auto" w:line="288" w:before="240"/>
        <w:ind w:left="284"/>
        <w:jc w:val="both"/>
      </w:pPr>
      <w:r w:rsidRPr="00A54645">
        <w:t xml:space="preserve">Dužnik se obvezuje plaćati Vjerovniku mjesečno kamate na iznos </w:t>
      </w:r>
      <w:r>
        <w:t>smanjene</w:t>
      </w:r>
      <w:r w:rsidRPr="00A54645">
        <w:t xml:space="preserve"> tražbine</w:t>
      </w:r>
      <w:r>
        <w:t xml:space="preserve"> (glavnice)</w:t>
      </w:r>
      <w:r w:rsidRPr="00A54645">
        <w:t xml:space="preserve"> u visini od 4,5% godišnje, najkasnije do 15. dan u mjesecu za prethodni mjesec, počevši od prvog dana mjeseca koji slijedi mjesecu u kojemu je pravomoćno postalo sudsko rješenje kojim se dozvoljava sklapanje ove </w:t>
      </w:r>
      <w:r>
        <w:t>nagodbe</w:t>
      </w:r>
      <w:r w:rsidRPr="00A54645">
        <w:t>:</w:t>
      </w:r>
    </w:p>
    <w:p w:rsidRDefault="00F9093B" w:rsidP="00F9093B" w:rsidR="00F9093B" w:rsidRPr="00A54645">
      <w:pPr>
        <w:pStyle w:val="Odlomakpopisa"/>
        <w:numPr>
          <w:ilvl w:val="0"/>
          <w:numId w:val="39"/>
        </w:numPr>
        <w:spacing w:lineRule="auto" w:line="288"/>
        <w:ind w:hanging="357" w:left="993"/>
        <w:contextualSpacing w:val="false"/>
        <w:rPr>
          <w:rFonts w:hAnsi="Times New Roman" w:ascii="Times New Roman"/>
          <w:sz w:val="24"/>
          <w:szCs w:val="24"/>
        </w:rPr>
      </w:pPr>
      <w:r w:rsidRPr="00A54645">
        <w:rPr>
          <w:rFonts w:hAnsi="Times New Roman" w:ascii="Times New Roman"/>
          <w:sz w:val="24"/>
          <w:szCs w:val="24"/>
        </w:rPr>
        <w:lastRenderedPageBreak/>
        <w:t xml:space="preserve">za period od prvog dana u mjesecu koji slijedi nakon mjeseca pravomoćnosti sudskog rješenja kojim se dozvoljava sklapanje ove nagodbe Dužnik će plaćati 15. dana u mjesecu za prethodni mjesec vjerovniku mjesečni iznos kamate od: </w:t>
      </w:r>
      <w:r w:rsidRPr="00CA25EE">
        <w:rPr>
          <w:rFonts w:hAnsi="Times New Roman" w:ascii="Times New Roman"/>
          <w:noProof/>
          <w:sz w:val="24"/>
          <w:szCs w:val="24"/>
        </w:rPr>
        <w:t>6.262,52 kn</w:t>
      </w:r>
      <w:r w:rsidRPr="00A54645">
        <w:rPr>
          <w:rFonts w:hAnsi="Times New Roman" w:ascii="Times New Roman"/>
          <w:sz w:val="24"/>
          <w:szCs w:val="24"/>
        </w:rPr>
        <w:t>,</w:t>
      </w:r>
    </w:p>
    <w:p w:rsidRDefault="00F9093B" w:rsidP="00F9093B" w:rsidR="00F9093B" w:rsidRPr="00A54645">
      <w:pPr>
        <w:pStyle w:val="Odlomakpopisa"/>
        <w:numPr>
          <w:ilvl w:val="0"/>
          <w:numId w:val="39"/>
        </w:numPr>
        <w:spacing w:lineRule="auto" w:line="288"/>
        <w:ind w:hanging="357" w:left="993"/>
        <w:contextualSpacing w:val="false"/>
        <w:rPr>
          <w:rFonts w:hAnsi="Times New Roman" w:ascii="Times New Roman"/>
          <w:sz w:val="24"/>
          <w:szCs w:val="24"/>
        </w:rPr>
      </w:pPr>
      <w:r w:rsidRPr="00A54645">
        <w:rPr>
          <w:rFonts w:hAnsi="Times New Roman" w:ascii="Times New Roman"/>
          <w:sz w:val="24"/>
          <w:szCs w:val="24"/>
        </w:rPr>
        <w:t xml:space="preserve">za period od prve godine pa do druge godine od dana pravomoćnosti sudskog rješenja kojim se dozvoljava sklapanje ove nagodbe Dužnik će plaćati 15. dana u mjesecu za prethodni mjesec vjerovniku mjesečni iznos kamate od: </w:t>
      </w:r>
      <w:r w:rsidRPr="00CA25EE">
        <w:rPr>
          <w:rFonts w:hAnsi="Times New Roman" w:ascii="Times New Roman"/>
          <w:noProof/>
          <w:sz w:val="24"/>
          <w:szCs w:val="24"/>
        </w:rPr>
        <w:t>5.367,87 kn</w:t>
      </w:r>
      <w:r w:rsidRPr="00A54645">
        <w:rPr>
          <w:rFonts w:hAnsi="Times New Roman" w:ascii="Times New Roman"/>
          <w:sz w:val="24"/>
          <w:szCs w:val="24"/>
        </w:rPr>
        <w:t>,</w:t>
      </w:r>
    </w:p>
    <w:p w:rsidRDefault="00F9093B" w:rsidP="00F9093B" w:rsidR="00F9093B" w:rsidRPr="00A54645">
      <w:pPr>
        <w:pStyle w:val="Odlomakpopisa"/>
        <w:numPr>
          <w:ilvl w:val="0"/>
          <w:numId w:val="39"/>
        </w:numPr>
        <w:spacing w:lineRule="auto" w:line="288"/>
        <w:ind w:hanging="357" w:left="993"/>
        <w:contextualSpacing w:val="false"/>
        <w:rPr>
          <w:rFonts w:hAnsi="Times New Roman" w:ascii="Times New Roman"/>
          <w:sz w:val="24"/>
          <w:szCs w:val="24"/>
        </w:rPr>
      </w:pPr>
      <w:r w:rsidRPr="00A54645">
        <w:rPr>
          <w:rFonts w:hAnsi="Times New Roman" w:ascii="Times New Roman"/>
          <w:sz w:val="24"/>
          <w:szCs w:val="24"/>
        </w:rPr>
        <w:t xml:space="preserve">za period od druge godine do treće godine od dana pravomoćnosti sudskog rješenja kojim se dozvoljava sklapanje ove nagodbe Dužnik će plaćati 15. dana u mjesecu za prethodni mjesec vjerovniku mjesečni iznos kamate od: </w:t>
      </w:r>
      <w:r w:rsidRPr="00CA25EE">
        <w:rPr>
          <w:rFonts w:hAnsi="Times New Roman" w:ascii="Times New Roman"/>
          <w:noProof/>
          <w:sz w:val="24"/>
          <w:szCs w:val="24"/>
        </w:rPr>
        <w:t>4.473,23 kn</w:t>
      </w:r>
      <w:r w:rsidRPr="00A54645">
        <w:rPr>
          <w:rFonts w:hAnsi="Times New Roman" w:ascii="Times New Roman"/>
          <w:sz w:val="24"/>
          <w:szCs w:val="24"/>
        </w:rPr>
        <w:t>,</w:t>
      </w:r>
    </w:p>
    <w:p w:rsidRDefault="00F9093B" w:rsidP="00F9093B" w:rsidR="00F9093B" w:rsidRPr="00A54645">
      <w:pPr>
        <w:pStyle w:val="Odlomakpopisa"/>
        <w:numPr>
          <w:ilvl w:val="0"/>
          <w:numId w:val="39"/>
        </w:numPr>
        <w:spacing w:lineRule="auto" w:line="288"/>
        <w:ind w:hanging="357" w:left="993"/>
        <w:contextualSpacing w:val="false"/>
        <w:rPr>
          <w:rFonts w:hAnsi="Times New Roman" w:ascii="Times New Roman"/>
          <w:sz w:val="24"/>
          <w:szCs w:val="24"/>
        </w:rPr>
      </w:pPr>
      <w:r w:rsidRPr="00A54645">
        <w:rPr>
          <w:rFonts w:hAnsi="Times New Roman" w:ascii="Times New Roman"/>
          <w:sz w:val="24"/>
          <w:szCs w:val="24"/>
        </w:rPr>
        <w:t xml:space="preserve">za period od treće godine do četvrte godine od dana pravomoćnosti sudskog rješenja kojim se dozvoljava sklapanje ove nagodbe Dužnik će plaćati 15. dana u mjesecu za prethodni mjesec vjerovniku mjesečni iznos kamate od: </w:t>
      </w:r>
      <w:r w:rsidRPr="00CA25EE">
        <w:rPr>
          <w:rFonts w:hAnsi="Times New Roman" w:ascii="Times New Roman"/>
          <w:noProof/>
          <w:sz w:val="24"/>
          <w:szCs w:val="24"/>
        </w:rPr>
        <w:t>3.578,58 kn</w:t>
      </w:r>
      <w:r w:rsidRPr="00A54645">
        <w:rPr>
          <w:rFonts w:hAnsi="Times New Roman" w:ascii="Times New Roman"/>
          <w:sz w:val="24"/>
          <w:szCs w:val="24"/>
        </w:rPr>
        <w:t>,</w:t>
      </w:r>
    </w:p>
    <w:p w:rsidRDefault="00F9093B" w:rsidP="00F9093B" w:rsidR="00F9093B" w:rsidRPr="00A54645">
      <w:pPr>
        <w:pStyle w:val="Odlomakpopisa"/>
        <w:numPr>
          <w:ilvl w:val="0"/>
          <w:numId w:val="39"/>
        </w:numPr>
        <w:spacing w:lineRule="auto" w:line="288"/>
        <w:ind w:hanging="357" w:left="993"/>
        <w:contextualSpacing w:val="false"/>
        <w:rPr>
          <w:rFonts w:hAnsi="Times New Roman" w:ascii="Times New Roman"/>
          <w:sz w:val="24"/>
          <w:szCs w:val="24"/>
        </w:rPr>
      </w:pPr>
      <w:r w:rsidRPr="00A54645">
        <w:rPr>
          <w:rFonts w:hAnsi="Times New Roman" w:ascii="Times New Roman"/>
          <w:sz w:val="24"/>
          <w:szCs w:val="24"/>
        </w:rPr>
        <w:t xml:space="preserve">za period od četvrte godine do pete godine od dana pravomoćnosti sudskog rješenja kojim se dozvoljava sklapanje ove nagodbe Dužnik će plaćati 15. dana u mjesecu za prethodni mjesec vjerovniku mjesečni iznos kamate od: </w:t>
      </w:r>
      <w:r w:rsidRPr="00CA25EE">
        <w:rPr>
          <w:rFonts w:hAnsi="Times New Roman" w:ascii="Times New Roman"/>
          <w:noProof/>
          <w:sz w:val="24"/>
          <w:szCs w:val="24"/>
        </w:rPr>
        <w:t>2.683,94 kn</w:t>
      </w:r>
      <w:r w:rsidRPr="00A54645">
        <w:rPr>
          <w:rFonts w:hAnsi="Times New Roman" w:ascii="Times New Roman"/>
          <w:sz w:val="24"/>
          <w:szCs w:val="24"/>
        </w:rPr>
        <w:t>,</w:t>
      </w:r>
    </w:p>
    <w:p w:rsidRDefault="00F9093B" w:rsidP="00F9093B" w:rsidR="00F9093B" w:rsidRPr="00A54645">
      <w:pPr>
        <w:pStyle w:val="Odlomakpopisa"/>
        <w:numPr>
          <w:ilvl w:val="0"/>
          <w:numId w:val="39"/>
        </w:numPr>
        <w:spacing w:lineRule="auto" w:line="288"/>
        <w:ind w:hanging="357" w:left="993"/>
        <w:contextualSpacing w:val="false"/>
        <w:rPr>
          <w:rFonts w:hAnsi="Times New Roman" w:ascii="Times New Roman"/>
          <w:sz w:val="24"/>
          <w:szCs w:val="24"/>
        </w:rPr>
      </w:pPr>
      <w:r w:rsidRPr="00A54645">
        <w:rPr>
          <w:rFonts w:hAnsi="Times New Roman" w:ascii="Times New Roman"/>
          <w:sz w:val="24"/>
          <w:szCs w:val="24"/>
        </w:rPr>
        <w:t xml:space="preserve">za period od pete godine pa do šeste godine od dana pravomoćnosti sudskog rješenja kojim se dozvoljava sklapanje ove nagodbe Dužnik će plaćati 15. dana u mjesecu za prethodni mjesec vjerovniku mjesečni iznos kamate od: </w:t>
      </w:r>
      <w:r w:rsidRPr="00CA25EE">
        <w:rPr>
          <w:rFonts w:hAnsi="Times New Roman" w:ascii="Times New Roman"/>
          <w:noProof/>
          <w:sz w:val="24"/>
          <w:szCs w:val="24"/>
        </w:rPr>
        <w:t>1.789,29 kn</w:t>
      </w:r>
      <w:r w:rsidRPr="00A54645">
        <w:rPr>
          <w:rFonts w:hAnsi="Times New Roman" w:ascii="Times New Roman"/>
          <w:sz w:val="24"/>
          <w:szCs w:val="24"/>
        </w:rPr>
        <w:t>,</w:t>
      </w:r>
    </w:p>
    <w:p w:rsidRDefault="00F9093B" w:rsidP="00F9093B" w:rsidR="00F9093B">
      <w:pPr>
        <w:pStyle w:val="Odlomakpopisa"/>
        <w:numPr>
          <w:ilvl w:val="0"/>
          <w:numId w:val="39"/>
        </w:numPr>
        <w:spacing w:lineRule="auto" w:line="288"/>
        <w:ind w:hanging="357" w:left="993"/>
        <w:contextualSpacing w:val="false"/>
        <w:rPr>
          <w:rFonts w:hAnsi="Times New Roman" w:ascii="Times New Roman"/>
          <w:sz w:val="24"/>
          <w:szCs w:val="24"/>
        </w:rPr>
      </w:pPr>
      <w:r w:rsidRPr="00A54645">
        <w:rPr>
          <w:rFonts w:hAnsi="Times New Roman" w:ascii="Times New Roman"/>
          <w:sz w:val="24"/>
          <w:szCs w:val="24"/>
        </w:rPr>
        <w:t xml:space="preserve">za period od šeste godine pa do sedme godine od dana pravomoćnosti sudskog rješenja kojim se dozvoljava sklapanje ove nagodbe Dužnik će plaćati 15. dana u mjesecu za prethodni mjesec vjerovniku mjesečni iznos kamate od: </w:t>
      </w:r>
      <w:r w:rsidRPr="00CA25EE">
        <w:rPr>
          <w:rFonts w:hAnsi="Times New Roman" w:ascii="Times New Roman"/>
          <w:noProof/>
          <w:sz w:val="24"/>
          <w:szCs w:val="24"/>
        </w:rPr>
        <w:t>894,65 kn</w:t>
      </w:r>
      <w:r w:rsidRPr="00A54645">
        <w:rPr>
          <w:rFonts w:hAnsi="Times New Roman" w:ascii="Times New Roman"/>
          <w:sz w:val="24"/>
          <w:szCs w:val="24"/>
        </w:rPr>
        <w:t>.</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MIKRA društvo s ograničenom odgovornošću za proizvodnju, trgovinu i usluge</w:t>
      </w:r>
      <w:r w:rsidRPr="00171E47">
        <w:t xml:space="preserve">, OIB: </w:t>
      </w:r>
      <w:r w:rsidRPr="00CA25EE">
        <w:rPr>
          <w:noProof/>
        </w:rPr>
        <w:t>10006737007</w:t>
      </w:r>
      <w:r w:rsidRPr="00171E47">
        <w:t xml:space="preserve">, </w:t>
      </w:r>
      <w:r w:rsidRPr="00CA25EE">
        <w:rPr>
          <w:noProof/>
        </w:rPr>
        <w:t>Duga Resa</w:t>
      </w:r>
      <w:r w:rsidRPr="00171E47">
        <w:t xml:space="preserve">, </w:t>
      </w:r>
      <w:r w:rsidRPr="00CA25EE">
        <w:rPr>
          <w:noProof/>
        </w:rPr>
        <w:t>Bana J  Jelačića 25/A</w:t>
      </w:r>
      <w:r w:rsidRPr="00171E47">
        <w:t xml:space="preserve">, utvrđena je tražbina u iznosu od </w:t>
      </w:r>
      <w:r w:rsidRPr="00CA25EE">
        <w:rPr>
          <w:noProof/>
        </w:rPr>
        <w:t>6.687,50 kn</w:t>
      </w:r>
      <w:r w:rsidRPr="00171E47">
        <w:t xml:space="preserve">. Dužnik obvezuje platiti vjerovniku smanjenu tražbinu u iznosu od </w:t>
      </w:r>
      <w:r w:rsidRPr="00CA25EE">
        <w:rPr>
          <w:noProof/>
        </w:rPr>
        <w:t>2.006,25 kn</w:t>
      </w:r>
      <w:r w:rsidRPr="00171E47">
        <w:t xml:space="preserve">, uvećano za godišnju kamatnu stopu od 4,5% u tri jednaka godišnja obroka svaki u iznosu od </w:t>
      </w:r>
      <w:r w:rsidRPr="00CA25EE">
        <w:rPr>
          <w:noProof/>
        </w:rPr>
        <w:t>668,75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668,75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2.006,25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668,75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1.337,50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668,75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668,75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lastRenderedPageBreak/>
        <w:t xml:space="preserve">Vjerovnik otpušta dužniku dio potraživanja od utvrđene tražbine u iznosu od </w:t>
      </w:r>
      <w:r w:rsidRPr="00CA25EE">
        <w:rPr>
          <w:noProof/>
        </w:rPr>
        <w:t>4.681,25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MIRNA VICTUS d.o.o.</w:t>
      </w:r>
      <w:r w:rsidRPr="00171E47">
        <w:t xml:space="preserve">, OIB: </w:t>
      </w:r>
      <w:r w:rsidRPr="00CA25EE">
        <w:rPr>
          <w:noProof/>
        </w:rPr>
        <w:t>85771310260</w:t>
      </w:r>
      <w:r w:rsidRPr="00171E47">
        <w:t xml:space="preserve">, </w:t>
      </w:r>
      <w:r w:rsidRPr="00CA25EE">
        <w:rPr>
          <w:noProof/>
        </w:rPr>
        <w:t>Karlovac</w:t>
      </w:r>
      <w:r w:rsidRPr="00171E47">
        <w:t xml:space="preserve">, </w:t>
      </w:r>
      <w:r w:rsidRPr="00CA25EE">
        <w:rPr>
          <w:noProof/>
        </w:rPr>
        <w:t>Jana Masaryka 2</w:t>
      </w:r>
      <w:r w:rsidRPr="00171E47">
        <w:t xml:space="preserve">, utvrđena je tražbina u iznosu od </w:t>
      </w:r>
      <w:r w:rsidRPr="00CA25EE">
        <w:rPr>
          <w:noProof/>
        </w:rPr>
        <w:t>1.248,00 kn</w:t>
      </w:r>
      <w:r w:rsidRPr="00171E47">
        <w:t xml:space="preserve">. Dužnik obvezuje platiti vjerovniku smanjenu tražbinu u iznosu od </w:t>
      </w:r>
      <w:r w:rsidRPr="00CA25EE">
        <w:rPr>
          <w:noProof/>
        </w:rPr>
        <w:t>374,40 kn</w:t>
      </w:r>
      <w:r w:rsidRPr="00171E47">
        <w:t xml:space="preserve">, uvećano za godišnju kamatnu stopu od 4,5% u tri jednaka godišnja obroka svaki u iznosu od </w:t>
      </w:r>
      <w:r w:rsidRPr="00CA25EE">
        <w:rPr>
          <w:noProof/>
        </w:rPr>
        <w:t>124,80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124,80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374,40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124,80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249,60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124,80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124,80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873,60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MK-VIKOM d.o.o.</w:t>
      </w:r>
      <w:r w:rsidRPr="00171E47">
        <w:t xml:space="preserve">, OIB: </w:t>
      </w:r>
      <w:r w:rsidRPr="00CA25EE">
        <w:rPr>
          <w:noProof/>
        </w:rPr>
        <w:t>81915460600</w:t>
      </w:r>
      <w:r w:rsidRPr="00171E47">
        <w:t xml:space="preserve">, </w:t>
      </w:r>
      <w:r w:rsidRPr="00CA25EE">
        <w:rPr>
          <w:noProof/>
        </w:rPr>
        <w:t>Zagreb</w:t>
      </w:r>
      <w:r w:rsidRPr="00171E47">
        <w:t xml:space="preserve">, </w:t>
      </w:r>
      <w:r w:rsidRPr="00CA25EE">
        <w:rPr>
          <w:noProof/>
        </w:rPr>
        <w:t>Zagorska 104</w:t>
      </w:r>
      <w:r w:rsidRPr="00171E47">
        <w:t xml:space="preserve">, utvrđena je tražbina u iznosu od </w:t>
      </w:r>
      <w:r w:rsidRPr="00CA25EE">
        <w:rPr>
          <w:noProof/>
        </w:rPr>
        <w:t>4.450,00 kn</w:t>
      </w:r>
      <w:r w:rsidRPr="00171E47">
        <w:t xml:space="preserve">. Dužnik obvezuje platiti vjerovniku smanjenu tražbinu u iznosu od </w:t>
      </w:r>
      <w:r w:rsidRPr="00CA25EE">
        <w:rPr>
          <w:noProof/>
        </w:rPr>
        <w:t>1.335,00 kn</w:t>
      </w:r>
      <w:r w:rsidRPr="00171E47">
        <w:t xml:space="preserve">, uvećano za godišnju kamatnu stopu od 4,5% u tri jednaka godišnja obroka svaki u iznosu od </w:t>
      </w:r>
      <w:r w:rsidRPr="00CA25EE">
        <w:rPr>
          <w:noProof/>
        </w:rPr>
        <w:t>445,00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445,00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1.335,00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445,00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890,00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445,00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445,00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lastRenderedPageBreak/>
        <w:t xml:space="preserve">Vjerovnik otpušta dužniku dio potraživanja od utvrđene tražbine u iznosu od </w:t>
      </w:r>
      <w:r w:rsidRPr="00CA25EE">
        <w:rPr>
          <w:noProof/>
        </w:rPr>
        <w:t>3.115,00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MOJ URED d.o.o. za trgovinu i usluge</w:t>
      </w:r>
      <w:r w:rsidRPr="00171E47">
        <w:t xml:space="preserve">, OIB: </w:t>
      </w:r>
      <w:r w:rsidRPr="00CA25EE">
        <w:rPr>
          <w:noProof/>
        </w:rPr>
        <w:t>80058362188</w:t>
      </w:r>
      <w:r w:rsidRPr="00171E47">
        <w:t xml:space="preserve">, </w:t>
      </w:r>
      <w:r w:rsidRPr="00CA25EE">
        <w:rPr>
          <w:noProof/>
        </w:rPr>
        <w:t>Jastrebarsko</w:t>
      </w:r>
      <w:r w:rsidRPr="00171E47">
        <w:t xml:space="preserve">, </w:t>
      </w:r>
      <w:r w:rsidRPr="00CA25EE">
        <w:rPr>
          <w:noProof/>
        </w:rPr>
        <w:t>Trešnjevka 59</w:t>
      </w:r>
      <w:r w:rsidRPr="00171E47">
        <w:t xml:space="preserve">, utvrđena je tražbina u iznosu od </w:t>
      </w:r>
      <w:r w:rsidRPr="00CA25EE">
        <w:rPr>
          <w:noProof/>
        </w:rPr>
        <w:t>26.212,16 kn</w:t>
      </w:r>
      <w:r w:rsidRPr="00171E47">
        <w:t xml:space="preserve">. Dužnik obvezuje platiti vjerovniku smanjenu tražbinu u iznosu od </w:t>
      </w:r>
      <w:r w:rsidRPr="00CA25EE">
        <w:rPr>
          <w:noProof/>
        </w:rPr>
        <w:t>7.863,65 kn</w:t>
      </w:r>
      <w:r w:rsidRPr="00171E47">
        <w:t xml:space="preserve">, uvećano za godišnju kamatnu stopu od 4,5% u tri jednaka godišnja obroka svaki u iznosu od </w:t>
      </w:r>
      <w:r w:rsidRPr="00CA25EE">
        <w:rPr>
          <w:noProof/>
        </w:rPr>
        <w:t>2.621,22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2.621,22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7.863,65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2.621,22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5.242,43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2.621,22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2.621,22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18.348,51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NewDealSeals B.V.</w:t>
      </w:r>
      <w:r w:rsidRPr="00171E47">
        <w:t xml:space="preserve">, OIB: </w:t>
      </w:r>
      <w:r w:rsidRPr="00CA25EE">
        <w:rPr>
          <w:noProof/>
        </w:rPr>
        <w:t>NL809292270B01</w:t>
      </w:r>
      <w:r w:rsidRPr="00171E47">
        <w:t xml:space="preserve">, </w:t>
      </w:r>
      <w:r w:rsidRPr="00CA25EE">
        <w:rPr>
          <w:noProof/>
        </w:rPr>
        <w:t>Warmenhuizen</w:t>
      </w:r>
      <w:r w:rsidRPr="00171E47">
        <w:t xml:space="preserve">, </w:t>
      </w:r>
      <w:r w:rsidRPr="00CA25EE">
        <w:rPr>
          <w:noProof/>
        </w:rPr>
        <w:t>Energiestraat 2</w:t>
      </w:r>
      <w:r w:rsidRPr="00171E47">
        <w:t xml:space="preserve">, </w:t>
      </w:r>
      <w:r>
        <w:t xml:space="preserve">Nizozemska, </w:t>
      </w:r>
      <w:r w:rsidRPr="00171E47">
        <w:t xml:space="preserve">utvrđena je tražbina u iznosu od </w:t>
      </w:r>
      <w:r w:rsidRPr="00CA25EE">
        <w:rPr>
          <w:noProof/>
        </w:rPr>
        <w:t>11.083,09 kn</w:t>
      </w:r>
      <w:r w:rsidRPr="00171E47">
        <w:t xml:space="preserve">. Dužnik obvezuje platiti vjerovniku smanjenu tražbinu u iznosu od </w:t>
      </w:r>
      <w:r w:rsidRPr="00CA25EE">
        <w:rPr>
          <w:noProof/>
        </w:rPr>
        <w:t>3.324,93 kn</w:t>
      </w:r>
      <w:r w:rsidRPr="00171E47">
        <w:t xml:space="preserve">, uvećano za godišnju kamatnu stopu od 4,5% u tri jednaka godišnja obroka svaki u iznosu od </w:t>
      </w:r>
      <w:r w:rsidRPr="00CA25EE">
        <w:rPr>
          <w:noProof/>
        </w:rPr>
        <w:t>1.108,31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1.108,31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3.324,93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1.108,31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2.216,62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1.108,31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1.108,31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lastRenderedPageBreak/>
        <w:t xml:space="preserve">Vjerovnik otpušta dužniku dio potraživanja od utvrđene tražbine u iznosu od </w:t>
      </w:r>
      <w:r w:rsidRPr="00CA25EE">
        <w:rPr>
          <w:noProof/>
        </w:rPr>
        <w:t>7.758,16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NITEH d.o.o.</w:t>
      </w:r>
      <w:r w:rsidRPr="00171E47">
        <w:t xml:space="preserve">, OIB: </w:t>
      </w:r>
      <w:r w:rsidRPr="00CA25EE">
        <w:rPr>
          <w:noProof/>
        </w:rPr>
        <w:t>47622093362</w:t>
      </w:r>
      <w:r w:rsidRPr="00171E47">
        <w:t xml:space="preserve">, </w:t>
      </w:r>
      <w:r w:rsidRPr="00CA25EE">
        <w:rPr>
          <w:noProof/>
        </w:rPr>
        <w:t>Duga Resa</w:t>
      </w:r>
      <w:r w:rsidRPr="00171E47">
        <w:t xml:space="preserve">, </w:t>
      </w:r>
      <w:r w:rsidRPr="00CA25EE">
        <w:rPr>
          <w:noProof/>
        </w:rPr>
        <w:t>Posl. park,Belajske Poljice</w:t>
      </w:r>
      <w:r w:rsidRPr="00171E47">
        <w:t xml:space="preserve">, utvrđena je tražbina u iznosu od </w:t>
      </w:r>
      <w:r w:rsidRPr="00CA25EE">
        <w:rPr>
          <w:noProof/>
        </w:rPr>
        <w:t>50.613,00 kn</w:t>
      </w:r>
      <w:r w:rsidRPr="00171E47">
        <w:t xml:space="preserve">. Dužnik obvezuje platiti vjerovniku smanjenu tražbinu u iznosu od </w:t>
      </w:r>
      <w:r w:rsidRPr="00CA25EE">
        <w:rPr>
          <w:noProof/>
        </w:rPr>
        <w:t>15.183,90 kn</w:t>
      </w:r>
      <w:r w:rsidRPr="00171E47">
        <w:t xml:space="preserve">, uvećano za godišnju kamatnu stopu od 4,5% u tri jednaka godišnja obroka svaki u iznosu od </w:t>
      </w:r>
      <w:r w:rsidRPr="00CA25EE">
        <w:rPr>
          <w:noProof/>
        </w:rPr>
        <w:t>5.061,30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5.061,30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15.183,90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5.061,30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10.122,60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5.061,30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5.061,30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35.429,10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NOVA-CHEM d.o.o.</w:t>
      </w:r>
      <w:r w:rsidRPr="00171E47">
        <w:t xml:space="preserve">, OIB: </w:t>
      </w:r>
      <w:r w:rsidRPr="00CA25EE">
        <w:rPr>
          <w:noProof/>
        </w:rPr>
        <w:t>06416467501</w:t>
      </w:r>
      <w:r w:rsidRPr="00171E47">
        <w:t xml:space="preserve">, </w:t>
      </w:r>
      <w:r w:rsidRPr="00CA25EE">
        <w:rPr>
          <w:noProof/>
        </w:rPr>
        <w:t>Karlovac</w:t>
      </w:r>
      <w:r w:rsidRPr="00171E47">
        <w:t xml:space="preserve">, </w:t>
      </w:r>
      <w:r w:rsidRPr="00CA25EE">
        <w:rPr>
          <w:noProof/>
        </w:rPr>
        <w:t>Masarykova 10</w:t>
      </w:r>
      <w:r w:rsidRPr="00171E47">
        <w:t xml:space="preserve">, utvrđena je tražbina u iznosu od </w:t>
      </w:r>
      <w:r w:rsidRPr="00CA25EE">
        <w:rPr>
          <w:noProof/>
        </w:rPr>
        <w:t>3.331,50 kn</w:t>
      </w:r>
      <w:r w:rsidRPr="00171E47">
        <w:t xml:space="preserve">. Dužnik obvezuje platiti vjerovniku smanjenu tražbinu u iznosu od </w:t>
      </w:r>
      <w:r w:rsidRPr="00CA25EE">
        <w:rPr>
          <w:noProof/>
        </w:rPr>
        <w:t>999,45 kn</w:t>
      </w:r>
      <w:r w:rsidRPr="00171E47">
        <w:t xml:space="preserve">, uvećano za godišnju kamatnu stopu od 4,5% u tri jednaka godišnja obroka svaki u iznosu od </w:t>
      </w:r>
      <w:r w:rsidRPr="00CA25EE">
        <w:rPr>
          <w:noProof/>
        </w:rPr>
        <w:t>333,15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333,15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999,45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333,15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666,30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333,15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333,15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lastRenderedPageBreak/>
        <w:t xml:space="preserve">Vjerovnik otpušta dužniku dio potraživanja od utvrđene tražbine u iznosu od </w:t>
      </w:r>
      <w:r w:rsidRPr="00CA25EE">
        <w:rPr>
          <w:noProof/>
        </w:rPr>
        <w:t>2.332,05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NOVA TVORNICA KLIZNIH LEŽAJEVA d.o.o.</w:t>
      </w:r>
      <w:r w:rsidRPr="00171E47">
        <w:t xml:space="preserve">, OIB: </w:t>
      </w:r>
      <w:r w:rsidRPr="00CA25EE">
        <w:rPr>
          <w:noProof/>
        </w:rPr>
        <w:t>94503682969</w:t>
      </w:r>
      <w:r w:rsidRPr="00171E47">
        <w:t xml:space="preserve">, </w:t>
      </w:r>
      <w:r w:rsidRPr="00CA25EE">
        <w:rPr>
          <w:noProof/>
        </w:rPr>
        <w:t>Duga Resa</w:t>
      </w:r>
      <w:r w:rsidRPr="00171E47">
        <w:t xml:space="preserve">, </w:t>
      </w:r>
      <w:r w:rsidRPr="00CA25EE">
        <w:rPr>
          <w:noProof/>
        </w:rPr>
        <w:t>Donje Mrzlo Polje 122</w:t>
      </w:r>
      <w:r w:rsidRPr="00171E47">
        <w:t xml:space="preserve">, utvrđena je tražbina u iznosu od </w:t>
      </w:r>
      <w:r w:rsidRPr="00CA25EE">
        <w:rPr>
          <w:noProof/>
        </w:rPr>
        <w:t>78.363,55 kn</w:t>
      </w:r>
      <w:r w:rsidRPr="00171E47">
        <w:t xml:space="preserve">. Dužnik obvezuje platiti vjerovniku smanjenu tražbinu u iznosu od </w:t>
      </w:r>
      <w:r w:rsidRPr="00CA25EE">
        <w:rPr>
          <w:noProof/>
        </w:rPr>
        <w:t>23.509,07 kn</w:t>
      </w:r>
      <w:r w:rsidRPr="00171E47">
        <w:t xml:space="preserve">, uvećano za godišnju kamatnu stopu od 4,5% u tri jednaka godišnja obroka svaki u iznosu od </w:t>
      </w:r>
      <w:r w:rsidRPr="00CA25EE">
        <w:rPr>
          <w:noProof/>
        </w:rPr>
        <w:t>7.836,36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7.836,36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23.509,07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7.836,36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15.672,71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7.836,36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7.836,36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54.854,49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OBRT ZA PROIZVODNJU OPRUGA "SIGMA", vl. SLOBODAN TOMAŠ</w:t>
      </w:r>
      <w:r w:rsidRPr="00171E47">
        <w:t xml:space="preserve">, OIB: </w:t>
      </w:r>
      <w:r w:rsidRPr="00CA25EE">
        <w:rPr>
          <w:noProof/>
        </w:rPr>
        <w:t>52097435670</w:t>
      </w:r>
      <w:r w:rsidRPr="00171E47">
        <w:t xml:space="preserve">, </w:t>
      </w:r>
      <w:r w:rsidRPr="00CA25EE">
        <w:rPr>
          <w:noProof/>
        </w:rPr>
        <w:t>Bjelovar</w:t>
      </w:r>
      <w:r w:rsidRPr="00171E47">
        <w:t xml:space="preserve">, </w:t>
      </w:r>
      <w:r w:rsidRPr="00CA25EE">
        <w:rPr>
          <w:noProof/>
        </w:rPr>
        <w:t>Daruvarska 66</w:t>
      </w:r>
      <w:r w:rsidRPr="00171E47">
        <w:t xml:space="preserve">, utvrđena je tražbina u iznosu od </w:t>
      </w:r>
      <w:r w:rsidRPr="00CA25EE">
        <w:rPr>
          <w:noProof/>
        </w:rPr>
        <w:t>1.065,63 kn</w:t>
      </w:r>
      <w:r w:rsidRPr="00171E47">
        <w:t xml:space="preserve">. Dužnik obvezuje platiti vjerovniku smanjenu tražbinu u iznosu od </w:t>
      </w:r>
      <w:r w:rsidRPr="00CA25EE">
        <w:rPr>
          <w:noProof/>
        </w:rPr>
        <w:t>319,69 kn</w:t>
      </w:r>
      <w:r w:rsidRPr="00171E47">
        <w:t xml:space="preserve">, uvećano za godišnju kamatnu stopu od 4,5% u tri jednaka godišnja obroka svaki u iznosu od </w:t>
      </w:r>
      <w:r w:rsidRPr="00CA25EE">
        <w:rPr>
          <w:noProof/>
        </w:rPr>
        <w:t>106,56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106,56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319,69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106,56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213,13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106,56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106,56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lastRenderedPageBreak/>
        <w:t xml:space="preserve">Vjerovnik otpušta dužniku dio potraživanja od utvrđene tražbine u iznosu od </w:t>
      </w:r>
      <w:r w:rsidRPr="00CA25EE">
        <w:rPr>
          <w:noProof/>
        </w:rPr>
        <w:t>745,94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OBRT ZA "EE-OTPAD", vl. MLADEN FRKOVIĆ</w:t>
      </w:r>
      <w:r w:rsidRPr="00171E47">
        <w:t xml:space="preserve">, OIB: </w:t>
      </w:r>
      <w:r w:rsidRPr="00CA25EE">
        <w:rPr>
          <w:noProof/>
        </w:rPr>
        <w:t>40746834019</w:t>
      </w:r>
      <w:r w:rsidRPr="00171E47">
        <w:t xml:space="preserve">, </w:t>
      </w:r>
      <w:r w:rsidRPr="00CA25EE">
        <w:rPr>
          <w:noProof/>
        </w:rPr>
        <w:t>Ogulin</w:t>
      </w:r>
      <w:r w:rsidRPr="00171E47">
        <w:t xml:space="preserve">, </w:t>
      </w:r>
      <w:r w:rsidRPr="00CA25EE">
        <w:rPr>
          <w:noProof/>
        </w:rPr>
        <w:t>Proce 3</w:t>
      </w:r>
      <w:r w:rsidRPr="00171E47">
        <w:t xml:space="preserve">, utvrđena je tražbina u iznosu od </w:t>
      </w:r>
      <w:r w:rsidRPr="00CA25EE">
        <w:rPr>
          <w:noProof/>
        </w:rPr>
        <w:t>88,00 kn</w:t>
      </w:r>
      <w:r w:rsidRPr="00171E47">
        <w:t xml:space="preserve">. Dužnik obvezuje platiti vjerovniku smanjenu tražbinu u iznosu od </w:t>
      </w:r>
      <w:r w:rsidRPr="00CA25EE">
        <w:rPr>
          <w:noProof/>
        </w:rPr>
        <w:t>26,40 kn</w:t>
      </w:r>
      <w:r w:rsidRPr="00171E47">
        <w:t xml:space="preserve">, uvećano za godišnju kamatnu stopu od 4,5% u tri jednaka godišnja obroka svaki u iznosu od </w:t>
      </w:r>
      <w:r w:rsidRPr="00CA25EE">
        <w:rPr>
          <w:noProof/>
        </w:rPr>
        <w:t>8,80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8,80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26,40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8,80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17,60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8,80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8,80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61,60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ODETA d.o.o.</w:t>
      </w:r>
      <w:r w:rsidRPr="00171E47">
        <w:t xml:space="preserve">, OIB: </w:t>
      </w:r>
      <w:r w:rsidRPr="00CA25EE">
        <w:rPr>
          <w:noProof/>
        </w:rPr>
        <w:t>20091631703</w:t>
      </w:r>
      <w:r w:rsidRPr="00171E47">
        <w:t xml:space="preserve">, </w:t>
      </w:r>
      <w:r w:rsidRPr="00CA25EE">
        <w:rPr>
          <w:noProof/>
        </w:rPr>
        <w:t>Karlovac</w:t>
      </w:r>
      <w:r w:rsidRPr="00171E47">
        <w:t xml:space="preserve">, </w:t>
      </w:r>
      <w:r w:rsidRPr="00CA25EE">
        <w:rPr>
          <w:noProof/>
        </w:rPr>
        <w:t>M.Vrhovca 8</w:t>
      </w:r>
      <w:r w:rsidRPr="00171E47">
        <w:t xml:space="preserve">, utvrđena je tražbina u iznosu od </w:t>
      </w:r>
      <w:r w:rsidRPr="00CA25EE">
        <w:rPr>
          <w:noProof/>
        </w:rPr>
        <w:t>30.422,86 kn</w:t>
      </w:r>
      <w:r w:rsidRPr="00171E47">
        <w:t xml:space="preserve">. Dužnik obvezuje platiti vjerovniku smanjenu tražbinu u iznosu od </w:t>
      </w:r>
      <w:r w:rsidRPr="00CA25EE">
        <w:rPr>
          <w:noProof/>
        </w:rPr>
        <w:t>9.126,86 kn</w:t>
      </w:r>
      <w:r w:rsidRPr="00171E47">
        <w:t xml:space="preserve">, uvećano za godišnju kamatnu stopu od 4,5% u tri jednaka godišnja obroka svaki u iznosu od </w:t>
      </w:r>
      <w:r w:rsidRPr="00CA25EE">
        <w:rPr>
          <w:noProof/>
        </w:rPr>
        <w:t>3.042,29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3.042,29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9.126,86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3.042,29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6.084,57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3.042,29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3.042,29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lastRenderedPageBreak/>
        <w:t xml:space="preserve">Vjerovnik otpušta dužniku dio potraživanja od utvrđene tražbine u iznosu od </w:t>
      </w:r>
      <w:r w:rsidRPr="00CA25EE">
        <w:rPr>
          <w:noProof/>
        </w:rPr>
        <w:t>21.296,00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OKRET d.o.o.</w:t>
      </w:r>
      <w:r w:rsidRPr="00171E47">
        <w:t xml:space="preserve">, OIB: </w:t>
      </w:r>
      <w:r w:rsidRPr="00CA25EE">
        <w:rPr>
          <w:noProof/>
        </w:rPr>
        <w:t>78335608416</w:t>
      </w:r>
      <w:r w:rsidRPr="00171E47">
        <w:t xml:space="preserve">, </w:t>
      </w:r>
      <w:r w:rsidRPr="00CA25EE">
        <w:rPr>
          <w:noProof/>
        </w:rPr>
        <w:t>Kaštel Lukšić</w:t>
      </w:r>
      <w:r w:rsidRPr="00171E47">
        <w:t xml:space="preserve">, </w:t>
      </w:r>
      <w:r w:rsidRPr="00CA25EE">
        <w:rPr>
          <w:noProof/>
        </w:rPr>
        <w:t>Majurina 16</w:t>
      </w:r>
      <w:r w:rsidRPr="00171E47">
        <w:t xml:space="preserve">, utvrđena je tražbina u iznosu od </w:t>
      </w:r>
      <w:r w:rsidRPr="00CA25EE">
        <w:rPr>
          <w:noProof/>
        </w:rPr>
        <w:t>35.605,68 kn</w:t>
      </w:r>
      <w:r w:rsidRPr="00171E47">
        <w:t xml:space="preserve">. Dužnik obvezuje platiti vjerovniku smanjenu tražbinu u iznosu od </w:t>
      </w:r>
      <w:r w:rsidRPr="00CA25EE">
        <w:rPr>
          <w:noProof/>
        </w:rPr>
        <w:t>10.681,70 kn</w:t>
      </w:r>
      <w:r w:rsidRPr="00171E47">
        <w:t xml:space="preserve">, uvećano za godišnju kamatnu stopu od 4,5% u tri jednaka godišnja obroka svaki u iznosu od </w:t>
      </w:r>
      <w:r w:rsidRPr="00CA25EE">
        <w:rPr>
          <w:noProof/>
        </w:rPr>
        <w:t>3.560,57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3.560,57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10.681,70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3.560,57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7.121,14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3.560,57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3.560,57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24.923,98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OT-OPTIMA TELEKOM d.d.</w:t>
      </w:r>
      <w:r w:rsidRPr="00171E47">
        <w:t xml:space="preserve">, OIB: </w:t>
      </w:r>
      <w:r w:rsidRPr="00CA25EE">
        <w:rPr>
          <w:noProof/>
        </w:rPr>
        <w:t>36004425025</w:t>
      </w:r>
      <w:r w:rsidRPr="00171E47">
        <w:t xml:space="preserve">, </w:t>
      </w:r>
      <w:r w:rsidRPr="00CA25EE">
        <w:rPr>
          <w:noProof/>
        </w:rPr>
        <w:t>Zagreb</w:t>
      </w:r>
      <w:r w:rsidRPr="00171E47">
        <w:t xml:space="preserve">, </w:t>
      </w:r>
      <w:r w:rsidRPr="00CA25EE">
        <w:rPr>
          <w:noProof/>
        </w:rPr>
        <w:t>Bani 75/a</w:t>
      </w:r>
      <w:r w:rsidRPr="00171E47">
        <w:t xml:space="preserve">, utvrđena je tražbina u iznosu od </w:t>
      </w:r>
      <w:r w:rsidRPr="00CA25EE">
        <w:rPr>
          <w:noProof/>
        </w:rPr>
        <w:t>7.926,75 kn</w:t>
      </w:r>
      <w:r w:rsidRPr="00171E47">
        <w:t xml:space="preserve">. Dužnik obvezuje platiti vjerovniku smanjenu tražbinu u iznosu od </w:t>
      </w:r>
      <w:r w:rsidRPr="00CA25EE">
        <w:rPr>
          <w:noProof/>
        </w:rPr>
        <w:t>2.378,03 kn</w:t>
      </w:r>
      <w:r w:rsidRPr="00171E47">
        <w:t xml:space="preserve">, uvećano za godišnju kamatnu stopu od 4,5% u tri jednaka godišnja obroka svaki u iznosu od </w:t>
      </w:r>
      <w:r w:rsidRPr="00CA25EE">
        <w:rPr>
          <w:noProof/>
        </w:rPr>
        <w:t>792,68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792,68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2.378,03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792,68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1.585,35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792,68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792,68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lastRenderedPageBreak/>
        <w:t xml:space="preserve">Vjerovnik otpušta dužniku dio potraživanja od utvrđene tražbine u iznosu od </w:t>
      </w:r>
      <w:r w:rsidRPr="00CA25EE">
        <w:rPr>
          <w:noProof/>
        </w:rPr>
        <w:t>5.548,73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PARTNER d.o.o.</w:t>
      </w:r>
      <w:r w:rsidRPr="00171E47">
        <w:t xml:space="preserve">, OIB: </w:t>
      </w:r>
      <w:r w:rsidRPr="00CA25EE">
        <w:rPr>
          <w:noProof/>
        </w:rPr>
        <w:t>49985974667</w:t>
      </w:r>
      <w:r w:rsidRPr="00171E47">
        <w:t xml:space="preserve">, </w:t>
      </w:r>
      <w:r w:rsidRPr="00CA25EE">
        <w:rPr>
          <w:noProof/>
        </w:rPr>
        <w:t>Rijeka</w:t>
      </w:r>
      <w:r w:rsidRPr="00171E47">
        <w:t xml:space="preserve">, </w:t>
      </w:r>
      <w:r w:rsidRPr="00CA25EE">
        <w:rPr>
          <w:noProof/>
        </w:rPr>
        <w:t>Hosti 23</w:t>
      </w:r>
      <w:r w:rsidRPr="00171E47">
        <w:t xml:space="preserve">, utvrđena je tražbina u iznosu od </w:t>
      </w:r>
      <w:r w:rsidRPr="00CA25EE">
        <w:rPr>
          <w:noProof/>
        </w:rPr>
        <w:t>78.328,28 kn</w:t>
      </w:r>
      <w:r w:rsidRPr="00171E47">
        <w:t xml:space="preserve">. Dužnik obvezuje platiti vjerovniku smanjenu tražbinu u iznosu od </w:t>
      </w:r>
      <w:r w:rsidRPr="00CA25EE">
        <w:rPr>
          <w:noProof/>
        </w:rPr>
        <w:t>23.498,48 kn</w:t>
      </w:r>
      <w:r w:rsidRPr="00171E47">
        <w:t xml:space="preserve">, uvećano za godišnju kamatnu stopu od 4,5% u tri jednaka godišnja obroka svaki u iznosu od </w:t>
      </w:r>
      <w:r w:rsidRPr="00CA25EE">
        <w:rPr>
          <w:noProof/>
        </w:rPr>
        <w:t>7.832,83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7.832,83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23.498,48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7.832,83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15.665,66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7.832,83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7.832,83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54.829,80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PETAR VICENSKI</w:t>
      </w:r>
      <w:r w:rsidRPr="00171E47">
        <w:t xml:space="preserve">, OIB: </w:t>
      </w:r>
      <w:r w:rsidRPr="00CA25EE">
        <w:rPr>
          <w:noProof/>
        </w:rPr>
        <w:t>6326625393</w:t>
      </w:r>
      <w:r w:rsidRPr="00171E47">
        <w:t xml:space="preserve">, </w:t>
      </w:r>
      <w:r w:rsidRPr="00CA25EE">
        <w:rPr>
          <w:noProof/>
        </w:rPr>
        <w:t>Zagreb</w:t>
      </w:r>
      <w:r w:rsidRPr="00171E47">
        <w:t xml:space="preserve">, </w:t>
      </w:r>
      <w:r w:rsidRPr="00CA25EE">
        <w:rPr>
          <w:noProof/>
        </w:rPr>
        <w:t>Peruanska 6</w:t>
      </w:r>
      <w:r w:rsidRPr="00171E47">
        <w:t xml:space="preserve">, utvrđena je tražbina u iznosu od </w:t>
      </w:r>
      <w:r w:rsidRPr="00CA25EE">
        <w:rPr>
          <w:noProof/>
        </w:rPr>
        <w:t>1.231,15 kn</w:t>
      </w:r>
      <w:r w:rsidRPr="00171E47">
        <w:t xml:space="preserve">. Dužnik obvezuje platiti vjerovniku smanjenu tražbinu u iznosu od </w:t>
      </w:r>
      <w:r w:rsidRPr="00CA25EE">
        <w:rPr>
          <w:noProof/>
        </w:rPr>
        <w:t>369,35 kn</w:t>
      </w:r>
      <w:r w:rsidRPr="00171E47">
        <w:t xml:space="preserve">, uvećano za godišnju kamatnu stopu od 4,5% u tri jednaka godišnja obroka svaki u iznosu od </w:t>
      </w:r>
      <w:r w:rsidRPr="00CA25EE">
        <w:rPr>
          <w:noProof/>
        </w:rPr>
        <w:t>123,12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123,12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369,35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123,12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246,23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123,12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123,12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lastRenderedPageBreak/>
        <w:t xml:space="preserve">Vjerovnik otpušta dužniku dio potraživanja od utvrđene tražbine u iznosu od </w:t>
      </w:r>
      <w:r w:rsidRPr="00CA25EE">
        <w:rPr>
          <w:noProof/>
        </w:rPr>
        <w:t>861,81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PILANA CAR, obrt za piljenje građe i trgovinu vl. Dinko Car</w:t>
      </w:r>
      <w:r w:rsidRPr="00171E47">
        <w:t xml:space="preserve">, OIB: </w:t>
      </w:r>
      <w:r w:rsidRPr="00CA25EE">
        <w:rPr>
          <w:noProof/>
        </w:rPr>
        <w:t>3636152872</w:t>
      </w:r>
      <w:r w:rsidRPr="00171E47">
        <w:t xml:space="preserve">, </w:t>
      </w:r>
      <w:r w:rsidRPr="00CA25EE">
        <w:rPr>
          <w:noProof/>
        </w:rPr>
        <w:t>Ribnik</w:t>
      </w:r>
      <w:r w:rsidRPr="00171E47">
        <w:t xml:space="preserve">, </w:t>
      </w:r>
      <w:r w:rsidRPr="00CA25EE">
        <w:rPr>
          <w:noProof/>
        </w:rPr>
        <w:t>Jarnevići 2</w:t>
      </w:r>
      <w:r w:rsidRPr="00171E47">
        <w:t xml:space="preserve">, utvrđena je tražbina u iznosu od </w:t>
      </w:r>
      <w:r w:rsidRPr="00CA25EE">
        <w:rPr>
          <w:noProof/>
        </w:rPr>
        <w:t>9.568,75 kn</w:t>
      </w:r>
      <w:r w:rsidRPr="00171E47">
        <w:t xml:space="preserve">. Dužnik obvezuje platiti vjerovniku smanjenu tražbinu u iznosu od </w:t>
      </w:r>
      <w:r w:rsidRPr="00CA25EE">
        <w:rPr>
          <w:noProof/>
        </w:rPr>
        <w:t>2.870,63 kn</w:t>
      </w:r>
      <w:r w:rsidRPr="00171E47">
        <w:t xml:space="preserve">, uvećano za godišnju kamatnu stopu od 4,5% u tri jednaka godišnja obroka svaki u iznosu od </w:t>
      </w:r>
      <w:r w:rsidRPr="00CA25EE">
        <w:rPr>
          <w:noProof/>
        </w:rPr>
        <w:t>956,88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956,88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2.870,63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956,88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1.913,75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956,88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956,88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6.698,13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PILSEN TOOLS s.r.o.</w:t>
      </w:r>
      <w:r w:rsidRPr="00171E47">
        <w:t xml:space="preserve">, OIB: </w:t>
      </w:r>
      <w:r w:rsidRPr="00CA25EE">
        <w:rPr>
          <w:noProof/>
        </w:rPr>
        <w:t>CZ25237314</w:t>
      </w:r>
      <w:r w:rsidRPr="00171E47">
        <w:t xml:space="preserve">, </w:t>
      </w:r>
      <w:r w:rsidRPr="00CA25EE">
        <w:rPr>
          <w:noProof/>
        </w:rPr>
        <w:t>Plzen</w:t>
      </w:r>
      <w:r w:rsidRPr="00171E47">
        <w:t xml:space="preserve">, </w:t>
      </w:r>
      <w:r w:rsidRPr="00CA25EE">
        <w:rPr>
          <w:noProof/>
        </w:rPr>
        <w:t>TYLOVA 57</w:t>
      </w:r>
      <w:r w:rsidRPr="00171E47">
        <w:t>,</w:t>
      </w:r>
      <w:r>
        <w:t xml:space="preserve"> Republika Češka,</w:t>
      </w:r>
      <w:r w:rsidRPr="00171E47">
        <w:t xml:space="preserve"> utvrđena je tražbina u iznosu od </w:t>
      </w:r>
      <w:r w:rsidRPr="00CA25EE">
        <w:rPr>
          <w:noProof/>
        </w:rPr>
        <w:t>1.758,12 kn</w:t>
      </w:r>
      <w:r w:rsidRPr="00171E47">
        <w:t xml:space="preserve">. Dužnik obvezuje platiti vjerovniku smanjenu tražbinu u iznosu od </w:t>
      </w:r>
      <w:r w:rsidRPr="00CA25EE">
        <w:rPr>
          <w:noProof/>
        </w:rPr>
        <w:t>527,44 kn</w:t>
      </w:r>
      <w:r w:rsidRPr="00171E47">
        <w:t xml:space="preserve">, uvećano za godišnju kamatnu stopu od 4,5% u tri jednaka godišnja obroka svaki u iznosu od </w:t>
      </w:r>
      <w:r w:rsidRPr="00CA25EE">
        <w:rPr>
          <w:noProof/>
        </w:rPr>
        <w:t>175,81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175,81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527,44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175,81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351,62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175,81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175,81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lastRenderedPageBreak/>
        <w:t xml:space="preserve">Vjerovnik otpušta dužniku dio potraživanja od utvrđene tražbine u iznosu od </w:t>
      </w:r>
      <w:r w:rsidRPr="00CA25EE">
        <w:rPr>
          <w:noProof/>
        </w:rPr>
        <w:t>1.230,68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PKL obrt za proizvodnju ležajeva, vl. Anton Grgurić</w:t>
      </w:r>
      <w:r w:rsidRPr="00171E47">
        <w:t xml:space="preserve">, OIB: </w:t>
      </w:r>
      <w:r w:rsidRPr="00CA25EE">
        <w:rPr>
          <w:noProof/>
        </w:rPr>
        <w:t>83234584144</w:t>
      </w:r>
      <w:r w:rsidRPr="00171E47">
        <w:t xml:space="preserve">, </w:t>
      </w:r>
      <w:r w:rsidRPr="00CA25EE">
        <w:rPr>
          <w:noProof/>
        </w:rPr>
        <w:t>Duga Resa</w:t>
      </w:r>
      <w:r w:rsidRPr="00171E47">
        <w:t xml:space="preserve">, </w:t>
      </w:r>
      <w:r w:rsidRPr="00CA25EE">
        <w:rPr>
          <w:noProof/>
        </w:rPr>
        <w:t>Dvorjanci 17a</w:t>
      </w:r>
      <w:r w:rsidRPr="00171E47">
        <w:t xml:space="preserve">, utvrđena je tražbina u iznosu od </w:t>
      </w:r>
      <w:r w:rsidRPr="00CA25EE">
        <w:rPr>
          <w:noProof/>
        </w:rPr>
        <w:t>2.750,00 kn</w:t>
      </w:r>
      <w:r w:rsidRPr="00171E47">
        <w:t xml:space="preserve">. Dužnik obvezuje platiti vjerovniku smanjenu tražbinu u iznosu od </w:t>
      </w:r>
      <w:r w:rsidRPr="00CA25EE">
        <w:rPr>
          <w:noProof/>
        </w:rPr>
        <w:t>825,00 kn</w:t>
      </w:r>
      <w:r w:rsidRPr="00171E47">
        <w:t xml:space="preserve">, uvećano za godišnju kamatnu stopu od 4,5% u tri jednaka godišnja obroka svaki u iznosu od </w:t>
      </w:r>
      <w:r w:rsidRPr="00CA25EE">
        <w:rPr>
          <w:noProof/>
        </w:rPr>
        <w:t>275,00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275,00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825,00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275,00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550,00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275,00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275,00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1.925,00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PLANKOS, d.o.o.</w:t>
      </w:r>
      <w:r w:rsidRPr="00171E47">
        <w:t xml:space="preserve">, OIB: </w:t>
      </w:r>
      <w:r w:rsidRPr="00CA25EE">
        <w:rPr>
          <w:noProof/>
        </w:rPr>
        <w:t>1881224294</w:t>
      </w:r>
      <w:r w:rsidRPr="00171E47">
        <w:t xml:space="preserve">, </w:t>
      </w:r>
      <w:r w:rsidRPr="00CA25EE">
        <w:rPr>
          <w:noProof/>
        </w:rPr>
        <w:t>Zagreb</w:t>
      </w:r>
      <w:r w:rsidRPr="00171E47">
        <w:t xml:space="preserve">, </w:t>
      </w:r>
      <w:r w:rsidRPr="00CA25EE">
        <w:rPr>
          <w:noProof/>
        </w:rPr>
        <w:t>Supilova 11</w:t>
      </w:r>
      <w:r w:rsidRPr="00171E47">
        <w:t xml:space="preserve">, utvrđena je tražbina u iznosu od </w:t>
      </w:r>
      <w:r w:rsidRPr="00CA25EE">
        <w:rPr>
          <w:noProof/>
        </w:rPr>
        <w:t>12.711,48 kn</w:t>
      </w:r>
      <w:r w:rsidRPr="00171E47">
        <w:t xml:space="preserve">. Dužnik obvezuje platiti vjerovniku smanjenu tražbinu u iznosu od </w:t>
      </w:r>
      <w:r w:rsidRPr="00CA25EE">
        <w:rPr>
          <w:noProof/>
        </w:rPr>
        <w:t>3.813,44 kn</w:t>
      </w:r>
      <w:r w:rsidRPr="00171E47">
        <w:t xml:space="preserve">, uvećano za godišnju kamatnu stopu od 4,5% u tri jednaka godišnja obroka svaki u iznosu od </w:t>
      </w:r>
      <w:r w:rsidRPr="00CA25EE">
        <w:rPr>
          <w:noProof/>
        </w:rPr>
        <w:t>1.271,15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1.271,15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3.813,44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1.271,15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2.542,30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1.271,15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1.271,15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lastRenderedPageBreak/>
        <w:t xml:space="preserve">Vjerovnik otpušta dužniku dio potraživanja od utvrđene tražbine u iznosu od </w:t>
      </w:r>
      <w:r w:rsidRPr="00CA25EE">
        <w:rPr>
          <w:noProof/>
        </w:rPr>
        <w:t>8.898,04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PODVORAC IVAN</w:t>
      </w:r>
      <w:r w:rsidRPr="00171E47">
        <w:t xml:space="preserve">, OIB: </w:t>
      </w:r>
      <w:r w:rsidRPr="00CA25EE">
        <w:rPr>
          <w:noProof/>
        </w:rPr>
        <w:t>79496263515</w:t>
      </w:r>
      <w:r w:rsidRPr="00171E47">
        <w:t xml:space="preserve">, </w:t>
      </w:r>
      <w:r w:rsidRPr="00CA25EE">
        <w:rPr>
          <w:noProof/>
        </w:rPr>
        <w:t>Ozalj</w:t>
      </w:r>
      <w:r w:rsidRPr="00171E47">
        <w:t xml:space="preserve">, </w:t>
      </w:r>
      <w:r w:rsidRPr="00CA25EE">
        <w:rPr>
          <w:noProof/>
        </w:rPr>
        <w:t>Podgraj 10 F</w:t>
      </w:r>
      <w:r w:rsidRPr="00171E47">
        <w:t xml:space="preserve">, utvrđena je tražbina u iznosu od </w:t>
      </w:r>
      <w:r w:rsidRPr="00CA25EE">
        <w:rPr>
          <w:noProof/>
        </w:rPr>
        <w:t>37.895,20 kn</w:t>
      </w:r>
      <w:r w:rsidRPr="00171E47">
        <w:t xml:space="preserve">. Dužnik obvezuje platiti vjerovniku smanjenu tražbinu u iznosu od </w:t>
      </w:r>
      <w:r w:rsidRPr="00CA25EE">
        <w:rPr>
          <w:noProof/>
        </w:rPr>
        <w:t>11.368,56 kn</w:t>
      </w:r>
      <w:r w:rsidRPr="00171E47">
        <w:t xml:space="preserve">, uvećano za godišnju kamatnu stopu od 4,5% u tri jednaka godišnja obroka svaki u iznosu od </w:t>
      </w:r>
      <w:r w:rsidRPr="00CA25EE">
        <w:rPr>
          <w:noProof/>
        </w:rPr>
        <w:t>3.789,52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3.789,52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11.368,56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3.789,52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7.579,04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3.789,52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3.789,52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26.526,64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POPRAVAK BRODSKIH MOTORA d.o.o.</w:t>
      </w:r>
      <w:r w:rsidRPr="00171E47">
        <w:t xml:space="preserve">, OIB: </w:t>
      </w:r>
      <w:r w:rsidRPr="00CA25EE">
        <w:rPr>
          <w:noProof/>
        </w:rPr>
        <w:t>66602738511</w:t>
      </w:r>
      <w:r w:rsidRPr="00171E47">
        <w:t xml:space="preserve">, </w:t>
      </w:r>
      <w:r w:rsidRPr="00CA25EE">
        <w:rPr>
          <w:noProof/>
        </w:rPr>
        <w:t>Čavle</w:t>
      </w:r>
      <w:r w:rsidRPr="00171E47">
        <w:t xml:space="preserve">, </w:t>
      </w:r>
      <w:r w:rsidRPr="00CA25EE">
        <w:rPr>
          <w:noProof/>
        </w:rPr>
        <w:t>Svilno bb</w:t>
      </w:r>
      <w:r w:rsidRPr="00171E47">
        <w:t xml:space="preserve">, utvrđena je tražbina u iznosu od </w:t>
      </w:r>
      <w:r w:rsidRPr="00CA25EE">
        <w:rPr>
          <w:noProof/>
        </w:rPr>
        <w:t>216.997,14 kn</w:t>
      </w:r>
      <w:r w:rsidRPr="00171E47">
        <w:t xml:space="preserve">. Dužnik obvezuje platiti vjerovniku smanjenu tražbinu u iznosu od </w:t>
      </w:r>
      <w:r w:rsidRPr="00CA25EE">
        <w:rPr>
          <w:noProof/>
        </w:rPr>
        <w:t>65.099,14 kn</w:t>
      </w:r>
      <w:r w:rsidRPr="00171E47">
        <w:t xml:space="preserve">, uvećano za godišnju kamatnu stopu od 4,5% u tri jednaka godišnja obroka svaki u iznosu od </w:t>
      </w:r>
      <w:r w:rsidRPr="00CA25EE">
        <w:rPr>
          <w:noProof/>
        </w:rPr>
        <w:t>21.699,71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21.699,71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65.099,14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21.699,71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43.399,43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21.699,71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21.699,71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lastRenderedPageBreak/>
        <w:t xml:space="preserve">Vjerovnik otpušta dužniku dio potraživanja od utvrđene tražbine u iznosu od </w:t>
      </w:r>
      <w:r w:rsidRPr="00CA25EE">
        <w:rPr>
          <w:noProof/>
        </w:rPr>
        <w:t>151.898,00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PRIJEVOZNIŠTVO "BAAMBI CARGO" vl. STJEPAN BARLOVIĆ</w:t>
      </w:r>
      <w:r w:rsidRPr="00171E47">
        <w:t xml:space="preserve">, OIB: </w:t>
      </w:r>
      <w:r w:rsidRPr="00CA25EE">
        <w:rPr>
          <w:noProof/>
        </w:rPr>
        <w:t>91863445980</w:t>
      </w:r>
      <w:r w:rsidRPr="00171E47">
        <w:t xml:space="preserve">, </w:t>
      </w:r>
      <w:r w:rsidRPr="00CA25EE">
        <w:rPr>
          <w:noProof/>
        </w:rPr>
        <w:t>Donji Kraljevec</w:t>
      </w:r>
      <w:r w:rsidRPr="00171E47">
        <w:t xml:space="preserve">, </w:t>
      </w:r>
      <w:r w:rsidRPr="00CA25EE">
        <w:rPr>
          <w:noProof/>
        </w:rPr>
        <w:t>Mlinska 19</w:t>
      </w:r>
      <w:r w:rsidRPr="00171E47">
        <w:t xml:space="preserve">, utvrđena je tražbina u iznosu od </w:t>
      </w:r>
      <w:r w:rsidRPr="00CA25EE">
        <w:rPr>
          <w:noProof/>
        </w:rPr>
        <w:t>825,00 kn</w:t>
      </w:r>
      <w:r w:rsidRPr="00171E47">
        <w:t xml:space="preserve">. Dužnik obvezuje platiti vjerovniku smanjenu tražbinu u iznosu od </w:t>
      </w:r>
      <w:r w:rsidRPr="00CA25EE">
        <w:rPr>
          <w:noProof/>
        </w:rPr>
        <w:t>247,50 kn</w:t>
      </w:r>
      <w:r w:rsidRPr="00171E47">
        <w:t xml:space="preserve">, uvećano za godišnju kamatnu stopu od 4,5% u tri jednaka godišnja obroka svaki u iznosu od </w:t>
      </w:r>
      <w:r w:rsidRPr="00CA25EE">
        <w:rPr>
          <w:noProof/>
        </w:rPr>
        <w:t>82,50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82,50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247,50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82,50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165,00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82,50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82,50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577,50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PROFESIONAL - EKEKTROINSTALACIJSKI OBRT vl. VLADIMIR RUTNIK</w:t>
      </w:r>
      <w:r w:rsidRPr="00171E47">
        <w:t xml:space="preserve">, OIB: </w:t>
      </w:r>
      <w:r w:rsidRPr="00CA25EE">
        <w:rPr>
          <w:noProof/>
        </w:rPr>
        <w:t>21696483212</w:t>
      </w:r>
      <w:r w:rsidRPr="00171E47">
        <w:t xml:space="preserve">, </w:t>
      </w:r>
      <w:r w:rsidRPr="00CA25EE">
        <w:rPr>
          <w:noProof/>
        </w:rPr>
        <w:t>Karlovac</w:t>
      </w:r>
      <w:r w:rsidRPr="00171E47">
        <w:t xml:space="preserve">, </w:t>
      </w:r>
      <w:r w:rsidRPr="00CA25EE">
        <w:rPr>
          <w:noProof/>
        </w:rPr>
        <w:t>Selce 10</w:t>
      </w:r>
      <w:r w:rsidRPr="00171E47">
        <w:t xml:space="preserve">, utvrđena je tražbina u iznosu od </w:t>
      </w:r>
      <w:r w:rsidRPr="00CA25EE">
        <w:rPr>
          <w:noProof/>
        </w:rPr>
        <w:t>200,00 kn</w:t>
      </w:r>
      <w:r w:rsidRPr="00171E47">
        <w:t xml:space="preserve">. Dužnik obvezuje platiti vjerovniku smanjenu tražbinu u iznosu od </w:t>
      </w:r>
      <w:r w:rsidRPr="00CA25EE">
        <w:rPr>
          <w:noProof/>
        </w:rPr>
        <w:t>60,00 kn</w:t>
      </w:r>
      <w:r w:rsidRPr="00171E47">
        <w:t xml:space="preserve">, uvećano za godišnju kamatnu stopu od 4,5% u tri jednaka godišnja obroka svaki u iznosu od </w:t>
      </w:r>
      <w:r w:rsidRPr="00CA25EE">
        <w:rPr>
          <w:noProof/>
        </w:rPr>
        <w:t>20,00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20,00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60,00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20,00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40,00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20,00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20,00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lastRenderedPageBreak/>
        <w:t xml:space="preserve">Vjerovnik otpušta dužniku dio potraživanja od utvrđene tražbine u iznosu od </w:t>
      </w:r>
      <w:r w:rsidRPr="00CA25EE">
        <w:rPr>
          <w:noProof/>
        </w:rPr>
        <w:t>140,00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PROM-VIDIJA d.o.o.</w:t>
      </w:r>
      <w:r w:rsidRPr="00171E47">
        <w:t xml:space="preserve">, OIB: </w:t>
      </w:r>
      <w:r w:rsidRPr="00CA25EE">
        <w:rPr>
          <w:noProof/>
        </w:rPr>
        <w:t>67337315718</w:t>
      </w:r>
      <w:r w:rsidRPr="00171E47">
        <w:t xml:space="preserve">, </w:t>
      </w:r>
      <w:r w:rsidRPr="00CA25EE">
        <w:rPr>
          <w:noProof/>
        </w:rPr>
        <w:t>Zagreb</w:t>
      </w:r>
      <w:r w:rsidRPr="00171E47">
        <w:t xml:space="preserve">, </w:t>
      </w:r>
      <w:r w:rsidRPr="00CA25EE">
        <w:rPr>
          <w:noProof/>
        </w:rPr>
        <w:t>Novozagrebačka 90</w:t>
      </w:r>
      <w:r w:rsidRPr="00171E47">
        <w:t xml:space="preserve">, utvrđena je tražbina u iznosu od </w:t>
      </w:r>
      <w:r w:rsidRPr="00CA25EE">
        <w:rPr>
          <w:noProof/>
        </w:rPr>
        <w:t>107.203,94 kn</w:t>
      </w:r>
      <w:r w:rsidRPr="00171E47">
        <w:t xml:space="preserve">. Dužnik obvezuje platiti vjerovniku smanjenu tražbinu u iznosu od </w:t>
      </w:r>
      <w:r w:rsidRPr="00CA25EE">
        <w:rPr>
          <w:noProof/>
        </w:rPr>
        <w:t>32.161,18 kn</w:t>
      </w:r>
      <w:r w:rsidRPr="00171E47">
        <w:t xml:space="preserve">, uvećano za godišnju kamatnu stopu od 4,5% u tri jednaka godišnja obroka svaki u iznosu od </w:t>
      </w:r>
      <w:r w:rsidRPr="00CA25EE">
        <w:rPr>
          <w:noProof/>
        </w:rPr>
        <w:t>10.720,39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10.720,39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32.161,18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10.720,39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21.440,79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10.720,39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10.720,39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75.042,76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QUEHENBERGER LOGISTICS d.o.o.</w:t>
      </w:r>
      <w:r w:rsidRPr="00171E47">
        <w:t xml:space="preserve">, OIB: </w:t>
      </w:r>
      <w:r w:rsidRPr="00CA25EE">
        <w:rPr>
          <w:noProof/>
        </w:rPr>
        <w:t>20901416727</w:t>
      </w:r>
      <w:r w:rsidRPr="00171E47">
        <w:t xml:space="preserve">, </w:t>
      </w:r>
      <w:r w:rsidRPr="00CA25EE">
        <w:rPr>
          <w:noProof/>
        </w:rPr>
        <w:t>Zagreb</w:t>
      </w:r>
      <w:r w:rsidRPr="00171E47">
        <w:t xml:space="preserve">, </w:t>
      </w:r>
      <w:r w:rsidRPr="00CA25EE">
        <w:rPr>
          <w:noProof/>
        </w:rPr>
        <w:t>Jankomir 25</w:t>
      </w:r>
      <w:r w:rsidRPr="00171E47">
        <w:t xml:space="preserve">, utvrđena je tražbina u iznosu od </w:t>
      </w:r>
      <w:r w:rsidRPr="00CA25EE">
        <w:rPr>
          <w:noProof/>
        </w:rPr>
        <w:t>18.660,31 kn</w:t>
      </w:r>
      <w:r w:rsidRPr="00171E47">
        <w:t xml:space="preserve">. Dužnik obvezuje platiti vjerovniku smanjenu tražbinu u iznosu od </w:t>
      </w:r>
      <w:r w:rsidRPr="00CA25EE">
        <w:rPr>
          <w:noProof/>
        </w:rPr>
        <w:t>5.598,09 kn</w:t>
      </w:r>
      <w:r w:rsidRPr="00171E47">
        <w:t xml:space="preserve">, uvećano za godišnju kamatnu stopu od 4,5% u tri jednaka godišnja obroka svaki u iznosu od </w:t>
      </w:r>
      <w:r w:rsidRPr="00CA25EE">
        <w:rPr>
          <w:noProof/>
        </w:rPr>
        <w:t>1.866,03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1.866,03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5.598,09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1.866,03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3.732,06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1.866,03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1.866,03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lastRenderedPageBreak/>
        <w:t xml:space="preserve">Vjerovnik otpušta dužniku dio potraživanja od utvrđene tražbine u iznosu od </w:t>
      </w:r>
      <w:r w:rsidRPr="00CA25EE">
        <w:rPr>
          <w:noProof/>
        </w:rPr>
        <w:t>13.062,22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RADE IVAN - AUTOPRIJEVOZNIČKI OBRT</w:t>
      </w:r>
      <w:r w:rsidRPr="00171E47">
        <w:t xml:space="preserve">, OIB: </w:t>
      </w:r>
      <w:r w:rsidRPr="00CA25EE">
        <w:rPr>
          <w:noProof/>
        </w:rPr>
        <w:t>21945329869</w:t>
      </w:r>
      <w:r w:rsidRPr="00171E47">
        <w:t xml:space="preserve">, </w:t>
      </w:r>
      <w:r w:rsidRPr="00CA25EE">
        <w:rPr>
          <w:noProof/>
        </w:rPr>
        <w:t>Duga Resa</w:t>
      </w:r>
      <w:r w:rsidRPr="00171E47">
        <w:t xml:space="preserve">, </w:t>
      </w:r>
      <w:r w:rsidRPr="00CA25EE">
        <w:rPr>
          <w:noProof/>
        </w:rPr>
        <w:t>Donje Mrzlo Polje 123</w:t>
      </w:r>
      <w:r w:rsidRPr="00171E47">
        <w:t xml:space="preserve">, utvrđena je tražbina u iznosu od </w:t>
      </w:r>
      <w:r w:rsidRPr="00CA25EE">
        <w:rPr>
          <w:noProof/>
        </w:rPr>
        <w:t>8.150,00 kn</w:t>
      </w:r>
      <w:r w:rsidRPr="00171E47">
        <w:t xml:space="preserve">. Dužnik obvezuje platiti vjerovniku smanjenu tražbinu u iznosu od </w:t>
      </w:r>
      <w:r w:rsidRPr="00CA25EE">
        <w:rPr>
          <w:noProof/>
        </w:rPr>
        <w:t>2.445,00 kn</w:t>
      </w:r>
      <w:r w:rsidRPr="00171E47">
        <w:t xml:space="preserve">, uvećano za godišnju kamatnu stopu od 4,5% u tri jednaka godišnja obroka svaki u iznosu od </w:t>
      </w:r>
      <w:r w:rsidRPr="00CA25EE">
        <w:rPr>
          <w:noProof/>
        </w:rPr>
        <w:t>815,00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815,00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2.445,00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815,00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1.630,00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815,00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815,00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5.705,00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RADIS d.o.o.</w:t>
      </w:r>
      <w:r w:rsidRPr="00171E47">
        <w:t xml:space="preserve">, OIB: </w:t>
      </w:r>
      <w:r w:rsidRPr="00CA25EE">
        <w:rPr>
          <w:noProof/>
        </w:rPr>
        <w:t>5947570395</w:t>
      </w:r>
      <w:r w:rsidRPr="00171E47">
        <w:t xml:space="preserve">, </w:t>
      </w:r>
      <w:r w:rsidRPr="00CA25EE">
        <w:rPr>
          <w:noProof/>
        </w:rPr>
        <w:t>Zagreb</w:t>
      </w:r>
      <w:r w:rsidRPr="00171E47">
        <w:t xml:space="preserve">, </w:t>
      </w:r>
      <w:r w:rsidRPr="00CA25EE">
        <w:rPr>
          <w:noProof/>
        </w:rPr>
        <w:t>Rudeška cesta 238</w:t>
      </w:r>
      <w:r w:rsidRPr="00171E47">
        <w:t xml:space="preserve">, utvrđena je tražbina u iznosu od </w:t>
      </w:r>
      <w:r w:rsidRPr="00CA25EE">
        <w:rPr>
          <w:noProof/>
        </w:rPr>
        <w:t>40.776,25 kn</w:t>
      </w:r>
      <w:r w:rsidRPr="00171E47">
        <w:t xml:space="preserve">. Dužnik obvezuje platiti vjerovniku smanjenu tražbinu u iznosu od </w:t>
      </w:r>
      <w:r w:rsidRPr="00CA25EE">
        <w:rPr>
          <w:noProof/>
        </w:rPr>
        <w:t>12.232,88 kn</w:t>
      </w:r>
      <w:r w:rsidRPr="00171E47">
        <w:t xml:space="preserve">, uvećano za godišnju kamatnu stopu od 4,5% u tri jednaka godišnja obroka svaki u iznosu od </w:t>
      </w:r>
      <w:r w:rsidRPr="00CA25EE">
        <w:rPr>
          <w:noProof/>
        </w:rPr>
        <w:t>4.077,63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4.077,63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12.232,88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4.077,63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8.155,25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4.077,63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4.077,63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lastRenderedPageBreak/>
        <w:t xml:space="preserve">Vjerovnik otpušta dužniku dio potraživanja od utvrđene tražbine u iznosu od </w:t>
      </w:r>
      <w:r w:rsidRPr="00CA25EE">
        <w:rPr>
          <w:noProof/>
        </w:rPr>
        <w:t>28.543,38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ROSIP d.o.o.</w:t>
      </w:r>
      <w:r w:rsidRPr="00171E47">
        <w:t xml:space="preserve">, OIB: </w:t>
      </w:r>
      <w:r w:rsidRPr="00CA25EE">
        <w:rPr>
          <w:noProof/>
        </w:rPr>
        <w:t>89811416156</w:t>
      </w:r>
      <w:r w:rsidRPr="00171E47">
        <w:t xml:space="preserve">, </w:t>
      </w:r>
      <w:r w:rsidRPr="00CA25EE">
        <w:rPr>
          <w:noProof/>
        </w:rPr>
        <w:t>Zagreb</w:t>
      </w:r>
      <w:r w:rsidRPr="00171E47">
        <w:t xml:space="preserve">, </w:t>
      </w:r>
      <w:r w:rsidRPr="00CA25EE">
        <w:rPr>
          <w:noProof/>
        </w:rPr>
        <w:t>Ilica 51</w:t>
      </w:r>
      <w:r w:rsidRPr="00171E47">
        <w:t xml:space="preserve">, utvrđena je tražbina u iznosu od </w:t>
      </w:r>
      <w:r w:rsidRPr="00CA25EE">
        <w:rPr>
          <w:noProof/>
        </w:rPr>
        <w:t>590,00 kn</w:t>
      </w:r>
      <w:r w:rsidRPr="00171E47">
        <w:t xml:space="preserve">. Dužnik obvezuje platiti vjerovniku smanjenu tražbinu u iznosu od </w:t>
      </w:r>
      <w:r w:rsidRPr="00CA25EE">
        <w:rPr>
          <w:noProof/>
        </w:rPr>
        <w:t>177,00 kn</w:t>
      </w:r>
      <w:r w:rsidRPr="00171E47">
        <w:t xml:space="preserve">, uvećano za godišnju kamatnu stopu od 4,5% u tri jednaka godišnja obroka svaki u iznosu od </w:t>
      </w:r>
      <w:r w:rsidRPr="00CA25EE">
        <w:rPr>
          <w:noProof/>
        </w:rPr>
        <w:t>59,00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59,00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177,00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59,00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118,00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59,00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59,00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413,00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RAĐA ANTE PRIJEVOZNIČKI OBRT</w:t>
      </w:r>
      <w:r w:rsidRPr="00171E47">
        <w:t xml:space="preserve">, OIB: </w:t>
      </w:r>
      <w:r w:rsidRPr="00CA25EE">
        <w:rPr>
          <w:noProof/>
        </w:rPr>
        <w:t>71971551376</w:t>
      </w:r>
      <w:r w:rsidRPr="00171E47">
        <w:t xml:space="preserve">, </w:t>
      </w:r>
      <w:r w:rsidRPr="00CA25EE">
        <w:rPr>
          <w:noProof/>
        </w:rPr>
        <w:t>Split</w:t>
      </w:r>
      <w:r w:rsidRPr="00171E47">
        <w:t xml:space="preserve">, </w:t>
      </w:r>
      <w:r w:rsidRPr="00CA25EE">
        <w:rPr>
          <w:noProof/>
        </w:rPr>
        <w:t>Petra Kružića 36</w:t>
      </w:r>
      <w:r w:rsidRPr="00171E47">
        <w:t xml:space="preserve">, utvrđena je tražbina u iznosu od </w:t>
      </w:r>
      <w:r w:rsidRPr="00CA25EE">
        <w:rPr>
          <w:noProof/>
        </w:rPr>
        <w:t>2.875,00 kn</w:t>
      </w:r>
      <w:r w:rsidRPr="00171E47">
        <w:t xml:space="preserve">. Dužnik obvezuje platiti vjerovniku smanjenu tražbinu u iznosu od </w:t>
      </w:r>
      <w:r w:rsidRPr="00CA25EE">
        <w:rPr>
          <w:noProof/>
        </w:rPr>
        <w:t>862,50 kn</w:t>
      </w:r>
      <w:r w:rsidRPr="00171E47">
        <w:t xml:space="preserve">, uvećano za godišnju kamatnu stopu od 4,5% u tri jednaka godišnja obroka svaki u iznosu od </w:t>
      </w:r>
      <w:r w:rsidRPr="00CA25EE">
        <w:rPr>
          <w:noProof/>
        </w:rPr>
        <w:t>287,50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287,50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862,50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287,50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575,00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287,50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287,50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lastRenderedPageBreak/>
        <w:t xml:space="preserve">Vjerovnik otpušta dužniku dio potraživanja od utvrđene tražbine u iznosu od </w:t>
      </w:r>
      <w:r w:rsidRPr="00CA25EE">
        <w:rPr>
          <w:noProof/>
        </w:rPr>
        <w:t>2.012,50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RAHIJA IVICA I TONČE RAHIJA vl. TIRSOM zajednički obrt za obradu metala</w:t>
      </w:r>
      <w:r w:rsidRPr="00171E47">
        <w:t xml:space="preserve">, OIB: </w:t>
      </w:r>
      <w:r w:rsidRPr="00CA25EE">
        <w:rPr>
          <w:noProof/>
        </w:rPr>
        <w:t>70252335280</w:t>
      </w:r>
      <w:r w:rsidRPr="00171E47">
        <w:t xml:space="preserve">, </w:t>
      </w:r>
      <w:r w:rsidRPr="00CA25EE">
        <w:rPr>
          <w:noProof/>
        </w:rPr>
        <w:t>Žakanje</w:t>
      </w:r>
      <w:r w:rsidRPr="00171E47">
        <w:t xml:space="preserve">, </w:t>
      </w:r>
      <w:r w:rsidRPr="00CA25EE">
        <w:rPr>
          <w:noProof/>
        </w:rPr>
        <w:t>Sračak 7</w:t>
      </w:r>
      <w:r w:rsidRPr="00171E47">
        <w:t xml:space="preserve">, utvrđena je tražbina u iznosu od </w:t>
      </w:r>
      <w:r w:rsidRPr="00CA25EE">
        <w:rPr>
          <w:noProof/>
        </w:rPr>
        <w:t>21.525,63 kn</w:t>
      </w:r>
      <w:r w:rsidRPr="00171E47">
        <w:t xml:space="preserve">. Dužnik obvezuje platiti vjerovniku smanjenu tražbinu u iznosu od </w:t>
      </w:r>
      <w:r w:rsidRPr="00CA25EE">
        <w:rPr>
          <w:noProof/>
        </w:rPr>
        <w:t>6.457,69 kn</w:t>
      </w:r>
      <w:r w:rsidRPr="00171E47">
        <w:t xml:space="preserve">, uvećano za godišnju kamatnu stopu od 4,5% u tri jednaka godišnja obroka svaki u iznosu od </w:t>
      </w:r>
      <w:r w:rsidRPr="00CA25EE">
        <w:rPr>
          <w:noProof/>
        </w:rPr>
        <w:t>2.152,56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2.152,56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6.457,69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2.152,56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4.305,13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2.152,56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2.152,56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15.067,94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RAM d.o.o.</w:t>
      </w:r>
      <w:r w:rsidRPr="00171E47">
        <w:t xml:space="preserve">, OIB: </w:t>
      </w:r>
      <w:r w:rsidRPr="00CA25EE">
        <w:rPr>
          <w:noProof/>
        </w:rPr>
        <w:t>18003528964</w:t>
      </w:r>
      <w:r w:rsidRPr="00171E47">
        <w:t xml:space="preserve">, </w:t>
      </w:r>
      <w:r w:rsidRPr="00CA25EE">
        <w:rPr>
          <w:noProof/>
        </w:rPr>
        <w:t>Rijeka</w:t>
      </w:r>
      <w:r w:rsidRPr="00171E47">
        <w:t xml:space="preserve">, </w:t>
      </w:r>
      <w:r w:rsidRPr="00CA25EE">
        <w:rPr>
          <w:noProof/>
        </w:rPr>
        <w:t>Braće Monjaca 8</w:t>
      </w:r>
      <w:r w:rsidRPr="00171E47">
        <w:t xml:space="preserve">, utvrđena je tražbina u iznosu od </w:t>
      </w:r>
      <w:r w:rsidRPr="00CA25EE">
        <w:rPr>
          <w:noProof/>
        </w:rPr>
        <w:t>2.193,75 kn</w:t>
      </w:r>
      <w:r w:rsidRPr="00171E47">
        <w:t xml:space="preserve">. Dužnik obvezuje platiti vjerovniku smanjenu tražbinu u iznosu od </w:t>
      </w:r>
      <w:r w:rsidRPr="00CA25EE">
        <w:rPr>
          <w:noProof/>
        </w:rPr>
        <w:t>658,13 kn</w:t>
      </w:r>
      <w:r w:rsidRPr="00171E47">
        <w:t xml:space="preserve">, uvećano za godišnju kamatnu stopu od 4,5% u tri jednaka godišnja obroka svaki u iznosu od </w:t>
      </w:r>
      <w:r w:rsidRPr="00CA25EE">
        <w:rPr>
          <w:noProof/>
        </w:rPr>
        <w:t>219,38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219,38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658,13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219,38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438,75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219,38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219,38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lastRenderedPageBreak/>
        <w:t xml:space="preserve">Vjerovnik otpušta dužniku dio potraživanja od utvrđene tražbine u iznosu od </w:t>
      </w:r>
      <w:r w:rsidRPr="00CA25EE">
        <w:rPr>
          <w:noProof/>
        </w:rPr>
        <w:t>1.535,63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RECA d.o.o.</w:t>
      </w:r>
      <w:r w:rsidRPr="00171E47">
        <w:t xml:space="preserve">, OIB: </w:t>
      </w:r>
      <w:r w:rsidRPr="00CA25EE">
        <w:rPr>
          <w:noProof/>
        </w:rPr>
        <w:t>63873177102</w:t>
      </w:r>
      <w:r w:rsidRPr="00171E47">
        <w:t xml:space="preserve">, </w:t>
      </w:r>
      <w:r w:rsidRPr="00CA25EE">
        <w:rPr>
          <w:noProof/>
        </w:rPr>
        <w:t>Varaždin</w:t>
      </w:r>
      <w:r w:rsidRPr="00171E47">
        <w:t xml:space="preserve">, </w:t>
      </w:r>
      <w:r w:rsidRPr="00CA25EE">
        <w:rPr>
          <w:noProof/>
        </w:rPr>
        <w:t>Kučanska 23</w:t>
      </w:r>
      <w:r w:rsidRPr="00171E47">
        <w:t xml:space="preserve">, utvrđena je tražbina u iznosu od </w:t>
      </w:r>
      <w:r w:rsidRPr="00CA25EE">
        <w:rPr>
          <w:noProof/>
        </w:rPr>
        <w:t>128.819,75 kn</w:t>
      </w:r>
      <w:r w:rsidRPr="00171E47">
        <w:t xml:space="preserve">. Dužnik obvezuje platiti vjerovniku smanjenu tražbinu u iznosu od </w:t>
      </w:r>
      <w:r w:rsidRPr="00CA25EE">
        <w:rPr>
          <w:noProof/>
        </w:rPr>
        <w:t>38.645,93 kn</w:t>
      </w:r>
      <w:r w:rsidRPr="00171E47">
        <w:t xml:space="preserve">, uvećano za godišnju kamatnu stopu od 4,5% u tri jednaka godišnja obroka svaki u iznosu od </w:t>
      </w:r>
      <w:r w:rsidRPr="00CA25EE">
        <w:rPr>
          <w:noProof/>
        </w:rPr>
        <w:t>12.881,98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12.881,98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38.645,93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12.881,98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25.763,95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12.881,98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12.881,98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90.173,83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RENATO FONOVIĆ</w:t>
      </w:r>
      <w:r w:rsidRPr="00171E47">
        <w:t xml:space="preserve">, OIB: </w:t>
      </w:r>
      <w:r w:rsidRPr="00CA25EE">
        <w:rPr>
          <w:noProof/>
        </w:rPr>
        <w:t>18989279298</w:t>
      </w:r>
      <w:r w:rsidRPr="00171E47">
        <w:t xml:space="preserve">, </w:t>
      </w:r>
      <w:r w:rsidRPr="00CA25EE">
        <w:rPr>
          <w:noProof/>
        </w:rPr>
        <w:t>Pula</w:t>
      </w:r>
      <w:r w:rsidRPr="00171E47">
        <w:t xml:space="preserve">, </w:t>
      </w:r>
      <w:r w:rsidRPr="00CA25EE">
        <w:rPr>
          <w:noProof/>
        </w:rPr>
        <w:t>Gervaisova 25</w:t>
      </w:r>
      <w:r w:rsidRPr="00171E47">
        <w:t xml:space="preserve">, utvrđena je tražbina u iznosu od </w:t>
      </w:r>
      <w:r w:rsidRPr="00CA25EE">
        <w:rPr>
          <w:noProof/>
        </w:rPr>
        <w:t>43.760,64 kn</w:t>
      </w:r>
      <w:r w:rsidRPr="00171E47">
        <w:t xml:space="preserve">. Dužnik obvezuje platiti vjerovniku smanjenu tražbinu u iznosu od </w:t>
      </w:r>
      <w:r w:rsidRPr="00CA25EE">
        <w:rPr>
          <w:noProof/>
        </w:rPr>
        <w:t>13.128,19 kn</w:t>
      </w:r>
      <w:r w:rsidRPr="00171E47">
        <w:t xml:space="preserve">, uvećano za godišnju kamatnu stopu od 4,5% u tri jednaka godišnja obroka svaki u iznosu od </w:t>
      </w:r>
      <w:r w:rsidRPr="00CA25EE">
        <w:rPr>
          <w:noProof/>
        </w:rPr>
        <w:t>4.376,06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4.376,06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13.128,19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4.376,06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8.752,13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4.376,06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4.376,06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lastRenderedPageBreak/>
        <w:t xml:space="preserve">Vjerovnik otpušta dužniku dio potraživanja od utvrđene tražbine u iznosu od </w:t>
      </w:r>
      <w:r w:rsidRPr="00CA25EE">
        <w:rPr>
          <w:noProof/>
        </w:rPr>
        <w:t>30.632,45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ŽGANJER, obrt za ugostiteljstvo, trgovinu, mesarsku djelatnost i javni cestovni prijevoz, vl. Ivan Žganjer</w:t>
      </w:r>
      <w:r w:rsidRPr="00171E47">
        <w:t xml:space="preserve">, OIB: </w:t>
      </w:r>
      <w:r w:rsidRPr="00CA25EE">
        <w:rPr>
          <w:noProof/>
        </w:rPr>
        <w:t>96791215645</w:t>
      </w:r>
      <w:r w:rsidRPr="00171E47">
        <w:t xml:space="preserve">, </w:t>
      </w:r>
      <w:r w:rsidRPr="00CA25EE">
        <w:rPr>
          <w:noProof/>
        </w:rPr>
        <w:t>Ozalj</w:t>
      </w:r>
      <w:r w:rsidRPr="00171E47">
        <w:t xml:space="preserve">, </w:t>
      </w:r>
      <w:r w:rsidRPr="00CA25EE">
        <w:rPr>
          <w:noProof/>
        </w:rPr>
        <w:t>Jaškovo 51</w:t>
      </w:r>
      <w:r w:rsidRPr="00171E47">
        <w:t xml:space="preserve">, utvrđena je tražbina u iznosu od </w:t>
      </w:r>
      <w:r w:rsidRPr="00CA25EE">
        <w:rPr>
          <w:noProof/>
        </w:rPr>
        <w:t>856,00 kn</w:t>
      </w:r>
      <w:r w:rsidRPr="00171E47">
        <w:t xml:space="preserve">. Dužnik obvezuje platiti vjerovniku smanjenu tražbinu u iznosu od </w:t>
      </w:r>
      <w:r w:rsidRPr="00CA25EE">
        <w:rPr>
          <w:noProof/>
        </w:rPr>
        <w:t>256,80 kn</w:t>
      </w:r>
      <w:r w:rsidRPr="00171E47">
        <w:t xml:space="preserve">, uvećano za godišnju kamatnu stopu od 4,5% u tri jednaka godišnja obroka svaki u iznosu od </w:t>
      </w:r>
      <w:r w:rsidRPr="00CA25EE">
        <w:rPr>
          <w:noProof/>
        </w:rPr>
        <w:t>85,60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85,60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256,80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85,60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171,20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85,60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85,60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599,20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REVENA PLUS d.o.o.</w:t>
      </w:r>
      <w:r w:rsidRPr="00171E47">
        <w:t xml:space="preserve">, OIB: </w:t>
      </w:r>
      <w:r w:rsidRPr="00CA25EE">
        <w:rPr>
          <w:noProof/>
        </w:rPr>
        <w:t>56871876634</w:t>
      </w:r>
      <w:r w:rsidRPr="00171E47">
        <w:t xml:space="preserve">, </w:t>
      </w:r>
      <w:r w:rsidRPr="00CA25EE">
        <w:rPr>
          <w:noProof/>
        </w:rPr>
        <w:t>Duga Resa</w:t>
      </w:r>
      <w:r w:rsidRPr="00171E47">
        <w:t xml:space="preserve">, </w:t>
      </w:r>
      <w:r w:rsidRPr="00CA25EE">
        <w:rPr>
          <w:noProof/>
        </w:rPr>
        <w:t>Donje Mrzlo Polje Mrežničko 14</w:t>
      </w:r>
      <w:r w:rsidRPr="00171E47">
        <w:t xml:space="preserve">, utvrđena je tražbina u iznosu od </w:t>
      </w:r>
      <w:r w:rsidRPr="00CA25EE">
        <w:rPr>
          <w:noProof/>
        </w:rPr>
        <w:t>4.350,00 kn</w:t>
      </w:r>
      <w:r w:rsidRPr="00171E47">
        <w:t xml:space="preserve">. Dužnik obvezuje platiti vjerovniku smanjenu tražbinu u iznosu od </w:t>
      </w:r>
      <w:r w:rsidRPr="00CA25EE">
        <w:rPr>
          <w:noProof/>
        </w:rPr>
        <w:t>1.305,00 kn</w:t>
      </w:r>
      <w:r w:rsidRPr="00171E47">
        <w:t xml:space="preserve">, uvećano za godišnju kamatnu stopu od 4,5% u tri jednaka godišnja obroka svaki u iznosu od </w:t>
      </w:r>
      <w:r w:rsidRPr="00CA25EE">
        <w:rPr>
          <w:noProof/>
        </w:rPr>
        <w:t>435,00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435,00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1.305,00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435,00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870,00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435,00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435,00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lastRenderedPageBreak/>
        <w:t xml:space="preserve">Vjerovnik otpušta dužniku dio potraživanja od utvrđene tražbine u iznosu od </w:t>
      </w:r>
      <w:r w:rsidRPr="00CA25EE">
        <w:rPr>
          <w:noProof/>
        </w:rPr>
        <w:t>3.045,00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RINA JADRAN d.o.o</w:t>
      </w:r>
      <w:r w:rsidRPr="00171E47">
        <w:t xml:space="preserve">, OIB: </w:t>
      </w:r>
      <w:r w:rsidRPr="00CA25EE">
        <w:rPr>
          <w:noProof/>
        </w:rPr>
        <w:t>19456226969</w:t>
      </w:r>
      <w:r w:rsidRPr="00171E47">
        <w:t xml:space="preserve">, </w:t>
      </w:r>
      <w:r w:rsidRPr="00CA25EE">
        <w:rPr>
          <w:noProof/>
        </w:rPr>
        <w:t>Pula</w:t>
      </w:r>
      <w:r w:rsidRPr="00171E47">
        <w:t xml:space="preserve">, </w:t>
      </w:r>
      <w:r w:rsidRPr="00CA25EE">
        <w:rPr>
          <w:noProof/>
        </w:rPr>
        <w:t>Argonautska 28</w:t>
      </w:r>
      <w:r w:rsidRPr="00171E47">
        <w:t xml:space="preserve">, utvrđena je tražbina u iznosu od </w:t>
      </w:r>
      <w:r w:rsidRPr="00CA25EE">
        <w:rPr>
          <w:noProof/>
        </w:rPr>
        <w:t>34.101,26 kn</w:t>
      </w:r>
      <w:r w:rsidRPr="00171E47">
        <w:t xml:space="preserve">. Dužnik obvezuje platiti vjerovniku smanjenu tražbinu u iznosu od </w:t>
      </w:r>
      <w:r w:rsidRPr="00CA25EE">
        <w:rPr>
          <w:noProof/>
        </w:rPr>
        <w:t>10.230,38 kn</w:t>
      </w:r>
      <w:r w:rsidRPr="00171E47">
        <w:t xml:space="preserve">, uvećano za godišnju kamatnu stopu od 4,5% u tri jednaka godišnja obroka svaki u iznosu od </w:t>
      </w:r>
      <w:r w:rsidRPr="00CA25EE">
        <w:rPr>
          <w:noProof/>
        </w:rPr>
        <w:t>3.410,13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3.410,13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10.230,38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3.410,13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6.820,25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3.410,13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3.410,13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23.870,88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RINA Poland Sp. z o. o.</w:t>
      </w:r>
      <w:r w:rsidRPr="00171E47">
        <w:t xml:space="preserve">, OIB: </w:t>
      </w:r>
      <w:r w:rsidRPr="00CA25EE">
        <w:rPr>
          <w:noProof/>
        </w:rPr>
        <w:t>PL8512927827</w:t>
      </w:r>
      <w:r w:rsidRPr="00171E47">
        <w:t xml:space="preserve">, </w:t>
      </w:r>
      <w:r w:rsidRPr="00CA25EE">
        <w:rPr>
          <w:noProof/>
        </w:rPr>
        <w:t>Gdansk</w:t>
      </w:r>
      <w:r w:rsidRPr="00171E47">
        <w:t xml:space="preserve">, </w:t>
      </w:r>
      <w:r w:rsidRPr="00CA25EE">
        <w:rPr>
          <w:noProof/>
        </w:rPr>
        <w:t>Na Stoku 46</w:t>
      </w:r>
      <w:r w:rsidRPr="00171E47">
        <w:t xml:space="preserve">, </w:t>
      </w:r>
      <w:r>
        <w:t xml:space="preserve">Poljska, </w:t>
      </w:r>
      <w:r w:rsidRPr="00171E47">
        <w:t xml:space="preserve">utvrđena je tražbina u iznosu od </w:t>
      </w:r>
      <w:r w:rsidRPr="00CA25EE">
        <w:rPr>
          <w:noProof/>
        </w:rPr>
        <w:t>15.780,56 kn</w:t>
      </w:r>
      <w:r w:rsidRPr="00171E47">
        <w:t xml:space="preserve">. Dužnik obvezuje platiti vjerovniku smanjenu tražbinu u iznosu od </w:t>
      </w:r>
      <w:r w:rsidRPr="00CA25EE">
        <w:rPr>
          <w:noProof/>
        </w:rPr>
        <w:t>4.734,17 kn</w:t>
      </w:r>
      <w:r w:rsidRPr="00171E47">
        <w:t xml:space="preserve">, uvećano za godišnju kamatnu stopu od 4,5% u tri jednaka godišnja obroka svaki u iznosu od </w:t>
      </w:r>
      <w:r w:rsidRPr="00CA25EE">
        <w:rPr>
          <w:noProof/>
        </w:rPr>
        <w:t>1.578,06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1.578,06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4.734,17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1.578,06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3.156,11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1.578,06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1.578,06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lastRenderedPageBreak/>
        <w:t xml:space="preserve">Vjerovnik otpušta dužniku dio potraživanja od utvrđene tražbine u iznosu od </w:t>
      </w:r>
      <w:r w:rsidRPr="00CA25EE">
        <w:rPr>
          <w:noProof/>
        </w:rPr>
        <w:t>11.046,39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RIO-ZAGREB d.o.o.</w:t>
      </w:r>
      <w:r w:rsidRPr="00171E47">
        <w:t xml:space="preserve">, OIB: </w:t>
      </w:r>
      <w:r w:rsidRPr="00CA25EE">
        <w:rPr>
          <w:noProof/>
        </w:rPr>
        <w:t>16651919552</w:t>
      </w:r>
      <w:r w:rsidRPr="00171E47">
        <w:t xml:space="preserve">, </w:t>
      </w:r>
      <w:r w:rsidRPr="00CA25EE">
        <w:rPr>
          <w:noProof/>
        </w:rPr>
        <w:t>Zagreb</w:t>
      </w:r>
      <w:r w:rsidRPr="00171E47">
        <w:t xml:space="preserve">, </w:t>
      </w:r>
      <w:r w:rsidRPr="00CA25EE">
        <w:rPr>
          <w:noProof/>
        </w:rPr>
        <w:t>Sokolgradska 2</w:t>
      </w:r>
      <w:r w:rsidRPr="00171E47">
        <w:t xml:space="preserve">, utvrđena je tražbina u iznosu od </w:t>
      </w:r>
      <w:r w:rsidRPr="00CA25EE">
        <w:rPr>
          <w:noProof/>
        </w:rPr>
        <w:t>2.407,50 kn</w:t>
      </w:r>
      <w:r w:rsidRPr="00171E47">
        <w:t xml:space="preserve">. Dužnik obvezuje platiti vjerovniku smanjenu tražbinu u iznosu od </w:t>
      </w:r>
      <w:r w:rsidRPr="00CA25EE">
        <w:rPr>
          <w:noProof/>
        </w:rPr>
        <w:t>722,25 kn</w:t>
      </w:r>
      <w:r w:rsidRPr="00171E47">
        <w:t xml:space="preserve">, uvećano za godišnju kamatnu stopu od 4,5% u tri jednaka godišnja obroka svaki u iznosu od </w:t>
      </w:r>
      <w:r w:rsidRPr="00CA25EE">
        <w:rPr>
          <w:noProof/>
        </w:rPr>
        <w:t>240,75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240,75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722,25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240,75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481,50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240,75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240,75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1.685,25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RITTAL d.o.o.</w:t>
      </w:r>
      <w:r w:rsidRPr="00171E47">
        <w:t xml:space="preserve">, OIB: </w:t>
      </w:r>
      <w:r w:rsidRPr="00CA25EE">
        <w:rPr>
          <w:noProof/>
        </w:rPr>
        <w:t>52762270365</w:t>
      </w:r>
      <w:r w:rsidRPr="00171E47">
        <w:t xml:space="preserve">, </w:t>
      </w:r>
      <w:r w:rsidRPr="00CA25EE">
        <w:rPr>
          <w:noProof/>
        </w:rPr>
        <w:t>Zagreb</w:t>
      </w:r>
      <w:r w:rsidRPr="00171E47">
        <w:t xml:space="preserve">, </w:t>
      </w:r>
      <w:r w:rsidRPr="00CA25EE">
        <w:rPr>
          <w:noProof/>
        </w:rPr>
        <w:t>Samoborska cesta 145 a</w:t>
      </w:r>
      <w:r w:rsidRPr="00171E47">
        <w:t xml:space="preserve">, utvrđena je tražbina u iznosu od </w:t>
      </w:r>
      <w:r w:rsidRPr="00CA25EE">
        <w:rPr>
          <w:noProof/>
        </w:rPr>
        <w:t>2.816,04 kn</w:t>
      </w:r>
      <w:r w:rsidRPr="00171E47">
        <w:t xml:space="preserve">. Dužnik obvezuje platiti vjerovniku smanjenu tražbinu u iznosu od </w:t>
      </w:r>
      <w:r w:rsidRPr="00CA25EE">
        <w:rPr>
          <w:noProof/>
        </w:rPr>
        <w:t>844,81 kn</w:t>
      </w:r>
      <w:r w:rsidRPr="00171E47">
        <w:t xml:space="preserve">, uvećano za godišnju kamatnu stopu od 4,5% u tri jednaka godišnja obroka svaki u iznosu od </w:t>
      </w:r>
      <w:r w:rsidRPr="00CA25EE">
        <w:rPr>
          <w:noProof/>
        </w:rPr>
        <w:t>281,60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281,60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844,81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281,60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563,21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281,60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281,60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lastRenderedPageBreak/>
        <w:t xml:space="preserve">Vjerovnik otpušta dužniku dio potraživanja od utvrđene tražbine u iznosu od </w:t>
      </w:r>
      <w:r w:rsidRPr="00CA25EE">
        <w:rPr>
          <w:noProof/>
        </w:rPr>
        <w:t>1.971,23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ROHRFLEX d. o. o.</w:t>
      </w:r>
      <w:r w:rsidRPr="00171E47">
        <w:t xml:space="preserve">, OIB: </w:t>
      </w:r>
      <w:r w:rsidRPr="00CA25EE">
        <w:rPr>
          <w:noProof/>
        </w:rPr>
        <w:t>25888672001</w:t>
      </w:r>
      <w:r w:rsidRPr="00171E47">
        <w:t xml:space="preserve">, </w:t>
      </w:r>
      <w:r w:rsidRPr="00CA25EE">
        <w:rPr>
          <w:noProof/>
        </w:rPr>
        <w:t>Slavonski Brod</w:t>
      </w:r>
      <w:r w:rsidRPr="00171E47">
        <w:t xml:space="preserve">, </w:t>
      </w:r>
      <w:r w:rsidRPr="00CA25EE">
        <w:rPr>
          <w:noProof/>
        </w:rPr>
        <w:t>D.Bazjanca 6</w:t>
      </w:r>
      <w:r w:rsidRPr="00171E47">
        <w:t xml:space="preserve">, utvrđena je tražbina u iznosu od </w:t>
      </w:r>
      <w:r w:rsidRPr="00CA25EE">
        <w:rPr>
          <w:noProof/>
        </w:rPr>
        <w:t>1.980,00 kn</w:t>
      </w:r>
      <w:r w:rsidRPr="00171E47">
        <w:t xml:space="preserve">. Dužnik obvezuje platiti vjerovniku smanjenu tražbinu u iznosu od </w:t>
      </w:r>
      <w:r w:rsidRPr="00CA25EE">
        <w:rPr>
          <w:noProof/>
        </w:rPr>
        <w:t>594,00 kn</w:t>
      </w:r>
      <w:r w:rsidRPr="00171E47">
        <w:t xml:space="preserve">, uvećano za godišnju kamatnu stopu od 4,5% u tri jednaka godišnja obroka svaki u iznosu od </w:t>
      </w:r>
      <w:r w:rsidRPr="00CA25EE">
        <w:rPr>
          <w:noProof/>
        </w:rPr>
        <w:t>198,00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198,00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594,00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198,00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396,00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198,00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198,00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1.386,00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RO-TEA d.o.o.</w:t>
      </w:r>
      <w:r w:rsidRPr="00171E47">
        <w:t xml:space="preserve">, OIB: </w:t>
      </w:r>
      <w:r w:rsidRPr="00CA25EE">
        <w:rPr>
          <w:noProof/>
        </w:rPr>
        <w:t>82282361229</w:t>
      </w:r>
      <w:r w:rsidRPr="00171E47">
        <w:t xml:space="preserve">, </w:t>
      </w:r>
      <w:r w:rsidRPr="00CA25EE">
        <w:rPr>
          <w:noProof/>
        </w:rPr>
        <w:t>Zagreb</w:t>
      </w:r>
      <w:r w:rsidRPr="00171E47">
        <w:t xml:space="preserve">, </w:t>
      </w:r>
      <w:r w:rsidRPr="00CA25EE">
        <w:rPr>
          <w:noProof/>
        </w:rPr>
        <w:t>Badalićeva 26B</w:t>
      </w:r>
      <w:r w:rsidRPr="00171E47">
        <w:t xml:space="preserve">, utvrđena je tražbina u iznosu od </w:t>
      </w:r>
      <w:r w:rsidRPr="00CA25EE">
        <w:rPr>
          <w:noProof/>
        </w:rPr>
        <w:t>4.348,58 kn</w:t>
      </w:r>
      <w:r w:rsidRPr="00171E47">
        <w:t xml:space="preserve">. Dužnik obvezuje platiti vjerovniku smanjenu tražbinu u iznosu od </w:t>
      </w:r>
      <w:r w:rsidRPr="00CA25EE">
        <w:rPr>
          <w:noProof/>
        </w:rPr>
        <w:t>1.304,57 kn</w:t>
      </w:r>
      <w:r w:rsidRPr="00171E47">
        <w:t xml:space="preserve">, uvećano za godišnju kamatnu stopu od 4,5% u tri jednaka godišnja obroka svaki u iznosu od </w:t>
      </w:r>
      <w:r w:rsidRPr="00CA25EE">
        <w:rPr>
          <w:noProof/>
        </w:rPr>
        <w:t>434,86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434,86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1.304,57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434,86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869,72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434,86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434,86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lastRenderedPageBreak/>
        <w:t xml:space="preserve">Vjerovnik otpušta dužniku dio potraživanja od utvrđene tražbine u iznosu od </w:t>
      </w:r>
      <w:r w:rsidRPr="00CA25EE">
        <w:rPr>
          <w:noProof/>
        </w:rPr>
        <w:t>3.044,01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S&amp;T SLOVENIJA d.d.</w:t>
      </w:r>
      <w:r w:rsidRPr="00171E47">
        <w:t xml:space="preserve">, OIB: </w:t>
      </w:r>
      <w:r w:rsidRPr="00CA25EE">
        <w:rPr>
          <w:noProof/>
        </w:rPr>
        <w:t>99828118036</w:t>
      </w:r>
      <w:r w:rsidRPr="00171E47">
        <w:t xml:space="preserve">, </w:t>
      </w:r>
      <w:r w:rsidRPr="00CA25EE">
        <w:rPr>
          <w:noProof/>
        </w:rPr>
        <w:t>Ljubljana</w:t>
      </w:r>
      <w:r w:rsidRPr="00171E47">
        <w:t xml:space="preserve">, </w:t>
      </w:r>
      <w:r w:rsidRPr="00CA25EE">
        <w:rPr>
          <w:noProof/>
        </w:rPr>
        <w:t>Leskoškova cesta 6</w:t>
      </w:r>
      <w:r w:rsidRPr="00171E47">
        <w:t xml:space="preserve">, utvrđena je tražbina u iznosu od </w:t>
      </w:r>
      <w:r w:rsidRPr="00CA25EE">
        <w:rPr>
          <w:noProof/>
        </w:rPr>
        <w:t>155.240,19 kn</w:t>
      </w:r>
      <w:r w:rsidRPr="00171E47">
        <w:t xml:space="preserve">. Dužnik obvezuje platiti vjerovniku smanjenu tražbinu u iznosu od </w:t>
      </w:r>
      <w:r w:rsidRPr="00CA25EE">
        <w:rPr>
          <w:noProof/>
        </w:rPr>
        <w:t>46.572,06 kn</w:t>
      </w:r>
      <w:r w:rsidRPr="00171E47">
        <w:t xml:space="preserve">, uvećano za godišnju kamatnu stopu od 4,5% u tri jednaka godišnja obroka svaki u iznosu od </w:t>
      </w:r>
      <w:r w:rsidRPr="00CA25EE">
        <w:rPr>
          <w:noProof/>
        </w:rPr>
        <w:t>15.524,02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15.524,02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46.572,06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15.524,02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31.048,04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15.524,02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15.524,02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108.668,13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SA BIŠĆAN d.o.o.</w:t>
      </w:r>
      <w:r w:rsidRPr="00171E47">
        <w:t xml:space="preserve">, OIB: </w:t>
      </w:r>
      <w:r w:rsidRPr="00CA25EE">
        <w:rPr>
          <w:noProof/>
        </w:rPr>
        <w:t>14814013239</w:t>
      </w:r>
      <w:r w:rsidRPr="00171E47">
        <w:t xml:space="preserve">, </w:t>
      </w:r>
      <w:r w:rsidRPr="00CA25EE">
        <w:rPr>
          <w:noProof/>
        </w:rPr>
        <w:t>Duga Resa</w:t>
      </w:r>
      <w:r w:rsidRPr="00171E47">
        <w:t xml:space="preserve">, </w:t>
      </w:r>
      <w:r w:rsidRPr="00CA25EE">
        <w:rPr>
          <w:noProof/>
        </w:rPr>
        <w:t>Podvožić 16</w:t>
      </w:r>
      <w:r w:rsidRPr="00171E47">
        <w:t xml:space="preserve">, utvrđena je tražbina u iznosu od </w:t>
      </w:r>
      <w:r w:rsidRPr="00CA25EE">
        <w:rPr>
          <w:noProof/>
        </w:rPr>
        <w:t>101.659,08 kn</w:t>
      </w:r>
      <w:r w:rsidRPr="00171E47">
        <w:t xml:space="preserve">. Dužnik obvezuje platiti vjerovniku smanjenu tražbinu u iznosu od </w:t>
      </w:r>
      <w:r w:rsidRPr="00CA25EE">
        <w:rPr>
          <w:noProof/>
        </w:rPr>
        <w:t>30.497,72 kn</w:t>
      </w:r>
      <w:r w:rsidRPr="00171E47">
        <w:t xml:space="preserve">, uvećano za godišnju kamatnu stopu od 4,5% u tri jednaka godišnja obroka svaki u iznosu od </w:t>
      </w:r>
      <w:r w:rsidRPr="00CA25EE">
        <w:rPr>
          <w:noProof/>
        </w:rPr>
        <w:t>10.165,91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10.165,91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30.497,72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10.165,91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20.331,82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10.165,91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10.165,91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lastRenderedPageBreak/>
        <w:t xml:space="preserve">Vjerovnik otpušta dužniku dio potraživanja od utvrđene tražbine u iznosu od </w:t>
      </w:r>
      <w:r w:rsidRPr="00CA25EE">
        <w:rPr>
          <w:noProof/>
        </w:rPr>
        <w:t>71.161,36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SCAM MARINE d.o.o.</w:t>
      </w:r>
      <w:r w:rsidRPr="00171E47">
        <w:t xml:space="preserve">, OIB: </w:t>
      </w:r>
      <w:r w:rsidRPr="00CA25EE">
        <w:rPr>
          <w:noProof/>
        </w:rPr>
        <w:t>60671571411</w:t>
      </w:r>
      <w:r w:rsidRPr="00171E47">
        <w:t xml:space="preserve">, </w:t>
      </w:r>
      <w:r w:rsidRPr="00CA25EE">
        <w:rPr>
          <w:noProof/>
        </w:rPr>
        <w:t>Viškovo</w:t>
      </w:r>
      <w:r w:rsidRPr="00171E47">
        <w:t xml:space="preserve">, </w:t>
      </w:r>
      <w:r w:rsidRPr="00CA25EE">
        <w:rPr>
          <w:noProof/>
        </w:rPr>
        <w:t>Mavri bb</w:t>
      </w:r>
      <w:r w:rsidRPr="00171E47">
        <w:t xml:space="preserve">, utvrđena je tražbina u iznosu od </w:t>
      </w:r>
      <w:r w:rsidRPr="00CA25EE">
        <w:rPr>
          <w:noProof/>
        </w:rPr>
        <w:t>109.874,78 kn</w:t>
      </w:r>
      <w:r w:rsidRPr="00171E47">
        <w:t xml:space="preserve">. Dužnik obvezuje platiti vjerovniku smanjenu tražbinu u iznosu od </w:t>
      </w:r>
      <w:r w:rsidRPr="00CA25EE">
        <w:rPr>
          <w:noProof/>
        </w:rPr>
        <w:t>32.962,43 kn</w:t>
      </w:r>
      <w:r w:rsidRPr="00171E47">
        <w:t xml:space="preserve">, uvećano za godišnju kamatnu stopu od 4,5% u tri jednaka godišnja obroka svaki u iznosu od </w:t>
      </w:r>
      <w:r w:rsidRPr="00CA25EE">
        <w:rPr>
          <w:noProof/>
        </w:rPr>
        <w:t>10.987,48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10.987,48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32.962,43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10.987,48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21.974,96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10.987,48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10.987,48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76.912,35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SCHENKER d.o.o.</w:t>
      </w:r>
      <w:r w:rsidRPr="00171E47">
        <w:t xml:space="preserve">, OIB: </w:t>
      </w:r>
      <w:r w:rsidRPr="00CA25EE">
        <w:rPr>
          <w:noProof/>
        </w:rPr>
        <w:t>51003352330</w:t>
      </w:r>
      <w:r w:rsidRPr="00171E47">
        <w:t xml:space="preserve">, </w:t>
      </w:r>
      <w:r w:rsidRPr="00CA25EE">
        <w:rPr>
          <w:noProof/>
        </w:rPr>
        <w:t>Rugvica</w:t>
      </w:r>
      <w:r w:rsidRPr="00171E47">
        <w:t xml:space="preserve">, </w:t>
      </w:r>
      <w:r w:rsidRPr="00CA25EE">
        <w:rPr>
          <w:noProof/>
        </w:rPr>
        <w:t>Dugoselska cesta 5</w:t>
      </w:r>
      <w:r w:rsidRPr="00171E47">
        <w:t xml:space="preserve">, utvrđena je tražbina u iznosu od </w:t>
      </w:r>
      <w:r w:rsidRPr="00CA25EE">
        <w:rPr>
          <w:noProof/>
        </w:rPr>
        <w:t>8.805,62 kn</w:t>
      </w:r>
      <w:r w:rsidRPr="00171E47">
        <w:t xml:space="preserve">. Dužnik obvezuje platiti vjerovniku smanjenu tražbinu u iznosu od </w:t>
      </w:r>
      <w:r w:rsidRPr="00CA25EE">
        <w:rPr>
          <w:noProof/>
        </w:rPr>
        <w:t>2.641,69 kn</w:t>
      </w:r>
      <w:r w:rsidRPr="00171E47">
        <w:t xml:space="preserve">, uvećano za godišnju kamatnu stopu od 4,5% u tri jednaka godišnja obroka svaki u iznosu od </w:t>
      </w:r>
      <w:r w:rsidRPr="00CA25EE">
        <w:rPr>
          <w:noProof/>
        </w:rPr>
        <w:t>880,56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880,56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2.641,69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880,56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1.761,12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880,56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880,56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lastRenderedPageBreak/>
        <w:t xml:space="preserve">Vjerovnik otpušta dužniku dio potraživanja od utvrđene tražbine u iznosu od </w:t>
      </w:r>
      <w:r w:rsidRPr="00CA25EE">
        <w:rPr>
          <w:noProof/>
        </w:rPr>
        <w:t>6.163,93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SCRIPTUM d.o.o.</w:t>
      </w:r>
      <w:r w:rsidRPr="00171E47">
        <w:t xml:space="preserve">, OIB: </w:t>
      </w:r>
      <w:r w:rsidRPr="00CA25EE">
        <w:rPr>
          <w:noProof/>
        </w:rPr>
        <w:t>78022605880</w:t>
      </w:r>
      <w:r w:rsidRPr="00171E47">
        <w:t xml:space="preserve">, </w:t>
      </w:r>
      <w:r w:rsidRPr="00CA25EE">
        <w:rPr>
          <w:noProof/>
        </w:rPr>
        <w:t>Pula</w:t>
      </w:r>
      <w:r w:rsidRPr="00171E47">
        <w:t xml:space="preserve">, </w:t>
      </w:r>
      <w:r w:rsidRPr="00CA25EE">
        <w:rPr>
          <w:noProof/>
        </w:rPr>
        <w:t>Mletačka 12/II</w:t>
      </w:r>
      <w:r w:rsidRPr="00171E47">
        <w:t xml:space="preserve">, utvrđena je tražbina u iznosu od </w:t>
      </w:r>
      <w:r w:rsidRPr="00CA25EE">
        <w:rPr>
          <w:noProof/>
        </w:rPr>
        <w:t>857,50 kn</w:t>
      </w:r>
      <w:r w:rsidRPr="00171E47">
        <w:t xml:space="preserve">. Dužnik obvezuje platiti vjerovniku smanjenu tražbinu u iznosu od </w:t>
      </w:r>
      <w:r w:rsidRPr="00CA25EE">
        <w:rPr>
          <w:noProof/>
        </w:rPr>
        <w:t>257,25 kn</w:t>
      </w:r>
      <w:r w:rsidRPr="00171E47">
        <w:t xml:space="preserve">, uvećano za godišnju kamatnu stopu od 4,5% u tri jednaka godišnja obroka svaki u iznosu od </w:t>
      </w:r>
      <w:r w:rsidRPr="00CA25EE">
        <w:rPr>
          <w:noProof/>
        </w:rPr>
        <w:t>85,75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85,75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257,25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85,75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171,50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85,75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85,75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600,25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SHINJUNG CO,.LTD</w:t>
      </w:r>
      <w:r w:rsidRPr="00171E47">
        <w:t xml:space="preserve">, </w:t>
      </w:r>
      <w:r w:rsidRPr="00CA25EE">
        <w:rPr>
          <w:noProof/>
        </w:rPr>
        <w:t>Busan</w:t>
      </w:r>
      <w:r w:rsidRPr="00171E47">
        <w:t xml:space="preserve">, </w:t>
      </w:r>
      <w:r w:rsidRPr="00CA25EE">
        <w:rPr>
          <w:noProof/>
        </w:rPr>
        <w:t>211 Hanla Sigma Tower 858-23 Beomcheon-dong-Busan, Busanjin-gu</w:t>
      </w:r>
      <w:r w:rsidRPr="00171E47">
        <w:t xml:space="preserve">, utvrđena je tražbina u iznosu od </w:t>
      </w:r>
      <w:r w:rsidRPr="00CA25EE">
        <w:rPr>
          <w:noProof/>
        </w:rPr>
        <w:t>25.210,48 kn</w:t>
      </w:r>
      <w:r w:rsidRPr="00171E47">
        <w:t xml:space="preserve">. Dužnik obvezuje platiti vjerovniku smanjenu tražbinu u iznosu od </w:t>
      </w:r>
      <w:r w:rsidRPr="00CA25EE">
        <w:rPr>
          <w:noProof/>
        </w:rPr>
        <w:t>7.563,14 kn</w:t>
      </w:r>
      <w:r w:rsidRPr="00171E47">
        <w:t xml:space="preserve">, uvećano za godišnju kamatnu stopu od 4,5% u tri jednaka godišnja obroka svaki u iznosu od </w:t>
      </w:r>
      <w:r w:rsidRPr="00CA25EE">
        <w:rPr>
          <w:noProof/>
        </w:rPr>
        <w:t>2.521,05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2.521,05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7.563,14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2.521,05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5.042,10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2.521,05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2.521,05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lastRenderedPageBreak/>
        <w:t xml:space="preserve">Vjerovnik otpušta dužniku dio potraživanja od utvrđene tražbine u iznosu od </w:t>
      </w:r>
      <w:r w:rsidRPr="00CA25EE">
        <w:rPr>
          <w:noProof/>
        </w:rPr>
        <w:t>17.647,34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SIMO LONČAR</w:t>
      </w:r>
      <w:r w:rsidRPr="00171E47">
        <w:t xml:space="preserve">, OIB: </w:t>
      </w:r>
      <w:r w:rsidRPr="00CA25EE">
        <w:rPr>
          <w:noProof/>
        </w:rPr>
        <w:t>55679660133</w:t>
      </w:r>
      <w:r w:rsidRPr="00171E47">
        <w:t xml:space="preserve">, </w:t>
      </w:r>
      <w:r w:rsidRPr="00CA25EE">
        <w:rPr>
          <w:noProof/>
        </w:rPr>
        <w:t>Zagreb</w:t>
      </w:r>
      <w:r w:rsidRPr="00171E47">
        <w:t xml:space="preserve">, </w:t>
      </w:r>
      <w:r w:rsidRPr="00CA25EE">
        <w:rPr>
          <w:noProof/>
        </w:rPr>
        <w:t>Vrtlarska 47</w:t>
      </w:r>
      <w:r w:rsidRPr="00171E47">
        <w:t xml:space="preserve">, utvrđena je tražbina u iznosu od </w:t>
      </w:r>
      <w:r w:rsidRPr="00CA25EE">
        <w:rPr>
          <w:noProof/>
        </w:rPr>
        <w:t>48.605,59 kn</w:t>
      </w:r>
      <w:r w:rsidRPr="00171E47">
        <w:t xml:space="preserve">. Dužnik obvezuje platiti vjerovniku smanjenu tražbinu u iznosu od </w:t>
      </w:r>
      <w:r w:rsidRPr="00CA25EE">
        <w:rPr>
          <w:noProof/>
        </w:rPr>
        <w:t>14.581,68 kn</w:t>
      </w:r>
      <w:r w:rsidRPr="00171E47">
        <w:t xml:space="preserve">, uvećano za godišnju kamatnu stopu od 4,5% u tri jednaka godišnja obroka svaki u iznosu od </w:t>
      </w:r>
      <w:r w:rsidRPr="00CA25EE">
        <w:rPr>
          <w:noProof/>
        </w:rPr>
        <w:t>4.860,56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4.860,56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14.581,68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4.860,56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9.721,12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4.860,56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4.860,56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34.023,91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AC3352">
      <w:pPr>
        <w:spacing w:lineRule="auto" w:line="288" w:before="120"/>
        <w:jc w:val="both"/>
      </w:pPr>
      <w:r w:rsidRPr="00AC3352">
        <w:t xml:space="preserve">Vjerovniku: </w:t>
      </w:r>
      <w:r w:rsidRPr="00AC3352">
        <w:rPr>
          <w:b/>
        </w:rPr>
        <w:t>SONGA Shipmanagement Limited</w:t>
      </w:r>
      <w:r w:rsidRPr="00AC3352">
        <w:t>, OIB: 895120024, Paisley PA3 2RB, 2 Marchfield Drive, Ujedinjeno Kraljevstvo kao vjerovniku za dani predujam Dužniku utvrđena je tražbina u iznosu od 3.272.128,07 kn.</w:t>
      </w:r>
    </w:p>
    <w:p w:rsidRDefault="00F9093B" w:rsidP="00F9093B" w:rsidR="00F9093B" w:rsidRPr="00AC3352">
      <w:pPr>
        <w:spacing w:lineRule="auto" w:line="288" w:before="120"/>
        <w:ind w:left="284"/>
        <w:jc w:val="both"/>
      </w:pPr>
      <w:r w:rsidRPr="00AC3352">
        <w:t>Dužnik se obvezuje prema vjerovniku ispuniti činidbe iz ugovora temeljem kojeg je Dužnik primio predujam, a vjerovnik se obvezuje prema Dužniku ispuniti činidbu sukladno zaključenom ugovoru. Ugovor između vjerovnika i Dužnika ostaju na snazi u neizmijenjenom sadržaju.</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SPECIJALISTIČKA ORD. MEDICINA RADA ŽELJKA ILIĆ, dr.med.spec.rada, MIRA LJEPOVIĆ, dr.med.spec.rada, NADA STRIKIĆ dr.med.spec.rada</w:t>
      </w:r>
      <w:r w:rsidRPr="00171E47">
        <w:t xml:space="preserve">, OIB: </w:t>
      </w:r>
      <w:r w:rsidRPr="00CA25EE">
        <w:rPr>
          <w:noProof/>
        </w:rPr>
        <w:t>50930563727</w:t>
      </w:r>
      <w:r w:rsidRPr="00171E47">
        <w:t xml:space="preserve">, </w:t>
      </w:r>
      <w:r w:rsidRPr="00CA25EE">
        <w:rPr>
          <w:noProof/>
        </w:rPr>
        <w:t>Karlovac</w:t>
      </w:r>
      <w:r w:rsidRPr="00171E47">
        <w:t xml:space="preserve">, </w:t>
      </w:r>
      <w:r w:rsidRPr="00CA25EE">
        <w:rPr>
          <w:noProof/>
        </w:rPr>
        <w:t>A.Štampara 3</w:t>
      </w:r>
      <w:r w:rsidRPr="00171E47">
        <w:t xml:space="preserve">, utvrđena je tražbina u iznosu od </w:t>
      </w:r>
      <w:r w:rsidRPr="00CA25EE">
        <w:rPr>
          <w:noProof/>
        </w:rPr>
        <w:t>3.445,00 kn</w:t>
      </w:r>
      <w:r w:rsidRPr="00171E47">
        <w:t xml:space="preserve">. Dužnik obvezuje platiti vjerovniku smanjenu tražbinu u iznosu od </w:t>
      </w:r>
      <w:r w:rsidRPr="00CA25EE">
        <w:rPr>
          <w:noProof/>
        </w:rPr>
        <w:t>1.033,50 kn</w:t>
      </w:r>
      <w:r w:rsidRPr="00171E47">
        <w:t xml:space="preserve">, uvećano za godišnju kamatnu stopu od 4,5% u tri jednaka godišnja obroka svaki u iznosu od </w:t>
      </w:r>
      <w:r w:rsidRPr="00CA25EE">
        <w:rPr>
          <w:noProof/>
        </w:rPr>
        <w:t>344,50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lastRenderedPageBreak/>
        <w:t xml:space="preserve">1. obrok u iznosu od </w:t>
      </w:r>
      <w:r w:rsidRPr="00CA25EE">
        <w:rPr>
          <w:rFonts w:hAnsi="Times New Roman" w:ascii="Times New Roman"/>
          <w:noProof/>
          <w:sz w:val="24"/>
          <w:szCs w:val="24"/>
        </w:rPr>
        <w:t>344,50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1.033,50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344,50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689,00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344,50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344,50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2.411,50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SPIROFLEX d.o.o.</w:t>
      </w:r>
      <w:r w:rsidRPr="00171E47">
        <w:t xml:space="preserve">, OIB: </w:t>
      </w:r>
      <w:r w:rsidRPr="00CA25EE">
        <w:rPr>
          <w:noProof/>
        </w:rPr>
        <w:t>93551028470</w:t>
      </w:r>
      <w:r w:rsidRPr="00171E47">
        <w:t xml:space="preserve">, </w:t>
      </w:r>
      <w:r w:rsidRPr="00CA25EE">
        <w:rPr>
          <w:noProof/>
        </w:rPr>
        <w:t>Ruščica</w:t>
      </w:r>
      <w:r w:rsidRPr="00171E47">
        <w:t xml:space="preserve">, </w:t>
      </w:r>
      <w:r w:rsidRPr="00CA25EE">
        <w:rPr>
          <w:noProof/>
        </w:rPr>
        <w:t>Ljudevita Gaja 7</w:t>
      </w:r>
      <w:r w:rsidRPr="00171E47">
        <w:t xml:space="preserve">, utvrđena je tražbina u iznosu od </w:t>
      </w:r>
      <w:r w:rsidRPr="00CA25EE">
        <w:rPr>
          <w:noProof/>
        </w:rPr>
        <w:t>8.837,50 kn</w:t>
      </w:r>
      <w:r w:rsidRPr="00171E47">
        <w:t xml:space="preserve">. Dužnik obvezuje platiti vjerovniku smanjenu tražbinu u iznosu od </w:t>
      </w:r>
      <w:r w:rsidRPr="00CA25EE">
        <w:rPr>
          <w:noProof/>
        </w:rPr>
        <w:t>2.651,25 kn</w:t>
      </w:r>
      <w:r w:rsidRPr="00171E47">
        <w:t xml:space="preserve">, uvećano za godišnju kamatnu stopu od 4,5% u tri jednaka godišnja obroka svaki u iznosu od </w:t>
      </w:r>
      <w:r w:rsidRPr="00CA25EE">
        <w:rPr>
          <w:noProof/>
        </w:rPr>
        <w:t>883,75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883,75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2.651,25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883,75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1.767,50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883,75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883,75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6.186,25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SRAKOVČIĆ d.o.o.</w:t>
      </w:r>
      <w:r w:rsidRPr="00171E47">
        <w:t xml:space="preserve">, OIB: </w:t>
      </w:r>
      <w:r w:rsidRPr="00CA25EE">
        <w:rPr>
          <w:noProof/>
        </w:rPr>
        <w:t>64204289689</w:t>
      </w:r>
      <w:r w:rsidRPr="00171E47">
        <w:t xml:space="preserve">, </w:t>
      </w:r>
      <w:r w:rsidRPr="00CA25EE">
        <w:rPr>
          <w:noProof/>
        </w:rPr>
        <w:t>Karlovac</w:t>
      </w:r>
      <w:r w:rsidRPr="00171E47">
        <w:t xml:space="preserve">, </w:t>
      </w:r>
      <w:r w:rsidRPr="00CA25EE">
        <w:rPr>
          <w:noProof/>
        </w:rPr>
        <w:t>Perivoj Josipa Vrbanića 8</w:t>
      </w:r>
      <w:r w:rsidRPr="00171E47">
        <w:t xml:space="preserve">, utvrđena je tražbina u iznosu od </w:t>
      </w:r>
      <w:r w:rsidRPr="00CA25EE">
        <w:rPr>
          <w:noProof/>
        </w:rPr>
        <w:t>3.044,51 kn</w:t>
      </w:r>
      <w:r w:rsidRPr="00171E47">
        <w:t xml:space="preserve">. Dužnik obvezuje platiti vjerovniku smanjenu tražbinu u iznosu od </w:t>
      </w:r>
      <w:r w:rsidRPr="00CA25EE">
        <w:rPr>
          <w:noProof/>
        </w:rPr>
        <w:t>913,35 kn</w:t>
      </w:r>
      <w:r w:rsidRPr="00171E47">
        <w:t xml:space="preserve">, uvećano za godišnju kamatnu stopu od 4,5% u tri jednaka godišnja obroka svaki u iznosu od </w:t>
      </w:r>
      <w:r w:rsidRPr="00CA25EE">
        <w:rPr>
          <w:noProof/>
        </w:rPr>
        <w:t>304,45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lastRenderedPageBreak/>
        <w:t xml:space="preserve">1. obrok u iznosu od </w:t>
      </w:r>
      <w:r w:rsidRPr="00CA25EE">
        <w:rPr>
          <w:rFonts w:hAnsi="Times New Roman" w:ascii="Times New Roman"/>
          <w:noProof/>
          <w:sz w:val="24"/>
          <w:szCs w:val="24"/>
        </w:rPr>
        <w:t>304,45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913,35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304,45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608,90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304,45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304,45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2.131,16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A12C85">
      <w:pPr>
        <w:spacing w:lineRule="auto" w:line="288" w:before="480"/>
        <w:jc w:val="both"/>
      </w:pPr>
      <w:r w:rsidRPr="00A12C85">
        <w:t xml:space="preserve">Vjerovniku: </w:t>
      </w:r>
      <w:r w:rsidRPr="00A12C85">
        <w:rPr>
          <w:b/>
          <w:noProof/>
        </w:rPr>
        <w:t>SREDIŠNJE  KLIRINŠKO DEPOZITARNO DRUŠTVO d.d.</w:t>
      </w:r>
      <w:r w:rsidRPr="00A12C85">
        <w:t xml:space="preserve">, OIB: </w:t>
      </w:r>
      <w:r w:rsidRPr="00A12C85">
        <w:rPr>
          <w:noProof/>
        </w:rPr>
        <w:t>64406809162</w:t>
      </w:r>
      <w:r w:rsidRPr="00A12C85">
        <w:t xml:space="preserve">, </w:t>
      </w:r>
      <w:r w:rsidRPr="00A12C85">
        <w:rPr>
          <w:noProof/>
        </w:rPr>
        <w:t>Zagreb</w:t>
      </w:r>
      <w:r w:rsidRPr="00A12C85">
        <w:t xml:space="preserve">, </w:t>
      </w:r>
      <w:r w:rsidRPr="00A12C85">
        <w:rPr>
          <w:noProof/>
        </w:rPr>
        <w:t>Heinzelova 62 A</w:t>
      </w:r>
      <w:r w:rsidRPr="00A12C85">
        <w:t xml:space="preserve">, utvrđena je tražbina u iznosu od </w:t>
      </w:r>
      <w:r w:rsidRPr="00A12C85">
        <w:rPr>
          <w:noProof/>
        </w:rPr>
        <w:t>6.448,77 kn</w:t>
      </w:r>
      <w:r w:rsidRPr="00A12C85">
        <w:t xml:space="preserve">. Od kojeg iznosa tražbine glavnicu predstavlja iznos od </w:t>
      </w:r>
      <w:r w:rsidRPr="00A12C85">
        <w:rPr>
          <w:noProof/>
        </w:rPr>
        <w:t>6.183,51 kn</w:t>
      </w:r>
      <w:r w:rsidRPr="00A12C85">
        <w:t xml:space="preserve">, a obračunatu zateznu kamatu iznos od </w:t>
      </w:r>
      <w:r w:rsidRPr="00A12C85">
        <w:rPr>
          <w:noProof/>
        </w:rPr>
        <w:t>265,26 kn</w:t>
      </w:r>
      <w:r w:rsidRPr="00A12C85">
        <w:t xml:space="preserve">. </w:t>
      </w:r>
    </w:p>
    <w:p w:rsidRDefault="00F9093B" w:rsidP="00F9093B" w:rsidR="00F9093B" w:rsidRPr="00A12C85">
      <w:pPr>
        <w:spacing w:lineRule="auto" w:line="288" w:before="120"/>
        <w:ind w:left="284"/>
        <w:jc w:val="both"/>
      </w:pPr>
      <w:r w:rsidRPr="00A12C85">
        <w:t xml:space="preserve">Dužnik se obvezuje vjerovniku platiti smanjenu tražbinu (glavnicu) u iznosu od </w:t>
      </w:r>
      <w:r w:rsidRPr="00A12C85">
        <w:rPr>
          <w:noProof/>
        </w:rPr>
        <w:t>6.183,51 kn</w:t>
      </w:r>
      <w:r w:rsidRPr="00A12C85">
        <w:t xml:space="preserve">, a za ostatak iznos do utvrđene tražbine od </w:t>
      </w:r>
      <w:r w:rsidRPr="00A12C85">
        <w:rPr>
          <w:noProof/>
        </w:rPr>
        <w:t>265,26 kn</w:t>
      </w:r>
      <w:r w:rsidRPr="00A12C85">
        <w:t xml:space="preserve"> (kamate) vjerovnik otpušta Dužniku te izjavljuje da neće tražiti ispunjenje tog dijela tražbine, a sa kojim otpustom je Dužnik suglasan.</w:t>
      </w:r>
    </w:p>
    <w:p w:rsidRDefault="00F9093B" w:rsidP="00F9093B" w:rsidR="00F9093B" w:rsidRPr="00A12C85">
      <w:pPr>
        <w:spacing w:lineRule="auto" w:line="288" w:before="120"/>
        <w:ind w:left="284"/>
        <w:jc w:val="both"/>
      </w:pPr>
      <w:r w:rsidRPr="00A12C85">
        <w:t xml:space="preserve">Dužnik će platiti vjerovniku smanjenu tražbinu (glavnicu) u iznosu do </w:t>
      </w:r>
      <w:r w:rsidRPr="00A12C85">
        <w:rPr>
          <w:noProof/>
        </w:rPr>
        <w:t>6.183,51 kn</w:t>
      </w:r>
      <w:r w:rsidRPr="00A12C85">
        <w:t xml:space="preserve"> u 7 (sedam) jednakih godišnjih obroka svaki u iznosu od </w:t>
      </w:r>
      <w:r w:rsidRPr="00A12C85">
        <w:rPr>
          <w:noProof/>
        </w:rPr>
        <w:t>883,36 kn</w:t>
      </w:r>
      <w:r w:rsidRPr="00A12C85">
        <w:t>, dospijeća kako slijedi:</w:t>
      </w:r>
    </w:p>
    <w:p w:rsidRDefault="00F9093B" w:rsidP="00F9093B" w:rsidR="00F9093B" w:rsidRPr="00A12C85">
      <w:pPr>
        <w:tabs>
          <w:tab w:pos="851" w:val="left"/>
        </w:tabs>
        <w:spacing w:lineRule="auto" w:line="288" w:before="120"/>
        <w:ind w:hanging="284" w:left="851"/>
        <w:jc w:val="both"/>
      </w:pPr>
      <w:r w:rsidRPr="00A12C85">
        <w:t>-</w:t>
      </w:r>
      <w:r w:rsidRPr="00A12C85">
        <w:tab/>
        <w:t xml:space="preserve">1. obrok: iznos od </w:t>
      </w:r>
      <w:r w:rsidRPr="00A12C85">
        <w:rPr>
          <w:noProof/>
        </w:rPr>
        <w:t>883,36 kn</w:t>
      </w:r>
      <w:r w:rsidRPr="00A12C85">
        <w:t xml:space="preserve"> dospijeća godinu dana od dana pravomoćnosti sudskoga rješenja kojim se dozvoljava sklapanje ove nagodbe, </w:t>
      </w:r>
    </w:p>
    <w:p w:rsidRDefault="00F9093B" w:rsidP="00F9093B" w:rsidR="00F9093B" w:rsidRPr="00A12C85">
      <w:pPr>
        <w:tabs>
          <w:tab w:pos="851" w:val="left"/>
        </w:tabs>
        <w:spacing w:lineRule="auto" w:line="288" w:before="120"/>
        <w:ind w:hanging="284" w:left="851"/>
        <w:jc w:val="both"/>
      </w:pPr>
      <w:r w:rsidRPr="00A12C85">
        <w:t>-</w:t>
      </w:r>
      <w:r w:rsidRPr="00A12C85">
        <w:tab/>
        <w:t xml:space="preserve">2. obrok: iznos od </w:t>
      </w:r>
      <w:r w:rsidRPr="00A12C85">
        <w:rPr>
          <w:noProof/>
        </w:rPr>
        <w:t xml:space="preserve">883,36 kn </w:t>
      </w:r>
      <w:r w:rsidRPr="00A12C85">
        <w:t>dospijeća na dan druge godine od dana pravomoćnosti sudskoga rješenja kojim se dozvoljava sklapanje ove nagodbe,</w:t>
      </w:r>
    </w:p>
    <w:p w:rsidRDefault="00F9093B" w:rsidP="00F9093B" w:rsidR="00F9093B" w:rsidRPr="00A12C85">
      <w:pPr>
        <w:tabs>
          <w:tab w:pos="851" w:val="left"/>
        </w:tabs>
        <w:spacing w:lineRule="auto" w:line="288" w:before="120"/>
        <w:ind w:hanging="284" w:left="851"/>
        <w:jc w:val="both"/>
      </w:pPr>
      <w:r w:rsidRPr="00A12C85">
        <w:t>-</w:t>
      </w:r>
      <w:r w:rsidRPr="00A12C85">
        <w:tab/>
        <w:t xml:space="preserve">3. obrok: iznos od </w:t>
      </w:r>
      <w:r w:rsidRPr="00A12C85">
        <w:rPr>
          <w:noProof/>
        </w:rPr>
        <w:t xml:space="preserve">883,36 kn </w:t>
      </w:r>
      <w:r w:rsidRPr="00A12C85">
        <w:t>dospijeća na dan treće godine od dana pravomoćnosti sudskoga rješenja kojim se dozvoljava sklapanje ove nagodbe,</w:t>
      </w:r>
    </w:p>
    <w:p w:rsidRDefault="00F9093B" w:rsidP="00F9093B" w:rsidR="00F9093B" w:rsidRPr="00A12C85">
      <w:pPr>
        <w:tabs>
          <w:tab w:pos="851" w:val="left"/>
        </w:tabs>
        <w:spacing w:lineRule="auto" w:line="288" w:before="120"/>
        <w:ind w:hanging="284" w:left="851"/>
        <w:jc w:val="both"/>
      </w:pPr>
      <w:r w:rsidRPr="00A12C85">
        <w:t>-</w:t>
      </w:r>
      <w:r w:rsidRPr="00A12C85">
        <w:tab/>
        <w:t xml:space="preserve">4. obrok: iznos od </w:t>
      </w:r>
      <w:r w:rsidRPr="00A12C85">
        <w:rPr>
          <w:noProof/>
        </w:rPr>
        <w:t xml:space="preserve">883,36 kn </w:t>
      </w:r>
      <w:r w:rsidRPr="00A12C85">
        <w:t>dospijeća na dan četvrte godine od dana pravomoćnosti sudskoga rješenja kojim se dozvoljava sklapanje ove nagodbe,</w:t>
      </w:r>
    </w:p>
    <w:p w:rsidRDefault="00F9093B" w:rsidP="00F9093B" w:rsidR="00F9093B" w:rsidRPr="00A12C85">
      <w:pPr>
        <w:tabs>
          <w:tab w:pos="851" w:val="left"/>
        </w:tabs>
        <w:spacing w:lineRule="auto" w:line="288" w:before="120"/>
        <w:ind w:hanging="284" w:left="851"/>
        <w:jc w:val="both"/>
      </w:pPr>
      <w:r w:rsidRPr="00A12C85">
        <w:t>-</w:t>
      </w:r>
      <w:r w:rsidRPr="00A12C85">
        <w:tab/>
        <w:t xml:space="preserve">5. obrok: iznos od </w:t>
      </w:r>
      <w:r w:rsidRPr="00A12C85">
        <w:rPr>
          <w:noProof/>
        </w:rPr>
        <w:t xml:space="preserve">883,36 kn </w:t>
      </w:r>
      <w:r w:rsidRPr="00A12C85">
        <w:t>dospijeća na dan pete godine od dana pravomoćnosti sudskoga rješenja kojim se dozvoljava sklapanje ove nagodbe,</w:t>
      </w:r>
    </w:p>
    <w:p w:rsidRDefault="00F9093B" w:rsidP="00F9093B" w:rsidR="00F9093B" w:rsidRPr="00A12C85">
      <w:pPr>
        <w:tabs>
          <w:tab w:pos="851" w:val="left"/>
        </w:tabs>
        <w:spacing w:lineRule="auto" w:line="288" w:before="120"/>
        <w:ind w:hanging="284" w:left="851"/>
        <w:jc w:val="both"/>
      </w:pPr>
      <w:r w:rsidRPr="00A12C85">
        <w:t>-</w:t>
      </w:r>
      <w:r w:rsidRPr="00A12C85">
        <w:tab/>
        <w:t xml:space="preserve">6. obrok: iznos od </w:t>
      </w:r>
      <w:r w:rsidRPr="00A12C85">
        <w:rPr>
          <w:noProof/>
        </w:rPr>
        <w:t>883,36 kn kn</w:t>
      </w:r>
      <w:r w:rsidRPr="00A12C85">
        <w:t xml:space="preserve"> dospijeća na dan šeste godine od dana pravomoćnosti sudskoga rješenja kojim se dozvoljava sklapanje ove nagodbe,</w:t>
      </w:r>
    </w:p>
    <w:p w:rsidRDefault="00F9093B" w:rsidP="00F9093B" w:rsidR="00F9093B" w:rsidRPr="00A12C85">
      <w:pPr>
        <w:tabs>
          <w:tab w:pos="851" w:val="left"/>
        </w:tabs>
        <w:spacing w:lineRule="auto" w:line="288" w:before="120"/>
        <w:ind w:hanging="284" w:left="851"/>
        <w:jc w:val="both"/>
      </w:pPr>
      <w:r w:rsidRPr="00A12C85">
        <w:lastRenderedPageBreak/>
        <w:t>-</w:t>
      </w:r>
      <w:r w:rsidRPr="00A12C85">
        <w:tab/>
        <w:t xml:space="preserve">7. obrok: iznos od </w:t>
      </w:r>
      <w:r w:rsidRPr="00A12C85">
        <w:rPr>
          <w:noProof/>
        </w:rPr>
        <w:t>883,36 kn</w:t>
      </w:r>
      <w:r w:rsidRPr="00A12C85">
        <w:t xml:space="preserve"> dospijeća na dan sedme godine od dana pravomoćnosti sudskoga rješenja kojim se dozvoljava sklapanje ove nagodbe.</w:t>
      </w:r>
    </w:p>
    <w:p w:rsidRDefault="00F9093B" w:rsidP="00F9093B" w:rsidR="00F9093B" w:rsidRPr="00A12C85">
      <w:pPr>
        <w:spacing w:lineRule="auto" w:line="288" w:before="240"/>
        <w:ind w:left="284"/>
        <w:jc w:val="both"/>
      </w:pPr>
      <w:r w:rsidRPr="00A12C85">
        <w:t>Dužnik se obvezuje plaćati Vjerovniku mjesečno kamate na iznos smanjene tražbine (glavnice) u visini od 4,5% godišnje, najkasnije do 15. dan u mjesecu za prethodni mjesec, počevši od prvog dana mjeseca koji slijedi mjesecu u kojemu je pravomoćno postalo sudsko rješenje kojim se dozvoljava sklapanje ove nagodbe:</w:t>
      </w:r>
    </w:p>
    <w:p w:rsidRDefault="00F9093B" w:rsidP="00F9093B" w:rsidR="00F9093B" w:rsidRPr="00A12C85">
      <w:pPr>
        <w:numPr>
          <w:ilvl w:val="0"/>
          <w:numId w:val="39"/>
        </w:numPr>
        <w:spacing w:lineRule="auto" w:line="288" w:before="120"/>
        <w:ind w:hanging="357" w:left="993"/>
        <w:jc w:val="both"/>
      </w:pPr>
      <w:r w:rsidRPr="00A12C85">
        <w:t xml:space="preserve">za period od prvog dana u mjesecu koji slijedi nakon mjeseca pravomoćnosti sudskog rješenja kojim se dozvoljava sklapanje ove nagodbe Dužnik će plaćati 15. dana u mjesecu za prethodni mjesec vjerovniku mjesečni iznos kamate od: </w:t>
      </w:r>
      <w:r w:rsidRPr="00A12C85">
        <w:rPr>
          <w:noProof/>
        </w:rPr>
        <w:t>23,19 kn</w:t>
      </w:r>
      <w:r w:rsidRPr="00A12C85">
        <w:t>,</w:t>
      </w:r>
    </w:p>
    <w:p w:rsidRDefault="00F9093B" w:rsidP="00F9093B" w:rsidR="00F9093B" w:rsidRPr="00A12C85">
      <w:pPr>
        <w:numPr>
          <w:ilvl w:val="0"/>
          <w:numId w:val="39"/>
        </w:numPr>
        <w:spacing w:lineRule="auto" w:line="288" w:before="120"/>
        <w:ind w:hanging="357" w:left="993"/>
        <w:jc w:val="both"/>
      </w:pPr>
      <w:r w:rsidRPr="00A12C85">
        <w:t xml:space="preserve">za period od prve godine pa do druge godine od dana pravomoćnosti sudskog rješenja kojim se dozvoljava sklapanje ove nagodbe Dužnik će plaćati 15. dana u mjesecu za prethodni mjesec vjerovniku mjesečni iznos kamate od: </w:t>
      </w:r>
      <w:r w:rsidRPr="00A12C85">
        <w:rPr>
          <w:noProof/>
        </w:rPr>
        <w:t>19,88 kn</w:t>
      </w:r>
      <w:r w:rsidRPr="00A12C85">
        <w:t>,</w:t>
      </w:r>
    </w:p>
    <w:p w:rsidRDefault="00F9093B" w:rsidP="00F9093B" w:rsidR="00F9093B" w:rsidRPr="00A12C85">
      <w:pPr>
        <w:numPr>
          <w:ilvl w:val="0"/>
          <w:numId w:val="39"/>
        </w:numPr>
        <w:spacing w:lineRule="auto" w:line="288" w:before="120"/>
        <w:ind w:hanging="357" w:left="993"/>
        <w:jc w:val="both"/>
      </w:pPr>
      <w:r w:rsidRPr="00A12C85">
        <w:t xml:space="preserve">za period od druge godine do treće godine od dana pravomoćnosti sudskog rješenja kojim se dozvoljava sklapanje ove nagodbe Dužnik će plaćati 15. dana u mjesecu za prethodni mjesec vjerovniku mjesečni iznos kamate od: </w:t>
      </w:r>
      <w:r w:rsidRPr="00A12C85">
        <w:rPr>
          <w:noProof/>
        </w:rPr>
        <w:t>16,56 kn</w:t>
      </w:r>
      <w:r w:rsidRPr="00A12C85">
        <w:t>,</w:t>
      </w:r>
    </w:p>
    <w:p w:rsidRDefault="00F9093B" w:rsidP="00F9093B" w:rsidR="00F9093B" w:rsidRPr="00A12C85">
      <w:pPr>
        <w:numPr>
          <w:ilvl w:val="0"/>
          <w:numId w:val="39"/>
        </w:numPr>
        <w:spacing w:lineRule="auto" w:line="288" w:before="120"/>
        <w:ind w:hanging="357" w:left="993"/>
        <w:jc w:val="both"/>
      </w:pPr>
      <w:r w:rsidRPr="00A12C85">
        <w:t xml:space="preserve">za period od treće godine do četvrte godine od dana pravomoćnosti sudskog rješenja kojim se dozvoljava sklapanje ove nagodbe Dužnik će plaćati 15. dana u mjesecu za prethodni mjesec vjerovniku mjesečni iznos kamate od: </w:t>
      </w:r>
      <w:r w:rsidRPr="00A12C85">
        <w:rPr>
          <w:noProof/>
        </w:rPr>
        <w:t>13,25 kn</w:t>
      </w:r>
      <w:r w:rsidRPr="00A12C85">
        <w:t>,</w:t>
      </w:r>
    </w:p>
    <w:p w:rsidRDefault="00F9093B" w:rsidP="00F9093B" w:rsidR="00F9093B" w:rsidRPr="00A12C85">
      <w:pPr>
        <w:numPr>
          <w:ilvl w:val="0"/>
          <w:numId w:val="39"/>
        </w:numPr>
        <w:spacing w:lineRule="auto" w:line="288" w:before="120"/>
        <w:ind w:hanging="357" w:left="993"/>
        <w:jc w:val="both"/>
      </w:pPr>
      <w:r w:rsidRPr="00A12C85">
        <w:t xml:space="preserve">za period od četvrte godine do pete godine od dana pravomoćnosti sudskog rješenja kojim se dozvoljava sklapanje ove nagodbe Dužnik će plaćati 15. dana u mjesecu za prethodni mjesec vjerovniku mjesečni iznos kamate od: </w:t>
      </w:r>
      <w:r w:rsidRPr="00A12C85">
        <w:rPr>
          <w:noProof/>
        </w:rPr>
        <w:t>9,94 kn</w:t>
      </w:r>
      <w:r w:rsidRPr="00A12C85">
        <w:t>,</w:t>
      </w:r>
    </w:p>
    <w:p w:rsidRDefault="00F9093B" w:rsidP="00F9093B" w:rsidR="00F9093B" w:rsidRPr="00A12C85">
      <w:pPr>
        <w:numPr>
          <w:ilvl w:val="0"/>
          <w:numId w:val="39"/>
        </w:numPr>
        <w:spacing w:lineRule="auto" w:line="288" w:before="120"/>
        <w:ind w:hanging="357" w:left="993"/>
        <w:jc w:val="both"/>
      </w:pPr>
      <w:r w:rsidRPr="00A12C85">
        <w:t xml:space="preserve">za period od pete godine pa do šeste godine od dana pravomoćnosti sudskog rješenja kojim se dozvoljava sklapanje ove nagodbe Dužnik će plaćati 15. dana u mjesecu za prethodni mjesec vjerovniku mjesečni iznos kamate od: </w:t>
      </w:r>
      <w:r w:rsidRPr="00A12C85">
        <w:rPr>
          <w:noProof/>
        </w:rPr>
        <w:t>6,63 kn</w:t>
      </w:r>
      <w:r w:rsidRPr="00A12C85">
        <w:t>,</w:t>
      </w:r>
    </w:p>
    <w:p w:rsidRDefault="00F9093B" w:rsidP="00F9093B" w:rsidR="00F9093B" w:rsidRPr="00A12C85">
      <w:pPr>
        <w:numPr>
          <w:ilvl w:val="0"/>
          <w:numId w:val="39"/>
        </w:numPr>
        <w:spacing w:lineRule="auto" w:line="288" w:before="120"/>
        <w:ind w:hanging="357" w:left="993"/>
        <w:jc w:val="both"/>
      </w:pPr>
      <w:r w:rsidRPr="00A12C85">
        <w:t xml:space="preserve">za period od šeste godine pa do sedme godine od dana pravomoćnosti sudskog rješenja kojim se dozvoljava sklapanje ove nagodbe Dužnik će plaćati 15. dana u mjesecu za prethodni mjesec vjerovniku mjesečni iznos kamate od: </w:t>
      </w:r>
      <w:r w:rsidRPr="00A12C85">
        <w:rPr>
          <w:noProof/>
        </w:rPr>
        <w:t>3,31 kn</w:t>
      </w:r>
      <w:r w:rsidRPr="00A12C85">
        <w:t>.</w:t>
      </w:r>
    </w:p>
    <w:p w:rsidRDefault="00F9093B" w:rsidP="00F9093B" w:rsidR="00F9093B" w:rsidRPr="00171E47">
      <w:pPr>
        <w:spacing w:lineRule="auto" w:line="288" w:before="360"/>
        <w:jc w:val="both"/>
      </w:pPr>
      <w:r w:rsidRPr="00171E47">
        <w:t xml:space="preserve">Vjerovniku: </w:t>
      </w:r>
      <w:r w:rsidRPr="00CA25EE">
        <w:rPr>
          <w:b/>
          <w:noProof/>
        </w:rPr>
        <w:t>Staklarski obrt STAKLO FRANJIĆ, vl.  Marinko Franjić</w:t>
      </w:r>
      <w:r w:rsidRPr="00171E47">
        <w:t xml:space="preserve">, OIB: </w:t>
      </w:r>
      <w:r w:rsidRPr="00CA25EE">
        <w:rPr>
          <w:noProof/>
        </w:rPr>
        <w:t>50345511779</w:t>
      </w:r>
      <w:r w:rsidRPr="00171E47">
        <w:t xml:space="preserve">, </w:t>
      </w:r>
      <w:r w:rsidRPr="00CA25EE">
        <w:rPr>
          <w:noProof/>
        </w:rPr>
        <w:t>Karlovac</w:t>
      </w:r>
      <w:r w:rsidRPr="00171E47">
        <w:t xml:space="preserve">, </w:t>
      </w:r>
      <w:r w:rsidRPr="00CA25EE">
        <w:rPr>
          <w:noProof/>
        </w:rPr>
        <w:t>Pavleka Miškine 3</w:t>
      </w:r>
      <w:r w:rsidRPr="00171E47">
        <w:t xml:space="preserve">, utvrđena je tražbina u iznosu od </w:t>
      </w:r>
      <w:r w:rsidRPr="00CA25EE">
        <w:rPr>
          <w:noProof/>
        </w:rPr>
        <w:t>273,60 kn</w:t>
      </w:r>
      <w:r w:rsidRPr="00171E47">
        <w:t xml:space="preserve">. Dužnik obvezuje platiti vjerovniku smanjenu tražbinu u iznosu od </w:t>
      </w:r>
      <w:r w:rsidRPr="00CA25EE">
        <w:rPr>
          <w:noProof/>
        </w:rPr>
        <w:t>82,08 kn</w:t>
      </w:r>
      <w:r w:rsidRPr="00171E47">
        <w:t xml:space="preserve">, uvećano za godišnju kamatnu stopu od 4,5% u tri jednaka godišnja obroka svaki u iznosu od </w:t>
      </w:r>
      <w:r w:rsidRPr="00CA25EE">
        <w:rPr>
          <w:noProof/>
        </w:rPr>
        <w:t>27,36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27,36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82,08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lastRenderedPageBreak/>
        <w:t xml:space="preserve">2. obrok u iznosu od </w:t>
      </w:r>
      <w:r w:rsidRPr="00CA25EE">
        <w:rPr>
          <w:rFonts w:hAnsi="Times New Roman" w:ascii="Times New Roman"/>
          <w:noProof/>
          <w:sz w:val="24"/>
          <w:szCs w:val="24"/>
        </w:rPr>
        <w:t>27,36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54,72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27,36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27,36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191,52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STROJAR d.o.o.</w:t>
      </w:r>
      <w:r w:rsidRPr="00171E47">
        <w:t xml:space="preserve">, OIB: </w:t>
      </w:r>
      <w:r w:rsidRPr="00CA25EE">
        <w:rPr>
          <w:noProof/>
        </w:rPr>
        <w:t>32168945082</w:t>
      </w:r>
      <w:r w:rsidRPr="00171E47">
        <w:t xml:space="preserve">, </w:t>
      </w:r>
      <w:r w:rsidRPr="00CA25EE">
        <w:rPr>
          <w:noProof/>
        </w:rPr>
        <w:t>Gornja Bistra</w:t>
      </w:r>
      <w:r w:rsidRPr="00171E47">
        <w:t xml:space="preserve">, </w:t>
      </w:r>
      <w:r w:rsidRPr="00CA25EE">
        <w:rPr>
          <w:noProof/>
        </w:rPr>
        <w:t>Bistranska 214</w:t>
      </w:r>
      <w:r w:rsidRPr="00171E47">
        <w:t xml:space="preserve">, utvrđena je tražbina u iznosu od </w:t>
      </w:r>
      <w:r w:rsidRPr="00CA25EE">
        <w:rPr>
          <w:noProof/>
        </w:rPr>
        <w:t>27.744,68 kn</w:t>
      </w:r>
      <w:r w:rsidRPr="00171E47">
        <w:t xml:space="preserve">. Dužnik obvezuje platiti vjerovniku smanjenu tražbinu u iznosu od </w:t>
      </w:r>
      <w:r w:rsidRPr="00CA25EE">
        <w:rPr>
          <w:noProof/>
        </w:rPr>
        <w:t>8.323,40 kn</w:t>
      </w:r>
      <w:r w:rsidRPr="00171E47">
        <w:t xml:space="preserve">, uvećano za godišnju kamatnu stopu od 4,5% u tri jednaka godišnja obroka svaki u iznosu od </w:t>
      </w:r>
      <w:r w:rsidRPr="00CA25EE">
        <w:rPr>
          <w:noProof/>
        </w:rPr>
        <w:t>2.774,47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2.774,47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8.323,40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2.774,47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5.548,94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2.774,47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2.774,47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19.421,28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STROJOPROMET ZAGREB d.o.o.</w:t>
      </w:r>
      <w:r w:rsidRPr="00171E47">
        <w:t xml:space="preserve">, OIB: </w:t>
      </w:r>
      <w:r w:rsidRPr="00CA25EE">
        <w:rPr>
          <w:noProof/>
        </w:rPr>
        <w:t>97994010225</w:t>
      </w:r>
      <w:r w:rsidRPr="00171E47">
        <w:t xml:space="preserve">, </w:t>
      </w:r>
      <w:r w:rsidRPr="00CA25EE">
        <w:rPr>
          <w:noProof/>
        </w:rPr>
        <w:t>Zagreb</w:t>
      </w:r>
      <w:r w:rsidRPr="00171E47">
        <w:t xml:space="preserve">, </w:t>
      </w:r>
      <w:r w:rsidRPr="00CA25EE">
        <w:rPr>
          <w:noProof/>
        </w:rPr>
        <w:t>Prigornica 2</w:t>
      </w:r>
      <w:r w:rsidRPr="00171E47">
        <w:t xml:space="preserve">, utvrđena je tražbina u iznosu od </w:t>
      </w:r>
      <w:r w:rsidRPr="00CA25EE">
        <w:rPr>
          <w:noProof/>
        </w:rPr>
        <w:t>345.920,95 kn</w:t>
      </w:r>
      <w:r w:rsidRPr="00171E47">
        <w:t xml:space="preserve">. Dužnik obvezuje platiti vjerovniku smanjenu tražbinu u iznosu od </w:t>
      </w:r>
      <w:r w:rsidRPr="00CA25EE">
        <w:rPr>
          <w:noProof/>
        </w:rPr>
        <w:t>103.776,29 kn</w:t>
      </w:r>
      <w:r w:rsidRPr="00171E47">
        <w:t xml:space="preserve">, uvećano za godišnju kamatnu stopu od 4,5% u tri jednaka godišnja obroka svaki u iznosu od </w:t>
      </w:r>
      <w:r w:rsidRPr="00CA25EE">
        <w:rPr>
          <w:noProof/>
        </w:rPr>
        <w:t>34.592,10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34.592,10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103.776,29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lastRenderedPageBreak/>
        <w:t xml:space="preserve">2. obrok u iznosu od </w:t>
      </w:r>
      <w:r w:rsidRPr="00CA25EE">
        <w:rPr>
          <w:rFonts w:hAnsi="Times New Roman" w:ascii="Times New Roman"/>
          <w:noProof/>
          <w:sz w:val="24"/>
          <w:szCs w:val="24"/>
        </w:rPr>
        <w:t>34.592,10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69.184,19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34.592,10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34.592,10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242.144,67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STRUJIĆ &amp; CO. d.o.o.</w:t>
      </w:r>
      <w:r w:rsidRPr="00171E47">
        <w:t xml:space="preserve">, OIB: </w:t>
      </w:r>
      <w:r w:rsidRPr="00CA25EE">
        <w:rPr>
          <w:noProof/>
        </w:rPr>
        <w:t>97053122371</w:t>
      </w:r>
      <w:r w:rsidRPr="00171E47">
        <w:t xml:space="preserve">, </w:t>
      </w:r>
      <w:r w:rsidRPr="00CA25EE">
        <w:rPr>
          <w:noProof/>
        </w:rPr>
        <w:t>Zagreb</w:t>
      </w:r>
      <w:r w:rsidRPr="00171E47">
        <w:t xml:space="preserve">, </w:t>
      </w:r>
      <w:r w:rsidRPr="00CA25EE">
        <w:rPr>
          <w:noProof/>
        </w:rPr>
        <w:t>Baštijanova 30</w:t>
      </w:r>
      <w:r w:rsidRPr="00171E47">
        <w:t xml:space="preserve">, utvrđena je tražbina u iznosu od </w:t>
      </w:r>
      <w:r w:rsidRPr="00CA25EE">
        <w:rPr>
          <w:noProof/>
        </w:rPr>
        <w:t>5.502,00 kn</w:t>
      </w:r>
      <w:r w:rsidRPr="00171E47">
        <w:t xml:space="preserve">. Dužnik obvezuje platiti vjerovniku smanjenu tražbinu u iznosu od </w:t>
      </w:r>
      <w:r w:rsidRPr="00CA25EE">
        <w:rPr>
          <w:noProof/>
        </w:rPr>
        <w:t>1.650,60 kn</w:t>
      </w:r>
      <w:r w:rsidRPr="00171E47">
        <w:t xml:space="preserve">, uvećano za godišnju kamatnu stopu od 4,5% u tri jednaka godišnja obroka svaki u iznosu od </w:t>
      </w:r>
      <w:r w:rsidRPr="00CA25EE">
        <w:rPr>
          <w:noProof/>
        </w:rPr>
        <w:t>550,20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550,20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1.650,60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550,20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1.100,40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550,20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550,20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3.851,40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STX HEAVY INDUSTRIES Co., Ltd</w:t>
      </w:r>
      <w:r w:rsidRPr="00171E47">
        <w:t xml:space="preserve">, </w:t>
      </w:r>
      <w:r w:rsidRPr="00CA25EE">
        <w:rPr>
          <w:noProof/>
        </w:rPr>
        <w:t>Changwon Gyungsangnam-do</w:t>
      </w:r>
      <w:r w:rsidRPr="00171E47">
        <w:t xml:space="preserve">, </w:t>
      </w:r>
      <w:r w:rsidRPr="00CA25EE">
        <w:rPr>
          <w:noProof/>
        </w:rPr>
        <w:t>452-7 Nae-Dong</w:t>
      </w:r>
      <w:r w:rsidRPr="00171E47">
        <w:t xml:space="preserve">, utvrđena je tražbina u iznosu od </w:t>
      </w:r>
      <w:r w:rsidRPr="00CA25EE">
        <w:rPr>
          <w:noProof/>
        </w:rPr>
        <w:t>41.098,96 kn</w:t>
      </w:r>
      <w:r w:rsidRPr="00171E47">
        <w:t xml:space="preserve">. Dužnik obvezuje platiti vjerovniku smanjenu tražbinu u iznosu od </w:t>
      </w:r>
      <w:r w:rsidRPr="00CA25EE">
        <w:rPr>
          <w:noProof/>
        </w:rPr>
        <w:t>12.329,69 kn</w:t>
      </w:r>
      <w:r w:rsidRPr="00171E47">
        <w:t xml:space="preserve">, uvećano za godišnju kamatnu stopu od 4,5% u tri jednaka godišnja obroka svaki u iznosu od </w:t>
      </w:r>
      <w:r w:rsidRPr="00CA25EE">
        <w:rPr>
          <w:noProof/>
        </w:rPr>
        <w:t>4.109,90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4.109,90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12.329,69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lastRenderedPageBreak/>
        <w:t xml:space="preserve">2. obrok u iznosu od </w:t>
      </w:r>
      <w:r w:rsidRPr="00CA25EE">
        <w:rPr>
          <w:rFonts w:hAnsi="Times New Roman" w:ascii="Times New Roman"/>
          <w:noProof/>
          <w:sz w:val="24"/>
          <w:szCs w:val="24"/>
        </w:rPr>
        <w:t>4.109,90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8.219,79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4.109,90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4.109,90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28.769,27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SVAN d.o.o.</w:t>
      </w:r>
      <w:r w:rsidRPr="00171E47">
        <w:t xml:space="preserve">, OIB: </w:t>
      </w:r>
      <w:r w:rsidRPr="00CA25EE">
        <w:rPr>
          <w:noProof/>
        </w:rPr>
        <w:t>1560383281</w:t>
      </w:r>
      <w:r w:rsidRPr="00171E47">
        <w:t xml:space="preserve">, </w:t>
      </w:r>
      <w:r w:rsidRPr="00CA25EE">
        <w:rPr>
          <w:noProof/>
        </w:rPr>
        <w:t>Karlovac</w:t>
      </w:r>
      <w:r w:rsidRPr="00171E47">
        <w:t xml:space="preserve">, </w:t>
      </w:r>
      <w:r w:rsidRPr="00CA25EE">
        <w:rPr>
          <w:noProof/>
        </w:rPr>
        <w:t>Kralja Petra Krešimira IV 6</w:t>
      </w:r>
      <w:r w:rsidRPr="00171E47">
        <w:t xml:space="preserve">, utvrđena je tražbina u iznosu od </w:t>
      </w:r>
      <w:r w:rsidRPr="00CA25EE">
        <w:rPr>
          <w:noProof/>
        </w:rPr>
        <w:t>8.588,59 kn</w:t>
      </w:r>
      <w:r w:rsidRPr="00171E47">
        <w:t xml:space="preserve">. Dužnik obvezuje platiti vjerovniku smanjenu tražbinu u iznosu od </w:t>
      </w:r>
      <w:r w:rsidRPr="00CA25EE">
        <w:rPr>
          <w:noProof/>
        </w:rPr>
        <w:t>2.576,58 kn</w:t>
      </w:r>
      <w:r w:rsidRPr="00171E47">
        <w:t xml:space="preserve">, uvećano za godišnju kamatnu stopu od 4,5% u tri jednaka godišnja obroka svaki u iznosu od </w:t>
      </w:r>
      <w:r w:rsidRPr="00CA25EE">
        <w:rPr>
          <w:noProof/>
        </w:rPr>
        <w:t>858,86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858,86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2.576,58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858,86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1.717,72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858,86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858,86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6.012,01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ŠIMA-PLAST obrt za proizvodnju proizvoda od plastike vl. Ines Radočaj,</w:t>
      </w:r>
      <w:r w:rsidRPr="00171E47">
        <w:t xml:space="preserve">, OIB: </w:t>
      </w:r>
      <w:r w:rsidRPr="00CA25EE">
        <w:rPr>
          <w:noProof/>
        </w:rPr>
        <w:t>94001283365</w:t>
      </w:r>
      <w:r w:rsidRPr="00171E47">
        <w:t xml:space="preserve">, </w:t>
      </w:r>
      <w:r w:rsidRPr="00CA25EE">
        <w:rPr>
          <w:noProof/>
        </w:rPr>
        <w:t>Generalski Stol</w:t>
      </w:r>
      <w:r w:rsidRPr="00171E47">
        <w:t xml:space="preserve">, </w:t>
      </w:r>
      <w:r w:rsidRPr="00CA25EE">
        <w:rPr>
          <w:noProof/>
        </w:rPr>
        <w:t>Dobrenići 29 D</w:t>
      </w:r>
      <w:r w:rsidRPr="00171E47">
        <w:t xml:space="preserve">, utvrđena je tražbina u iznosu od </w:t>
      </w:r>
      <w:r w:rsidRPr="00CA25EE">
        <w:rPr>
          <w:noProof/>
        </w:rPr>
        <w:t>268,75 kn</w:t>
      </w:r>
      <w:r w:rsidRPr="00171E47">
        <w:t xml:space="preserve">. Dužnik obvezuje platiti vjerovniku smanjenu tražbinu u iznosu od </w:t>
      </w:r>
      <w:r w:rsidRPr="00CA25EE">
        <w:rPr>
          <w:noProof/>
        </w:rPr>
        <w:t>80,63 kn</w:t>
      </w:r>
      <w:r w:rsidRPr="00171E47">
        <w:t xml:space="preserve">, uvećano za godišnju kamatnu stopu od 4,5% u tri jednaka godišnja obroka svaki u iznosu od </w:t>
      </w:r>
      <w:r w:rsidRPr="00CA25EE">
        <w:rPr>
          <w:noProof/>
        </w:rPr>
        <w:t>26,88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26,88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80,63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lastRenderedPageBreak/>
        <w:t xml:space="preserve">2. obrok u iznosu od </w:t>
      </w:r>
      <w:r w:rsidRPr="00CA25EE">
        <w:rPr>
          <w:rFonts w:hAnsi="Times New Roman" w:ascii="Times New Roman"/>
          <w:noProof/>
          <w:sz w:val="24"/>
          <w:szCs w:val="24"/>
        </w:rPr>
        <w:t>26,88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53,75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26,88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26,88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188,13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T3M d.o.o.</w:t>
      </w:r>
      <w:r w:rsidRPr="00171E47">
        <w:t xml:space="preserve">, OIB: </w:t>
      </w:r>
      <w:r w:rsidRPr="00CA25EE">
        <w:rPr>
          <w:noProof/>
        </w:rPr>
        <w:t>69284335655</w:t>
      </w:r>
      <w:r w:rsidRPr="00171E47">
        <w:t xml:space="preserve">, </w:t>
      </w:r>
      <w:r w:rsidRPr="00CA25EE">
        <w:rPr>
          <w:noProof/>
        </w:rPr>
        <w:t>Karlovac</w:t>
      </w:r>
      <w:r w:rsidRPr="00171E47">
        <w:t xml:space="preserve">, </w:t>
      </w:r>
      <w:r w:rsidRPr="00CA25EE">
        <w:rPr>
          <w:noProof/>
        </w:rPr>
        <w:t>Mala Švarča 155</w:t>
      </w:r>
      <w:r w:rsidRPr="00171E47">
        <w:t xml:space="preserve">, utvrđena je tražbina u iznosu od </w:t>
      </w:r>
      <w:r w:rsidRPr="00CA25EE">
        <w:rPr>
          <w:noProof/>
        </w:rPr>
        <w:t>7.462,50 kn</w:t>
      </w:r>
      <w:r w:rsidRPr="00171E47">
        <w:t xml:space="preserve">. Dužnik obvezuje platiti vjerovniku smanjenu tražbinu u iznosu od </w:t>
      </w:r>
      <w:r w:rsidRPr="00CA25EE">
        <w:rPr>
          <w:noProof/>
        </w:rPr>
        <w:t>2.238,75 kn</w:t>
      </w:r>
      <w:r w:rsidRPr="00171E47">
        <w:t xml:space="preserve">, uvećano za godišnju kamatnu stopu od 4,5% u tri jednaka godišnja obroka svaki u iznosu od </w:t>
      </w:r>
      <w:r w:rsidRPr="00CA25EE">
        <w:rPr>
          <w:noProof/>
        </w:rPr>
        <w:t>746,25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746,25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2.238,75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746,25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1.492,50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746,25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746,25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5.223,75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TAG-PROMET, obrt za proizvodnju, trgovinu, prijevoz i usluge, vl. Tomislav Galović</w:t>
      </w:r>
      <w:r w:rsidRPr="00171E47">
        <w:t xml:space="preserve">, OIB: </w:t>
      </w:r>
      <w:r w:rsidRPr="00CA25EE">
        <w:rPr>
          <w:noProof/>
        </w:rPr>
        <w:t>82265065266</w:t>
      </w:r>
      <w:r w:rsidRPr="00171E47">
        <w:t xml:space="preserve">, </w:t>
      </w:r>
      <w:r w:rsidRPr="00CA25EE">
        <w:rPr>
          <w:noProof/>
        </w:rPr>
        <w:t>Karlovac</w:t>
      </w:r>
      <w:r w:rsidRPr="00171E47">
        <w:t xml:space="preserve">, </w:t>
      </w:r>
      <w:r w:rsidRPr="00CA25EE">
        <w:rPr>
          <w:noProof/>
        </w:rPr>
        <w:t>Put Svete Doroteje 1</w:t>
      </w:r>
      <w:r w:rsidRPr="00171E47">
        <w:t xml:space="preserve">, utvrđena je tražbina u iznosu od </w:t>
      </w:r>
      <w:r w:rsidRPr="00CA25EE">
        <w:rPr>
          <w:noProof/>
        </w:rPr>
        <w:t>108.518,24 kn</w:t>
      </w:r>
      <w:r w:rsidRPr="00171E47">
        <w:t xml:space="preserve">. Dužnik obvezuje platiti vjerovniku smanjenu tražbinu u iznosu od </w:t>
      </w:r>
      <w:r w:rsidRPr="00CA25EE">
        <w:rPr>
          <w:noProof/>
        </w:rPr>
        <w:t>32.555,47 kn</w:t>
      </w:r>
      <w:r w:rsidRPr="00171E47">
        <w:t xml:space="preserve">, uvećano za godišnju kamatnu stopu od 4,5% u tri jednaka godišnja obroka svaki u iznosu od </w:t>
      </w:r>
      <w:r w:rsidRPr="00CA25EE">
        <w:rPr>
          <w:noProof/>
        </w:rPr>
        <w:t>10.851,82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10.851,82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32.555,47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lastRenderedPageBreak/>
        <w:t xml:space="preserve">2. obrok u iznosu od </w:t>
      </w:r>
      <w:r w:rsidRPr="00CA25EE">
        <w:rPr>
          <w:rFonts w:hAnsi="Times New Roman" w:ascii="Times New Roman"/>
          <w:noProof/>
          <w:sz w:val="24"/>
          <w:szCs w:val="24"/>
        </w:rPr>
        <w:t>10.851,82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21.703,65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10.851,82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10.851,82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75.962,77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TEHNO PAL SERVIS, Obrt za servis i trgovinu na veliko i malo kućanskim aparatima i rezervnim dijelovima, vl. Branko Palajsa</w:t>
      </w:r>
      <w:r w:rsidRPr="00171E47">
        <w:t xml:space="preserve">, OIB: </w:t>
      </w:r>
      <w:r w:rsidRPr="00CA25EE">
        <w:rPr>
          <w:noProof/>
        </w:rPr>
        <w:t>27784173159</w:t>
      </w:r>
      <w:r w:rsidRPr="00171E47">
        <w:t xml:space="preserve">, </w:t>
      </w:r>
      <w:r w:rsidRPr="00CA25EE">
        <w:rPr>
          <w:noProof/>
        </w:rPr>
        <w:t>Karlovac</w:t>
      </w:r>
      <w:r w:rsidRPr="00171E47">
        <w:t xml:space="preserve">, </w:t>
      </w:r>
      <w:r w:rsidRPr="00CA25EE">
        <w:rPr>
          <w:noProof/>
        </w:rPr>
        <w:t>Vladka Mačeka 26</w:t>
      </w:r>
      <w:r w:rsidRPr="00171E47">
        <w:t xml:space="preserve">, utvrđena je tražbina u iznosu od </w:t>
      </w:r>
      <w:r w:rsidRPr="00CA25EE">
        <w:rPr>
          <w:noProof/>
        </w:rPr>
        <w:t>1.171,50 kn</w:t>
      </w:r>
      <w:r w:rsidRPr="00171E47">
        <w:t xml:space="preserve">. Dužnik obvezuje platiti vjerovniku smanjenu tražbinu u iznosu od </w:t>
      </w:r>
      <w:r w:rsidRPr="00CA25EE">
        <w:rPr>
          <w:noProof/>
        </w:rPr>
        <w:t>351,45 kn</w:t>
      </w:r>
      <w:r w:rsidRPr="00171E47">
        <w:t xml:space="preserve">, uvećano za godišnju kamatnu stopu od 4,5% u tri jednaka godišnja obroka svaki u iznosu od </w:t>
      </w:r>
      <w:r w:rsidRPr="00CA25EE">
        <w:rPr>
          <w:noProof/>
        </w:rPr>
        <w:t>117,15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117,15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351,45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117,15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234,30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117,15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117,15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820,05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TEHNOGUMA d.o.o.</w:t>
      </w:r>
      <w:r w:rsidRPr="00171E47">
        <w:t xml:space="preserve">, OIB: </w:t>
      </w:r>
      <w:r w:rsidRPr="00CA25EE">
        <w:rPr>
          <w:noProof/>
        </w:rPr>
        <w:t>38867318377</w:t>
      </w:r>
      <w:r w:rsidRPr="00171E47">
        <w:t xml:space="preserve">, </w:t>
      </w:r>
      <w:r w:rsidRPr="00CA25EE">
        <w:rPr>
          <w:noProof/>
        </w:rPr>
        <w:t>Zagreb</w:t>
      </w:r>
      <w:r w:rsidRPr="00171E47">
        <w:t xml:space="preserve">, </w:t>
      </w:r>
      <w:r w:rsidRPr="00CA25EE">
        <w:rPr>
          <w:noProof/>
        </w:rPr>
        <w:t>Obrtnička 1</w:t>
      </w:r>
      <w:r w:rsidRPr="00171E47">
        <w:t xml:space="preserve">, utvrđena je tražbina u iznosu od </w:t>
      </w:r>
      <w:r w:rsidRPr="00CA25EE">
        <w:rPr>
          <w:noProof/>
        </w:rPr>
        <w:t>40.078,11 kn</w:t>
      </w:r>
      <w:r w:rsidRPr="00171E47">
        <w:t xml:space="preserve">. Dužnik obvezuje platiti vjerovniku smanjenu tražbinu u iznosu od </w:t>
      </w:r>
      <w:r w:rsidRPr="00CA25EE">
        <w:rPr>
          <w:noProof/>
        </w:rPr>
        <w:t>12.023,43 kn</w:t>
      </w:r>
      <w:r w:rsidRPr="00171E47">
        <w:t xml:space="preserve">, uvećano za godišnju kamatnu stopu od 4,5% u tri jednaka godišnja obroka svaki u iznosu od </w:t>
      </w:r>
      <w:r w:rsidRPr="00CA25EE">
        <w:rPr>
          <w:noProof/>
        </w:rPr>
        <w:t>4.007,81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4.007,81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12.023,43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lastRenderedPageBreak/>
        <w:t xml:space="preserve">2. obrok u iznosu od </w:t>
      </w:r>
      <w:r w:rsidRPr="00CA25EE">
        <w:rPr>
          <w:rFonts w:hAnsi="Times New Roman" w:ascii="Times New Roman"/>
          <w:noProof/>
          <w:sz w:val="24"/>
          <w:szCs w:val="24"/>
        </w:rPr>
        <w:t>4.007,81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8.015,62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4.007,81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4.007,81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28.054,68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Obrt za tiskanje i kopiranje, Karolina Žalac</w:t>
      </w:r>
      <w:r w:rsidRPr="00171E47">
        <w:t xml:space="preserve">, OIB: </w:t>
      </w:r>
      <w:r w:rsidRPr="00CA25EE">
        <w:rPr>
          <w:noProof/>
        </w:rPr>
        <w:t>17949166682</w:t>
      </w:r>
      <w:r w:rsidRPr="00171E47">
        <w:t xml:space="preserve">, </w:t>
      </w:r>
      <w:r w:rsidRPr="00CA25EE">
        <w:rPr>
          <w:noProof/>
        </w:rPr>
        <w:t>Karlovac</w:t>
      </w:r>
      <w:r w:rsidRPr="00171E47">
        <w:t xml:space="preserve">, </w:t>
      </w:r>
      <w:r w:rsidRPr="00CA25EE">
        <w:rPr>
          <w:noProof/>
        </w:rPr>
        <w:t>Maksimilijana Vrhovca 80</w:t>
      </w:r>
      <w:r w:rsidRPr="00171E47">
        <w:t xml:space="preserve">, utvrđena je tražbina u iznosu od </w:t>
      </w:r>
      <w:r w:rsidRPr="00CA25EE">
        <w:rPr>
          <w:noProof/>
        </w:rPr>
        <w:t>690,99 kn</w:t>
      </w:r>
      <w:r w:rsidRPr="00171E47">
        <w:t xml:space="preserve">. Dužnik obvezuje platiti vjerovniku smanjenu tražbinu u iznosu od </w:t>
      </w:r>
      <w:r w:rsidRPr="00CA25EE">
        <w:rPr>
          <w:noProof/>
        </w:rPr>
        <w:t>207,30 kn</w:t>
      </w:r>
      <w:r w:rsidRPr="00171E47">
        <w:t xml:space="preserve">, uvećano za godišnju kamatnu stopu od 4,5% u tri jednaka godišnja obroka svaki u iznosu od </w:t>
      </w:r>
      <w:r w:rsidRPr="00CA25EE">
        <w:rPr>
          <w:noProof/>
        </w:rPr>
        <w:t>69,10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69,10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207,30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69,10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138,20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69,10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69,10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483,69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TOPOMATIKA d.o.o.</w:t>
      </w:r>
      <w:r w:rsidRPr="00171E47">
        <w:t xml:space="preserve">, OIB: </w:t>
      </w:r>
      <w:r w:rsidRPr="00CA25EE">
        <w:rPr>
          <w:noProof/>
        </w:rPr>
        <w:t>51475743156</w:t>
      </w:r>
      <w:r w:rsidRPr="00171E47">
        <w:t xml:space="preserve">, </w:t>
      </w:r>
      <w:r w:rsidRPr="00CA25EE">
        <w:rPr>
          <w:noProof/>
        </w:rPr>
        <w:t>Zagreb</w:t>
      </w:r>
      <w:r w:rsidRPr="00171E47">
        <w:t xml:space="preserve">, </w:t>
      </w:r>
      <w:r w:rsidRPr="00CA25EE">
        <w:rPr>
          <w:noProof/>
        </w:rPr>
        <w:t>Ilica 231</w:t>
      </w:r>
      <w:r w:rsidRPr="00171E47">
        <w:t xml:space="preserve">, utvrđena je tražbina u iznosu od </w:t>
      </w:r>
      <w:r w:rsidRPr="00CA25EE">
        <w:rPr>
          <w:noProof/>
        </w:rPr>
        <w:t>8.460,00 kn</w:t>
      </w:r>
      <w:r w:rsidRPr="00171E47">
        <w:t xml:space="preserve">. Dužnik obvezuje platiti vjerovniku smanjenu tražbinu u iznosu od </w:t>
      </w:r>
      <w:r w:rsidRPr="00CA25EE">
        <w:rPr>
          <w:noProof/>
        </w:rPr>
        <w:t>2.538,00 kn</w:t>
      </w:r>
      <w:r w:rsidRPr="00171E47">
        <w:t xml:space="preserve">, uvećano za godišnju kamatnu stopu od 4,5% u tri jednaka godišnja obroka svaki u iznosu od </w:t>
      </w:r>
      <w:r w:rsidRPr="00CA25EE">
        <w:rPr>
          <w:noProof/>
        </w:rPr>
        <w:t>846,00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846,00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2.538,00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lastRenderedPageBreak/>
        <w:t xml:space="preserve">2. obrok u iznosu od </w:t>
      </w:r>
      <w:r w:rsidRPr="00CA25EE">
        <w:rPr>
          <w:rFonts w:hAnsi="Times New Roman" w:ascii="Times New Roman"/>
          <w:noProof/>
          <w:sz w:val="24"/>
          <w:szCs w:val="24"/>
        </w:rPr>
        <w:t>846,00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1.692,00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846,00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846,00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5.922,00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TPK NOVA d.o.o.</w:t>
      </w:r>
      <w:r w:rsidRPr="00171E47">
        <w:t xml:space="preserve">, OIB: </w:t>
      </w:r>
      <w:r w:rsidRPr="00CA25EE">
        <w:rPr>
          <w:noProof/>
        </w:rPr>
        <w:t>35512112386</w:t>
      </w:r>
      <w:r w:rsidRPr="00171E47">
        <w:t xml:space="preserve">, </w:t>
      </w:r>
      <w:r w:rsidRPr="00CA25EE">
        <w:rPr>
          <w:noProof/>
        </w:rPr>
        <w:t>Zagreb</w:t>
      </w:r>
      <w:r w:rsidRPr="00171E47">
        <w:t xml:space="preserve">, </w:t>
      </w:r>
      <w:r w:rsidRPr="00CA25EE">
        <w:rPr>
          <w:noProof/>
        </w:rPr>
        <w:t>Slavonska avenija 20</w:t>
      </w:r>
      <w:r w:rsidRPr="00171E47">
        <w:t xml:space="preserve">, utvrđena je tražbina u iznosu od </w:t>
      </w:r>
      <w:r w:rsidRPr="00CA25EE">
        <w:rPr>
          <w:noProof/>
        </w:rPr>
        <w:t>20.266,51 kn</w:t>
      </w:r>
      <w:r w:rsidRPr="00171E47">
        <w:t xml:space="preserve">. Dužnik obvezuje platiti vjerovniku smanjenu tražbinu u iznosu od </w:t>
      </w:r>
      <w:r w:rsidRPr="00CA25EE">
        <w:rPr>
          <w:noProof/>
        </w:rPr>
        <w:t>6.079,95 kn</w:t>
      </w:r>
      <w:r w:rsidRPr="00171E47">
        <w:t xml:space="preserve">, uvećano za godišnju kamatnu stopu od 4,5% u tri jednaka godišnja obroka svaki u iznosu od </w:t>
      </w:r>
      <w:r w:rsidRPr="00CA25EE">
        <w:rPr>
          <w:noProof/>
        </w:rPr>
        <w:t>2.026,65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2.026,65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6.079,95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2.026,65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4.053,30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2.026,65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2.026,65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14.186,56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TRGOCENTAR SUTLIĆ d.o.o.</w:t>
      </w:r>
      <w:r w:rsidRPr="00171E47">
        <w:t xml:space="preserve">, OIB: </w:t>
      </w:r>
      <w:r w:rsidRPr="00CA25EE">
        <w:rPr>
          <w:noProof/>
        </w:rPr>
        <w:t>46264320623</w:t>
      </w:r>
      <w:r w:rsidRPr="00171E47">
        <w:t xml:space="preserve">, </w:t>
      </w:r>
      <w:r w:rsidRPr="00CA25EE">
        <w:rPr>
          <w:noProof/>
        </w:rPr>
        <w:t>Karlovac</w:t>
      </w:r>
      <w:r w:rsidRPr="00171E47">
        <w:t xml:space="preserve">, </w:t>
      </w:r>
      <w:r w:rsidRPr="00CA25EE">
        <w:rPr>
          <w:noProof/>
        </w:rPr>
        <w:t>Velika Jelsa 11/E</w:t>
      </w:r>
      <w:r w:rsidRPr="00171E47">
        <w:t xml:space="preserve">, utvrđena je tražbina u iznosu od </w:t>
      </w:r>
      <w:r w:rsidRPr="00CA25EE">
        <w:rPr>
          <w:noProof/>
        </w:rPr>
        <w:t>4.238,50 kn</w:t>
      </w:r>
      <w:r w:rsidRPr="00171E47">
        <w:t xml:space="preserve">. Dužnik obvezuje platiti vjerovniku smanjenu tražbinu u iznosu od </w:t>
      </w:r>
      <w:r w:rsidRPr="00CA25EE">
        <w:rPr>
          <w:noProof/>
        </w:rPr>
        <w:t>1.271,55 kn</w:t>
      </w:r>
      <w:r w:rsidRPr="00171E47">
        <w:t xml:space="preserve">, uvećano za godišnju kamatnu stopu od 4,5% u tri jednaka godišnja obroka svaki u iznosu od </w:t>
      </w:r>
      <w:r w:rsidRPr="00CA25EE">
        <w:rPr>
          <w:noProof/>
        </w:rPr>
        <w:t>423,85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423,85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1.271,55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lastRenderedPageBreak/>
        <w:t xml:space="preserve">2. obrok u iznosu od </w:t>
      </w:r>
      <w:r w:rsidRPr="00CA25EE">
        <w:rPr>
          <w:rFonts w:hAnsi="Times New Roman" w:ascii="Times New Roman"/>
          <w:noProof/>
          <w:sz w:val="24"/>
          <w:szCs w:val="24"/>
        </w:rPr>
        <w:t>423,85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847,70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423,85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423,85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2.966,95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TRGOVAČKO-UGOSTITELJSKA ŠKOLA</w:t>
      </w:r>
      <w:r w:rsidRPr="00171E47">
        <w:t xml:space="preserve">, OIB: </w:t>
      </w:r>
      <w:r w:rsidRPr="00CA25EE">
        <w:rPr>
          <w:noProof/>
        </w:rPr>
        <w:t>96309520796</w:t>
      </w:r>
      <w:r w:rsidRPr="00171E47">
        <w:t xml:space="preserve">, </w:t>
      </w:r>
      <w:r w:rsidRPr="00CA25EE">
        <w:rPr>
          <w:noProof/>
        </w:rPr>
        <w:t>Karlovac</w:t>
      </w:r>
      <w:r w:rsidRPr="00171E47">
        <w:t xml:space="preserve">, </w:t>
      </w:r>
      <w:r w:rsidRPr="00CA25EE">
        <w:rPr>
          <w:noProof/>
        </w:rPr>
        <w:t>Radićeva 8 i 10</w:t>
      </w:r>
      <w:r w:rsidRPr="00171E47">
        <w:t xml:space="preserve">, utvrđena je tražbina u iznosu od </w:t>
      </w:r>
      <w:r w:rsidRPr="00CA25EE">
        <w:rPr>
          <w:noProof/>
        </w:rPr>
        <w:t>2.556,00 kn</w:t>
      </w:r>
      <w:r w:rsidRPr="00171E47">
        <w:t xml:space="preserve">. Dužnik obvezuje platiti vjerovniku smanjenu tražbinu u iznosu od </w:t>
      </w:r>
      <w:r w:rsidRPr="00CA25EE">
        <w:rPr>
          <w:noProof/>
        </w:rPr>
        <w:t>766,80 kn</w:t>
      </w:r>
      <w:r w:rsidRPr="00171E47">
        <w:t xml:space="preserve">, uvećano za godišnju kamatnu stopu od 4,5% u tri jednaka godišnja obroka svaki u iznosu od </w:t>
      </w:r>
      <w:r w:rsidRPr="00CA25EE">
        <w:rPr>
          <w:noProof/>
        </w:rPr>
        <w:t>255,60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255,60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766,80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255,60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511,20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255,60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255,60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1.789,20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TRIGLAV OSIGURANJE d.d.</w:t>
      </w:r>
      <w:r w:rsidRPr="00171E47">
        <w:t xml:space="preserve">, OIB: </w:t>
      </w:r>
      <w:r w:rsidRPr="00CA25EE">
        <w:rPr>
          <w:noProof/>
        </w:rPr>
        <w:t>29743547503</w:t>
      </w:r>
      <w:r w:rsidRPr="00171E47">
        <w:t xml:space="preserve">, </w:t>
      </w:r>
      <w:r w:rsidRPr="00CA25EE">
        <w:rPr>
          <w:noProof/>
        </w:rPr>
        <w:t>Zagreb</w:t>
      </w:r>
      <w:r w:rsidRPr="00171E47">
        <w:t xml:space="preserve">, </w:t>
      </w:r>
      <w:r w:rsidRPr="00CA25EE">
        <w:rPr>
          <w:noProof/>
        </w:rPr>
        <w:t>Antuna Heinza 4</w:t>
      </w:r>
      <w:r w:rsidRPr="00171E47">
        <w:t xml:space="preserve">, utvrđena je tražbina u iznosu od </w:t>
      </w:r>
      <w:r w:rsidRPr="00CA25EE">
        <w:rPr>
          <w:noProof/>
        </w:rPr>
        <w:t>216.142,28 kn</w:t>
      </w:r>
      <w:r w:rsidRPr="00171E47">
        <w:t xml:space="preserve">. Dužnik obvezuje platiti vjerovniku smanjenu tražbinu u iznosu od </w:t>
      </w:r>
      <w:r w:rsidRPr="00CA25EE">
        <w:rPr>
          <w:noProof/>
        </w:rPr>
        <w:t>64.842,68 kn</w:t>
      </w:r>
      <w:r w:rsidRPr="00171E47">
        <w:t xml:space="preserve">, uvećano za godišnju kamatnu stopu od 4,5% u tri jednaka godišnja obroka svaki u iznosu od </w:t>
      </w:r>
      <w:r w:rsidRPr="00CA25EE">
        <w:rPr>
          <w:noProof/>
        </w:rPr>
        <w:t>21.614,23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21.614,23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64.842,68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lastRenderedPageBreak/>
        <w:t xml:space="preserve">2. obrok u iznosu od </w:t>
      </w:r>
      <w:r w:rsidRPr="00CA25EE">
        <w:rPr>
          <w:rFonts w:hAnsi="Times New Roman" w:ascii="Times New Roman"/>
          <w:noProof/>
          <w:sz w:val="24"/>
          <w:szCs w:val="24"/>
        </w:rPr>
        <w:t>21.614,23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43.228,46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21.614,23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21.614,23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151.299,60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TRŽOK MIROSLAV</w:t>
      </w:r>
      <w:r w:rsidRPr="00171E47">
        <w:t xml:space="preserve">, OIB: </w:t>
      </w:r>
      <w:r w:rsidRPr="00CA25EE">
        <w:rPr>
          <w:noProof/>
        </w:rPr>
        <w:t>51489973884</w:t>
      </w:r>
      <w:r w:rsidRPr="00171E47">
        <w:t xml:space="preserve">, </w:t>
      </w:r>
      <w:r w:rsidRPr="00CA25EE">
        <w:rPr>
          <w:noProof/>
        </w:rPr>
        <w:t>Karlovac</w:t>
      </w:r>
      <w:r w:rsidRPr="00171E47">
        <w:t xml:space="preserve">, </w:t>
      </w:r>
      <w:r w:rsidRPr="00CA25EE">
        <w:rPr>
          <w:noProof/>
        </w:rPr>
        <w:t>Udbinja 23</w:t>
      </w:r>
      <w:r w:rsidRPr="00171E47">
        <w:t xml:space="preserve">, utvrđena je tražbina u iznosu od </w:t>
      </w:r>
      <w:r w:rsidRPr="00CA25EE">
        <w:rPr>
          <w:noProof/>
        </w:rPr>
        <w:t>615,05 kn</w:t>
      </w:r>
      <w:r w:rsidRPr="00171E47">
        <w:t xml:space="preserve">. Dužnik obvezuje platiti vjerovniku smanjenu tražbinu u iznosu od </w:t>
      </w:r>
      <w:r w:rsidRPr="00CA25EE">
        <w:rPr>
          <w:noProof/>
        </w:rPr>
        <w:t>184,52 kn</w:t>
      </w:r>
      <w:r w:rsidRPr="00171E47">
        <w:t xml:space="preserve">, uvećano za godišnju kamatnu stopu od 4,5% u tri jednaka godišnja obroka svaki u iznosu od </w:t>
      </w:r>
      <w:r w:rsidRPr="00CA25EE">
        <w:rPr>
          <w:noProof/>
        </w:rPr>
        <w:t>61,51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61,51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184,52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61,51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123,01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61,51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61,51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430,54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TSM INTERNATIONAL LTD</w:t>
      </w:r>
      <w:r w:rsidRPr="00171E47">
        <w:t xml:space="preserve">, </w:t>
      </w:r>
      <w:r w:rsidRPr="00CA25EE">
        <w:rPr>
          <w:noProof/>
        </w:rPr>
        <w:t>Hamilton</w:t>
      </w:r>
      <w:r w:rsidRPr="00171E47">
        <w:t xml:space="preserve">, </w:t>
      </w:r>
      <w:r w:rsidRPr="00CA25EE">
        <w:rPr>
          <w:noProof/>
        </w:rPr>
        <w:t>22 Victoria Street</w:t>
      </w:r>
      <w:r w:rsidRPr="00171E47">
        <w:t xml:space="preserve">, utvrđena je tražbina u iznosu od </w:t>
      </w:r>
      <w:r w:rsidRPr="00CA25EE">
        <w:rPr>
          <w:noProof/>
        </w:rPr>
        <w:t>15.590,06 kn</w:t>
      </w:r>
      <w:r w:rsidRPr="00171E47">
        <w:t xml:space="preserve">. Dužnik obvezuje platiti vjerovniku smanjenu tražbinu u iznosu od </w:t>
      </w:r>
      <w:r w:rsidRPr="00CA25EE">
        <w:rPr>
          <w:noProof/>
        </w:rPr>
        <w:t>4.677,02 kn</w:t>
      </w:r>
      <w:r w:rsidRPr="00171E47">
        <w:t xml:space="preserve">, uvećano za godišnju kamatnu stopu od 4,5% u tri jednaka godišnja obroka svaki u iznosu od </w:t>
      </w:r>
      <w:r w:rsidRPr="00CA25EE">
        <w:rPr>
          <w:noProof/>
        </w:rPr>
        <w:t>1.559,01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1.559,01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4.677,02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lastRenderedPageBreak/>
        <w:t xml:space="preserve">2. obrok u iznosu od </w:t>
      </w:r>
      <w:r w:rsidRPr="00CA25EE">
        <w:rPr>
          <w:rFonts w:hAnsi="Times New Roman" w:ascii="Times New Roman"/>
          <w:noProof/>
          <w:sz w:val="24"/>
          <w:szCs w:val="24"/>
        </w:rPr>
        <w:t>1.559,01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3.118,01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1.559,01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1.559,01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10.913,04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TVORNICA PLINSKIH TURBINA  d.o.o.</w:t>
      </w:r>
      <w:r w:rsidRPr="00171E47">
        <w:t xml:space="preserve">, OIB: </w:t>
      </w:r>
      <w:r w:rsidRPr="00CA25EE">
        <w:rPr>
          <w:noProof/>
        </w:rPr>
        <w:t>01294344842</w:t>
      </w:r>
      <w:r w:rsidRPr="00171E47">
        <w:t xml:space="preserve">, </w:t>
      </w:r>
      <w:r w:rsidRPr="00CA25EE">
        <w:rPr>
          <w:noProof/>
        </w:rPr>
        <w:t>Karlovac</w:t>
      </w:r>
      <w:r w:rsidRPr="00171E47">
        <w:t xml:space="preserve">, </w:t>
      </w:r>
      <w:r w:rsidRPr="00CA25EE">
        <w:rPr>
          <w:noProof/>
        </w:rPr>
        <w:t>Mala Švarča 155</w:t>
      </w:r>
      <w:r w:rsidRPr="00171E47">
        <w:t xml:space="preserve">, utvrđena je tražbina u iznosu od </w:t>
      </w:r>
      <w:r w:rsidRPr="00CA25EE">
        <w:rPr>
          <w:noProof/>
        </w:rPr>
        <w:t>6.964,55 kn</w:t>
      </w:r>
      <w:r w:rsidRPr="00171E47">
        <w:t xml:space="preserve">. Dužnik obvezuje platiti vjerovniku smanjenu tražbinu u iznosu od </w:t>
      </w:r>
      <w:r w:rsidRPr="00CA25EE">
        <w:rPr>
          <w:noProof/>
        </w:rPr>
        <w:t>2.089,37 kn</w:t>
      </w:r>
      <w:r w:rsidRPr="00171E47">
        <w:t xml:space="preserve">, uvećano za godišnju kamatnu stopu od 4,5% u tri jednaka godišnja obroka svaki u iznosu od </w:t>
      </w:r>
      <w:r w:rsidRPr="00CA25EE">
        <w:rPr>
          <w:noProof/>
        </w:rPr>
        <w:t>696,46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696,46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2.089,37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696,46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1.392,91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696,46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696,46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4.875,19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UDRUGA INOVATORA KARLOVAČKE ŽUPANIJE</w:t>
      </w:r>
      <w:r w:rsidRPr="00171E47">
        <w:t xml:space="preserve">, OIB: </w:t>
      </w:r>
      <w:r w:rsidRPr="00CA25EE">
        <w:rPr>
          <w:noProof/>
        </w:rPr>
        <w:t>29689311953</w:t>
      </w:r>
      <w:r w:rsidRPr="00171E47">
        <w:t xml:space="preserve">, </w:t>
      </w:r>
      <w:r w:rsidRPr="00CA25EE">
        <w:rPr>
          <w:noProof/>
        </w:rPr>
        <w:t>Karlovac</w:t>
      </w:r>
      <w:r w:rsidRPr="00171E47">
        <w:t xml:space="preserve">, </w:t>
      </w:r>
      <w:r w:rsidRPr="00CA25EE">
        <w:rPr>
          <w:noProof/>
        </w:rPr>
        <w:t>M. Vrhovca 15</w:t>
      </w:r>
      <w:r w:rsidRPr="00171E47">
        <w:t xml:space="preserve">, utvrđena je tražbina u iznosu od </w:t>
      </w:r>
      <w:r w:rsidRPr="00CA25EE">
        <w:rPr>
          <w:noProof/>
        </w:rPr>
        <w:t>3.960,00 kn</w:t>
      </w:r>
      <w:r w:rsidRPr="00171E47">
        <w:t xml:space="preserve">. Dužnik obvezuje platiti vjerovniku smanjenu tražbinu u iznosu od </w:t>
      </w:r>
      <w:r w:rsidRPr="00CA25EE">
        <w:rPr>
          <w:noProof/>
        </w:rPr>
        <w:t>1.188,00 kn</w:t>
      </w:r>
      <w:r w:rsidRPr="00171E47">
        <w:t xml:space="preserve">, uvećano za godišnju kamatnu stopu od 4,5% u tri jednaka godišnja obroka svaki u iznosu od </w:t>
      </w:r>
      <w:r w:rsidRPr="00CA25EE">
        <w:rPr>
          <w:noProof/>
        </w:rPr>
        <w:t>396,00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396,00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1.188,00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lastRenderedPageBreak/>
        <w:t xml:space="preserve">2. obrok u iznosu od </w:t>
      </w:r>
      <w:r w:rsidRPr="00CA25EE">
        <w:rPr>
          <w:rFonts w:hAnsi="Times New Roman" w:ascii="Times New Roman"/>
          <w:noProof/>
          <w:sz w:val="24"/>
          <w:szCs w:val="24"/>
        </w:rPr>
        <w:t>396,00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792,00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396,00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396,00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2.772,00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UGOSTITELJSKI OBRT DINO I DENIS vl. Mira Karić</w:t>
      </w:r>
      <w:r w:rsidRPr="00171E47">
        <w:t xml:space="preserve">, OIB: </w:t>
      </w:r>
      <w:r w:rsidRPr="00CA25EE">
        <w:rPr>
          <w:noProof/>
        </w:rPr>
        <w:t>68268297233</w:t>
      </w:r>
      <w:r w:rsidRPr="00171E47">
        <w:t xml:space="preserve">, </w:t>
      </w:r>
      <w:r w:rsidRPr="00CA25EE">
        <w:rPr>
          <w:noProof/>
        </w:rPr>
        <w:t>Karlovac</w:t>
      </w:r>
      <w:r w:rsidRPr="00171E47">
        <w:t xml:space="preserve">, </w:t>
      </w:r>
      <w:r w:rsidRPr="00CA25EE">
        <w:rPr>
          <w:noProof/>
        </w:rPr>
        <w:t>Senjska 10</w:t>
      </w:r>
      <w:r w:rsidRPr="00171E47">
        <w:t xml:space="preserve">, utvrđena je tražbina u iznosu od </w:t>
      </w:r>
      <w:r w:rsidRPr="00CA25EE">
        <w:rPr>
          <w:noProof/>
        </w:rPr>
        <w:t>3.813,00 kn</w:t>
      </w:r>
      <w:r w:rsidRPr="00171E47">
        <w:t xml:space="preserve">. Dužnik obvezuje platiti vjerovniku smanjenu tražbinu u iznosu od </w:t>
      </w:r>
      <w:r w:rsidRPr="00CA25EE">
        <w:rPr>
          <w:noProof/>
        </w:rPr>
        <w:t>1.143,90 kn</w:t>
      </w:r>
      <w:r w:rsidRPr="00171E47">
        <w:t xml:space="preserve">, uvećano za godišnju kamatnu stopu od 4,5% u tri jednaka godišnja obroka svaki u iznosu od </w:t>
      </w:r>
      <w:r w:rsidRPr="00CA25EE">
        <w:rPr>
          <w:noProof/>
        </w:rPr>
        <w:t>381,30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381,30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1.143,90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381,30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762,60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381,30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381,30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2.669,10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ULJANIK BRODOGRADILIŠTE d.d.</w:t>
      </w:r>
      <w:r w:rsidRPr="00171E47">
        <w:t xml:space="preserve">, OIB: </w:t>
      </w:r>
      <w:r w:rsidRPr="00CA25EE">
        <w:rPr>
          <w:noProof/>
        </w:rPr>
        <w:t>21764428190</w:t>
      </w:r>
      <w:r w:rsidRPr="00171E47">
        <w:t xml:space="preserve">, </w:t>
      </w:r>
      <w:r w:rsidRPr="00CA25EE">
        <w:rPr>
          <w:noProof/>
        </w:rPr>
        <w:t>Pula</w:t>
      </w:r>
      <w:r w:rsidRPr="00171E47">
        <w:t xml:space="preserve">, </w:t>
      </w:r>
      <w:r w:rsidRPr="00CA25EE">
        <w:rPr>
          <w:noProof/>
        </w:rPr>
        <w:t>Flaciosova 1</w:t>
      </w:r>
      <w:r w:rsidRPr="00171E47">
        <w:t xml:space="preserve">, utvrđena je tražbina u iznosu od </w:t>
      </w:r>
      <w:r w:rsidRPr="00CA25EE">
        <w:rPr>
          <w:noProof/>
        </w:rPr>
        <w:t>1.445,11 kn</w:t>
      </w:r>
      <w:r w:rsidRPr="00171E47">
        <w:t xml:space="preserve">. Dužnik obvezuje platiti vjerovniku smanjenu tražbinu u iznosu od </w:t>
      </w:r>
      <w:r w:rsidRPr="00CA25EE">
        <w:rPr>
          <w:noProof/>
        </w:rPr>
        <w:t>433,53 kn</w:t>
      </w:r>
      <w:r w:rsidRPr="00171E47">
        <w:t xml:space="preserve">, uvećano za godišnju kamatnu stopu od 4,5% u tri jednaka godišnja obroka svaki u iznosu od </w:t>
      </w:r>
      <w:r w:rsidRPr="00CA25EE">
        <w:rPr>
          <w:noProof/>
        </w:rPr>
        <w:t>144,51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144,51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433,53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lastRenderedPageBreak/>
        <w:t xml:space="preserve">2. obrok u iznosu od </w:t>
      </w:r>
      <w:r w:rsidRPr="00CA25EE">
        <w:rPr>
          <w:rFonts w:hAnsi="Times New Roman" w:ascii="Times New Roman"/>
          <w:noProof/>
          <w:sz w:val="24"/>
          <w:szCs w:val="24"/>
        </w:rPr>
        <w:t>144,51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289,02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144,51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144,51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1.011,58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70061C">
      <w:pPr>
        <w:spacing w:lineRule="auto" w:line="288" w:before="120"/>
        <w:jc w:val="both"/>
      </w:pPr>
      <w:r w:rsidRPr="0070061C">
        <w:t xml:space="preserve">Vjerovniku: </w:t>
      </w:r>
      <w:r w:rsidRPr="0070061C">
        <w:rPr>
          <w:b/>
        </w:rPr>
        <w:t>ULJANIK d.d.</w:t>
      </w:r>
      <w:r w:rsidRPr="0070061C">
        <w:t>, OIB: 56243843109, Pula, Flaciusova 1, kao vjerovniku za dani predujam Dužniku utvrđena je tražbina u iznosu od 1.500.000,00 kn.</w:t>
      </w:r>
    </w:p>
    <w:p w:rsidRDefault="00F9093B" w:rsidP="00F9093B" w:rsidR="00F9093B" w:rsidRPr="00171E47">
      <w:pPr>
        <w:spacing w:lineRule="auto" w:line="288" w:before="120"/>
        <w:ind w:left="284"/>
        <w:jc w:val="both"/>
      </w:pPr>
      <w:r w:rsidRPr="0070061C">
        <w:t>Dužnik se obvezuje prema vjerovniku ispuniti činidbe iz ugovora temeljem kojeg je Dužnik primio predujam, a vjerovnik se obvezuje prema Dužniku ispuniti činidbu sukladno zaključenom ugovoru. Ugovor između vjerovnika i Dužnika ostaju na snazi u neizmijenjenom sadržaju.</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UNICUT d.o.o.</w:t>
      </w:r>
      <w:r w:rsidRPr="00171E47">
        <w:t xml:space="preserve">, OIB: </w:t>
      </w:r>
      <w:r w:rsidRPr="00CA25EE">
        <w:rPr>
          <w:noProof/>
        </w:rPr>
        <w:t>99506463595</w:t>
      </w:r>
      <w:r w:rsidRPr="00171E47">
        <w:t xml:space="preserve">, </w:t>
      </w:r>
      <w:r w:rsidRPr="00CA25EE">
        <w:rPr>
          <w:noProof/>
        </w:rPr>
        <w:t>Pula</w:t>
      </w:r>
      <w:r w:rsidRPr="00171E47">
        <w:t xml:space="preserve">, </w:t>
      </w:r>
      <w:r w:rsidRPr="00CA25EE">
        <w:rPr>
          <w:noProof/>
        </w:rPr>
        <w:t>Rižanske skupštine 38</w:t>
      </w:r>
      <w:r w:rsidRPr="00171E47">
        <w:t xml:space="preserve">, utvrđena je tražbina u iznosu od </w:t>
      </w:r>
      <w:r w:rsidRPr="00CA25EE">
        <w:rPr>
          <w:noProof/>
        </w:rPr>
        <w:t>2.102,50 kn</w:t>
      </w:r>
      <w:r w:rsidRPr="00171E47">
        <w:t xml:space="preserve">. Dužnik obvezuje platiti vjerovniku smanjenu tražbinu u iznosu od </w:t>
      </w:r>
      <w:r w:rsidRPr="00CA25EE">
        <w:rPr>
          <w:noProof/>
        </w:rPr>
        <w:t>630,75 kn</w:t>
      </w:r>
      <w:r w:rsidRPr="00171E47">
        <w:t xml:space="preserve">, uvećano za godišnju kamatnu stopu od 4,5% u tri jednaka godišnja obroka svaki u iznosu od </w:t>
      </w:r>
      <w:r w:rsidRPr="00CA25EE">
        <w:rPr>
          <w:noProof/>
        </w:rPr>
        <w:t>210,25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210,25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630,75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210,25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420,50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210,25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210,25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1.471,75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lastRenderedPageBreak/>
        <w:t xml:space="preserve">Vjerovniku: </w:t>
      </w:r>
      <w:r w:rsidRPr="00CA25EE">
        <w:rPr>
          <w:b/>
          <w:noProof/>
        </w:rPr>
        <w:t>UNIMEX d.o.o.</w:t>
      </w:r>
      <w:r w:rsidRPr="00171E47">
        <w:t xml:space="preserve">, OIB: </w:t>
      </w:r>
      <w:r w:rsidRPr="00CA25EE">
        <w:rPr>
          <w:noProof/>
        </w:rPr>
        <w:t>60382881936</w:t>
      </w:r>
      <w:r w:rsidRPr="00171E47">
        <w:t xml:space="preserve">, </w:t>
      </w:r>
      <w:r w:rsidRPr="00CA25EE">
        <w:rPr>
          <w:noProof/>
        </w:rPr>
        <w:t>Sveta Nedelja</w:t>
      </w:r>
      <w:r w:rsidRPr="00171E47">
        <w:t xml:space="preserve">, </w:t>
      </w:r>
      <w:r w:rsidRPr="00CA25EE">
        <w:rPr>
          <w:noProof/>
        </w:rPr>
        <w:t>Dr. Franje Tuđmana 13/a</w:t>
      </w:r>
      <w:r w:rsidRPr="00171E47">
        <w:t xml:space="preserve">, utvrđena je tražbina u iznosu od </w:t>
      </w:r>
      <w:r w:rsidRPr="00CA25EE">
        <w:rPr>
          <w:noProof/>
        </w:rPr>
        <w:t>946,80 kn</w:t>
      </w:r>
      <w:r w:rsidRPr="00171E47">
        <w:t xml:space="preserve">. Dužnik obvezuje platiti vjerovniku smanjenu tražbinu u iznosu od </w:t>
      </w:r>
      <w:r w:rsidRPr="00CA25EE">
        <w:rPr>
          <w:noProof/>
        </w:rPr>
        <w:t>284,04 kn</w:t>
      </w:r>
      <w:r w:rsidRPr="00171E47">
        <w:t xml:space="preserve">, uvećano za godišnju kamatnu stopu od 4,5% u tri jednaka godišnja obroka svaki u iznosu od </w:t>
      </w:r>
      <w:r w:rsidRPr="00CA25EE">
        <w:rPr>
          <w:noProof/>
        </w:rPr>
        <w:t>94,68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94,68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284,04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94,68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189,36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94,68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94,68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662,76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UNIQA  OSIGURANJE d.d.</w:t>
      </w:r>
      <w:r w:rsidRPr="00171E47">
        <w:t xml:space="preserve">, OIB: </w:t>
      </w:r>
      <w:r w:rsidRPr="00CA25EE">
        <w:rPr>
          <w:noProof/>
        </w:rPr>
        <w:t>75665455333</w:t>
      </w:r>
      <w:r w:rsidRPr="00171E47">
        <w:t xml:space="preserve">, </w:t>
      </w:r>
      <w:r w:rsidRPr="00CA25EE">
        <w:rPr>
          <w:noProof/>
        </w:rPr>
        <w:t>Zagreb</w:t>
      </w:r>
      <w:r w:rsidRPr="00171E47">
        <w:t xml:space="preserve">, </w:t>
      </w:r>
      <w:r w:rsidRPr="00CA25EE">
        <w:rPr>
          <w:noProof/>
        </w:rPr>
        <w:t>Planinska 13 A</w:t>
      </w:r>
      <w:r w:rsidRPr="00171E47">
        <w:t xml:space="preserve">, utvrđena je tražbina u iznosu od </w:t>
      </w:r>
      <w:r w:rsidRPr="00CA25EE">
        <w:rPr>
          <w:noProof/>
        </w:rPr>
        <w:t>74.757,28 kn</w:t>
      </w:r>
      <w:r w:rsidRPr="00171E47">
        <w:t xml:space="preserve">. Dužnik obvezuje platiti vjerovniku smanjenu tražbinu u iznosu od </w:t>
      </w:r>
      <w:r w:rsidRPr="00CA25EE">
        <w:rPr>
          <w:noProof/>
        </w:rPr>
        <w:t>22.427,18 kn</w:t>
      </w:r>
      <w:r w:rsidRPr="00171E47">
        <w:t xml:space="preserve">, uvećano za godišnju kamatnu stopu od 4,5% u tri jednaka godišnja obroka svaki u iznosu od </w:t>
      </w:r>
      <w:r w:rsidRPr="00CA25EE">
        <w:rPr>
          <w:noProof/>
        </w:rPr>
        <w:t>7.475,73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7.475,73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22.427,18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7.475,73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14.951,46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7.475,73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7.475,73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52.330,10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VAGOTEHNA, d.o.o.</w:t>
      </w:r>
      <w:r w:rsidRPr="00171E47">
        <w:t xml:space="preserve">, OIB: </w:t>
      </w:r>
      <w:r w:rsidRPr="00CA25EE">
        <w:rPr>
          <w:noProof/>
        </w:rPr>
        <w:t>27383680909</w:t>
      </w:r>
      <w:r w:rsidRPr="00171E47">
        <w:t xml:space="preserve">, </w:t>
      </w:r>
      <w:r w:rsidRPr="00CA25EE">
        <w:rPr>
          <w:noProof/>
        </w:rPr>
        <w:t>Karlovac</w:t>
      </w:r>
      <w:r w:rsidRPr="00171E47">
        <w:t xml:space="preserve">, </w:t>
      </w:r>
      <w:r w:rsidRPr="00CA25EE">
        <w:rPr>
          <w:noProof/>
        </w:rPr>
        <w:t>Mirka Seljana 46</w:t>
      </w:r>
      <w:r w:rsidRPr="00171E47">
        <w:t xml:space="preserve">, utvrđena je tražbina u iznosu od </w:t>
      </w:r>
      <w:r w:rsidRPr="00CA25EE">
        <w:rPr>
          <w:noProof/>
        </w:rPr>
        <w:t>863,50 kn</w:t>
      </w:r>
      <w:r w:rsidRPr="00171E47">
        <w:t xml:space="preserve">. Dužnik obvezuje platiti vjerovniku smanjenu </w:t>
      </w:r>
      <w:r w:rsidRPr="00171E47">
        <w:lastRenderedPageBreak/>
        <w:t xml:space="preserve">tražbinu u iznosu od </w:t>
      </w:r>
      <w:r w:rsidRPr="00CA25EE">
        <w:rPr>
          <w:noProof/>
        </w:rPr>
        <w:t>259,05 kn</w:t>
      </w:r>
      <w:r w:rsidRPr="00171E47">
        <w:t xml:space="preserve">, uvećano za godišnju kamatnu stopu od 4,5% u tri jednaka godišnja obroka svaki u iznosu od </w:t>
      </w:r>
      <w:r w:rsidRPr="00CA25EE">
        <w:rPr>
          <w:noProof/>
        </w:rPr>
        <w:t>86,35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86,35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259,05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86,35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172,70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86,35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86,35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604,45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VELEBIT OSIGURANJE d.d.</w:t>
      </w:r>
      <w:r w:rsidRPr="00171E47">
        <w:t xml:space="preserve">, OIB: </w:t>
      </w:r>
      <w:r w:rsidRPr="00CA25EE">
        <w:rPr>
          <w:noProof/>
        </w:rPr>
        <w:t>42098054984</w:t>
      </w:r>
      <w:r w:rsidRPr="00171E47">
        <w:t xml:space="preserve">, </w:t>
      </w:r>
      <w:r w:rsidRPr="00CA25EE">
        <w:rPr>
          <w:noProof/>
        </w:rPr>
        <w:t>Zagreb</w:t>
      </w:r>
      <w:r w:rsidRPr="00171E47">
        <w:t xml:space="preserve">, </w:t>
      </w:r>
      <w:r w:rsidRPr="00CA25EE">
        <w:rPr>
          <w:noProof/>
        </w:rPr>
        <w:t>Savska  144/a</w:t>
      </w:r>
      <w:r w:rsidRPr="00171E47">
        <w:t xml:space="preserve">, utvrđena je tražbina u iznosu od </w:t>
      </w:r>
      <w:r w:rsidRPr="00CA25EE">
        <w:rPr>
          <w:noProof/>
        </w:rPr>
        <w:t>39.969,08 kn</w:t>
      </w:r>
      <w:r w:rsidRPr="00171E47">
        <w:t xml:space="preserve">. Dužnik obvezuje platiti vjerovniku smanjenu tražbinu u iznosu od </w:t>
      </w:r>
      <w:r w:rsidRPr="00CA25EE">
        <w:rPr>
          <w:noProof/>
        </w:rPr>
        <w:t>11.990,72 kn</w:t>
      </w:r>
      <w:r w:rsidRPr="00171E47">
        <w:t xml:space="preserve">, uvećano za godišnju kamatnu stopu od 4,5% u tri jednaka godišnja obroka svaki u iznosu od </w:t>
      </w:r>
      <w:r w:rsidRPr="00CA25EE">
        <w:rPr>
          <w:noProof/>
        </w:rPr>
        <w:t>3.996,91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3.996,91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11.990,72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3.996,91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7.993,82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3.996,91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3.996,91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27.978,36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A12C85">
      <w:pPr>
        <w:spacing w:lineRule="auto" w:line="288" w:before="480"/>
        <w:jc w:val="both"/>
      </w:pPr>
      <w:r w:rsidRPr="00A12C85">
        <w:t xml:space="preserve">Vjerovniku: </w:t>
      </w:r>
      <w:r w:rsidRPr="00A12C85">
        <w:rPr>
          <w:b/>
          <w:noProof/>
        </w:rPr>
        <w:t>VELEUČILIŠTE U KARLOVCU</w:t>
      </w:r>
      <w:r w:rsidRPr="00A12C85">
        <w:t xml:space="preserve">, OIB: </w:t>
      </w:r>
      <w:r w:rsidRPr="00A12C85">
        <w:rPr>
          <w:noProof/>
        </w:rPr>
        <w:t>62820859976</w:t>
      </w:r>
      <w:r w:rsidRPr="00A12C85">
        <w:t xml:space="preserve">, </w:t>
      </w:r>
      <w:r w:rsidRPr="00A12C85">
        <w:rPr>
          <w:noProof/>
        </w:rPr>
        <w:t>Karlovac</w:t>
      </w:r>
      <w:r w:rsidRPr="00A12C85">
        <w:t xml:space="preserve">, </w:t>
      </w:r>
      <w:r w:rsidRPr="00A12C85">
        <w:rPr>
          <w:noProof/>
        </w:rPr>
        <w:t>Trg Josipa Jurja Strossmayera 9</w:t>
      </w:r>
      <w:r w:rsidRPr="00A12C85">
        <w:t xml:space="preserve">, utvrđena je tražbina u iznosu od </w:t>
      </w:r>
      <w:r w:rsidRPr="00A12C85">
        <w:rPr>
          <w:noProof/>
        </w:rPr>
        <w:t>15.100,00 kn</w:t>
      </w:r>
      <w:r w:rsidRPr="00A12C85">
        <w:t xml:space="preserve">. Od kojeg iznosa tražbine glavnicu predstavlja iznos od </w:t>
      </w:r>
      <w:r w:rsidRPr="00A12C85">
        <w:rPr>
          <w:noProof/>
        </w:rPr>
        <w:t>15.100,00 kn</w:t>
      </w:r>
      <w:r w:rsidRPr="00A12C85">
        <w:t xml:space="preserve">, a </w:t>
      </w:r>
      <w:r>
        <w:t>zateznu kamatu vjerovnik nije obračunao</w:t>
      </w:r>
      <w:r w:rsidRPr="00A12C85">
        <w:t xml:space="preserve">. </w:t>
      </w:r>
    </w:p>
    <w:p w:rsidRDefault="00F9093B" w:rsidP="00F9093B" w:rsidR="00F9093B" w:rsidRPr="00A12C85">
      <w:pPr>
        <w:spacing w:lineRule="auto" w:line="288" w:before="120"/>
        <w:ind w:left="284"/>
        <w:jc w:val="both"/>
      </w:pPr>
      <w:r w:rsidRPr="00A12C85">
        <w:lastRenderedPageBreak/>
        <w:t xml:space="preserve">Dužnik se obvezuje vjerovniku platiti </w:t>
      </w:r>
      <w:r>
        <w:t>utvrđenu</w:t>
      </w:r>
      <w:r w:rsidRPr="00A12C85">
        <w:t xml:space="preserve"> tražbinu (glavnicu) u iznosu od </w:t>
      </w:r>
      <w:r w:rsidRPr="00A12C85">
        <w:rPr>
          <w:noProof/>
        </w:rPr>
        <w:t>15.100,00 kn</w:t>
      </w:r>
      <w:r>
        <w:t xml:space="preserve">, a Vjerovnik </w:t>
      </w:r>
      <w:r w:rsidRPr="00A12C85">
        <w:t>otpušta Dužniku</w:t>
      </w:r>
      <w:r>
        <w:t xml:space="preserve"> iznos neobračunate zatezne kamate, </w:t>
      </w:r>
      <w:r w:rsidRPr="00A12C85">
        <w:t>te izjavljuje da neće tražiti ispunjenje tog dijela tražbine, a sa kojim otpustom je Dužnik suglasan.</w:t>
      </w:r>
    </w:p>
    <w:p w:rsidRDefault="00F9093B" w:rsidP="00F9093B" w:rsidR="00F9093B" w:rsidRPr="00A12C85">
      <w:pPr>
        <w:spacing w:lineRule="auto" w:line="288" w:before="120"/>
        <w:ind w:left="284"/>
        <w:jc w:val="both"/>
      </w:pPr>
      <w:r w:rsidRPr="00A12C85">
        <w:t xml:space="preserve">Dužnik će platiti vjerovniku smanjenu tražbinu (glavnicu) u iznosu do </w:t>
      </w:r>
      <w:r w:rsidRPr="00A12C85">
        <w:rPr>
          <w:noProof/>
        </w:rPr>
        <w:t>15.100,00 kn</w:t>
      </w:r>
      <w:r w:rsidRPr="00A12C85">
        <w:t xml:space="preserve"> u 7 (sedam) jednakih godišnjih obroka svaki u iznosu od </w:t>
      </w:r>
      <w:r w:rsidRPr="00A12C85">
        <w:rPr>
          <w:noProof/>
        </w:rPr>
        <w:t>2.157,14 kn</w:t>
      </w:r>
      <w:r w:rsidRPr="00A12C85">
        <w:t>, dospijeća kako slijedi:</w:t>
      </w:r>
    </w:p>
    <w:p w:rsidRDefault="00F9093B" w:rsidP="00F9093B" w:rsidR="00F9093B" w:rsidRPr="00A12C85">
      <w:pPr>
        <w:tabs>
          <w:tab w:pos="851" w:val="left"/>
        </w:tabs>
        <w:spacing w:lineRule="auto" w:line="288" w:before="120"/>
        <w:ind w:hanging="284" w:left="851"/>
        <w:jc w:val="both"/>
      </w:pPr>
      <w:r w:rsidRPr="00A12C85">
        <w:t>-</w:t>
      </w:r>
      <w:r w:rsidRPr="00A12C85">
        <w:tab/>
        <w:t xml:space="preserve">1. obrok: iznos od </w:t>
      </w:r>
      <w:r w:rsidRPr="00A12C85">
        <w:rPr>
          <w:noProof/>
        </w:rPr>
        <w:t>2.157,14 kn</w:t>
      </w:r>
      <w:r w:rsidRPr="00A12C85">
        <w:t xml:space="preserve"> dospijeća godinu dana od dana pravomoćnosti sudskoga rješenja kojim se dozvoljava sklapanje ove nagodbe, </w:t>
      </w:r>
    </w:p>
    <w:p w:rsidRDefault="00F9093B" w:rsidP="00F9093B" w:rsidR="00F9093B" w:rsidRPr="00A12C85">
      <w:pPr>
        <w:tabs>
          <w:tab w:pos="851" w:val="left"/>
        </w:tabs>
        <w:spacing w:lineRule="auto" w:line="288" w:before="120"/>
        <w:ind w:hanging="284" w:left="851"/>
        <w:jc w:val="both"/>
      </w:pPr>
      <w:r w:rsidRPr="00A12C85">
        <w:t>-</w:t>
      </w:r>
      <w:r w:rsidRPr="00A12C85">
        <w:tab/>
        <w:t xml:space="preserve">2. obrok: iznos od </w:t>
      </w:r>
      <w:r w:rsidRPr="00A12C85">
        <w:rPr>
          <w:noProof/>
        </w:rPr>
        <w:t xml:space="preserve">2.157,14 kn </w:t>
      </w:r>
      <w:r w:rsidRPr="00A12C85">
        <w:t>dospijeća na dan druge godine od dana pravomoćnosti sudskoga rješenja kojim se dozvoljava sklapanje ove nagodbe,</w:t>
      </w:r>
    </w:p>
    <w:p w:rsidRDefault="00F9093B" w:rsidP="00F9093B" w:rsidR="00F9093B" w:rsidRPr="00A12C85">
      <w:pPr>
        <w:tabs>
          <w:tab w:pos="851" w:val="left"/>
        </w:tabs>
        <w:spacing w:lineRule="auto" w:line="288" w:before="120"/>
        <w:ind w:hanging="284" w:left="851"/>
        <w:jc w:val="both"/>
      </w:pPr>
      <w:r w:rsidRPr="00A12C85">
        <w:t>-</w:t>
      </w:r>
      <w:r w:rsidRPr="00A12C85">
        <w:tab/>
        <w:t xml:space="preserve">3. obrok: iznos od </w:t>
      </w:r>
      <w:r w:rsidRPr="00A12C85">
        <w:rPr>
          <w:noProof/>
        </w:rPr>
        <w:t xml:space="preserve">2.157,14 kn </w:t>
      </w:r>
      <w:r w:rsidRPr="00A12C85">
        <w:t>dospijeća na dan treće godine od dana pravomoćnosti sudskoga rješenja kojim se dozvoljava sklapanje ove nagodbe,</w:t>
      </w:r>
    </w:p>
    <w:p w:rsidRDefault="00F9093B" w:rsidP="00F9093B" w:rsidR="00F9093B" w:rsidRPr="00A12C85">
      <w:pPr>
        <w:tabs>
          <w:tab w:pos="851" w:val="left"/>
        </w:tabs>
        <w:spacing w:lineRule="auto" w:line="288" w:before="120"/>
        <w:ind w:hanging="284" w:left="851"/>
        <w:jc w:val="both"/>
      </w:pPr>
      <w:r w:rsidRPr="00A12C85">
        <w:t>-</w:t>
      </w:r>
      <w:r w:rsidRPr="00A12C85">
        <w:tab/>
        <w:t xml:space="preserve">4. obrok: iznos od </w:t>
      </w:r>
      <w:r w:rsidRPr="00A12C85">
        <w:rPr>
          <w:noProof/>
        </w:rPr>
        <w:t xml:space="preserve">2.157,14 kn </w:t>
      </w:r>
      <w:r w:rsidRPr="00A12C85">
        <w:t>dospijeća na dan četvrte godine od dana pravomoćnosti sudskoga rješenja kojim se dozvoljava sklapanje ove nagodbe,</w:t>
      </w:r>
    </w:p>
    <w:p w:rsidRDefault="00F9093B" w:rsidP="00F9093B" w:rsidR="00F9093B" w:rsidRPr="00A12C85">
      <w:pPr>
        <w:tabs>
          <w:tab w:pos="851" w:val="left"/>
        </w:tabs>
        <w:spacing w:lineRule="auto" w:line="288" w:before="120"/>
        <w:ind w:hanging="284" w:left="851"/>
        <w:jc w:val="both"/>
      </w:pPr>
      <w:r w:rsidRPr="00A12C85">
        <w:t>-</w:t>
      </w:r>
      <w:r w:rsidRPr="00A12C85">
        <w:tab/>
        <w:t xml:space="preserve">5. obrok: iznos od </w:t>
      </w:r>
      <w:r w:rsidRPr="00A12C85">
        <w:rPr>
          <w:noProof/>
        </w:rPr>
        <w:t xml:space="preserve">2.157,14 kn </w:t>
      </w:r>
      <w:r w:rsidRPr="00A12C85">
        <w:t>dospijeća na dan pete godine od dana pravomoćnosti sudskoga rješenja kojim se dozvoljava sklapanje ove nagodbe,</w:t>
      </w:r>
    </w:p>
    <w:p w:rsidRDefault="00F9093B" w:rsidP="00F9093B" w:rsidR="00F9093B" w:rsidRPr="00A12C85">
      <w:pPr>
        <w:tabs>
          <w:tab w:pos="851" w:val="left"/>
        </w:tabs>
        <w:spacing w:lineRule="auto" w:line="288" w:before="120"/>
        <w:ind w:hanging="284" w:left="851"/>
        <w:jc w:val="both"/>
      </w:pPr>
      <w:r w:rsidRPr="00A12C85">
        <w:t>-</w:t>
      </w:r>
      <w:r w:rsidRPr="00A12C85">
        <w:tab/>
        <w:t xml:space="preserve">6. obrok: iznos od </w:t>
      </w:r>
      <w:r w:rsidRPr="00A12C85">
        <w:rPr>
          <w:noProof/>
        </w:rPr>
        <w:t>2.157,14 kn kn</w:t>
      </w:r>
      <w:r w:rsidRPr="00A12C85">
        <w:t xml:space="preserve"> dospijeća na dan šeste godine od dana pravomoćnosti sudskoga rješenja kojim se dozvoljava sklapanje ove nagodbe,</w:t>
      </w:r>
    </w:p>
    <w:p w:rsidRDefault="00F9093B" w:rsidP="00F9093B" w:rsidR="00F9093B" w:rsidRPr="00A12C85">
      <w:pPr>
        <w:tabs>
          <w:tab w:pos="851" w:val="left"/>
        </w:tabs>
        <w:spacing w:lineRule="auto" w:line="288" w:before="120"/>
        <w:ind w:hanging="284" w:left="851"/>
        <w:jc w:val="both"/>
      </w:pPr>
      <w:r w:rsidRPr="00A12C85">
        <w:t>-</w:t>
      </w:r>
      <w:r w:rsidRPr="00A12C85">
        <w:tab/>
        <w:t xml:space="preserve">7. obrok: iznos od </w:t>
      </w:r>
      <w:r w:rsidRPr="00A12C85">
        <w:rPr>
          <w:noProof/>
        </w:rPr>
        <w:t>2.157,14 kn</w:t>
      </w:r>
      <w:r w:rsidRPr="00A12C85">
        <w:t xml:space="preserve"> dospijeća na dan sedme godine od dana pravomoćnosti sudskoga rješenja kojim se dozvoljava sklapanje ove nagodbe.</w:t>
      </w:r>
    </w:p>
    <w:p w:rsidRDefault="00F9093B" w:rsidP="00F9093B" w:rsidR="00F9093B" w:rsidRPr="00A12C85">
      <w:pPr>
        <w:spacing w:lineRule="auto" w:line="288" w:before="240"/>
        <w:ind w:left="284"/>
        <w:jc w:val="both"/>
      </w:pPr>
      <w:r w:rsidRPr="00A12C85">
        <w:t>Dužnik se obvezuje plaćati Vjerovniku mjesečno kamate na iznos smanjene tražbine (glavnice) u visini od 4,5% godišnje, najkasnije do 15. dan u mjesecu za prethodni mjesec, počevši od prvog dana mjeseca koji slijedi mjesecu u kojemu je pravomoćno postalo sudsko rješenje kojim se dozvoljava sklapanje ove nagodbe:</w:t>
      </w:r>
    </w:p>
    <w:p w:rsidRDefault="00F9093B" w:rsidP="00F9093B" w:rsidR="00F9093B" w:rsidRPr="00A12C85">
      <w:pPr>
        <w:numPr>
          <w:ilvl w:val="0"/>
          <w:numId w:val="39"/>
        </w:numPr>
        <w:spacing w:lineRule="auto" w:line="288" w:before="120"/>
        <w:ind w:hanging="357" w:left="993"/>
        <w:jc w:val="both"/>
      </w:pPr>
      <w:r w:rsidRPr="00A12C85">
        <w:t xml:space="preserve">za period od prvog dana u mjesecu koji slijedi nakon mjeseca pravomoćnosti sudskog rješenja kojim se dozvoljava sklapanje ove nagodbe Dužnik će plaćati 15. dana u mjesecu za prethodni mjesec vjerovniku mjesečni iznos kamate od: </w:t>
      </w:r>
      <w:r w:rsidRPr="00A12C85">
        <w:rPr>
          <w:noProof/>
        </w:rPr>
        <w:t>56,63 kn</w:t>
      </w:r>
      <w:r w:rsidRPr="00A12C85">
        <w:t>,</w:t>
      </w:r>
    </w:p>
    <w:p w:rsidRDefault="00F9093B" w:rsidP="00F9093B" w:rsidR="00F9093B" w:rsidRPr="00A12C85">
      <w:pPr>
        <w:numPr>
          <w:ilvl w:val="0"/>
          <w:numId w:val="39"/>
        </w:numPr>
        <w:spacing w:lineRule="auto" w:line="288" w:before="120"/>
        <w:ind w:hanging="357" w:left="993"/>
        <w:jc w:val="both"/>
      </w:pPr>
      <w:r w:rsidRPr="00A12C85">
        <w:t xml:space="preserve">za period od prve godine pa do druge godine od dana pravomoćnosti sudskog rješenja kojim se dozvoljava sklapanje ove nagodbe Dužnik će plaćati 15. dana u mjesecu za prethodni mjesec vjerovniku mjesečni iznos kamate od: </w:t>
      </w:r>
      <w:r w:rsidRPr="00A12C85">
        <w:rPr>
          <w:noProof/>
        </w:rPr>
        <w:t>48,54 kn</w:t>
      </w:r>
      <w:r w:rsidRPr="00A12C85">
        <w:t>,</w:t>
      </w:r>
    </w:p>
    <w:p w:rsidRDefault="00F9093B" w:rsidP="00F9093B" w:rsidR="00F9093B" w:rsidRPr="00A12C85">
      <w:pPr>
        <w:numPr>
          <w:ilvl w:val="0"/>
          <w:numId w:val="39"/>
        </w:numPr>
        <w:spacing w:lineRule="auto" w:line="288" w:before="120"/>
        <w:ind w:hanging="357" w:left="993"/>
        <w:jc w:val="both"/>
      </w:pPr>
      <w:r w:rsidRPr="00A12C85">
        <w:t xml:space="preserve">za period od druge godine do treće godine od dana pravomoćnosti sudskog rješenja kojim se dozvoljava sklapanje ove nagodbe Dužnik će plaćati 15. dana u mjesecu za prethodni mjesec vjerovniku mjesečni iznos kamate od: </w:t>
      </w:r>
      <w:r w:rsidRPr="00A12C85">
        <w:rPr>
          <w:noProof/>
        </w:rPr>
        <w:t>40,45 kn</w:t>
      </w:r>
      <w:r w:rsidRPr="00A12C85">
        <w:t>,</w:t>
      </w:r>
    </w:p>
    <w:p w:rsidRDefault="00F9093B" w:rsidP="00F9093B" w:rsidR="00F9093B" w:rsidRPr="00A12C85">
      <w:pPr>
        <w:numPr>
          <w:ilvl w:val="0"/>
          <w:numId w:val="39"/>
        </w:numPr>
        <w:spacing w:lineRule="auto" w:line="288" w:before="120"/>
        <w:ind w:hanging="357" w:left="993"/>
        <w:jc w:val="both"/>
      </w:pPr>
      <w:r w:rsidRPr="00A12C85">
        <w:t xml:space="preserve">za period od treće godine do četvrte godine od dana pravomoćnosti sudskog rješenja kojim se dozvoljava sklapanje ove nagodbe Dužnik će plaćati 15. dana u mjesecu za prethodni mjesec vjerovniku mjesečni iznos kamate od: </w:t>
      </w:r>
      <w:r w:rsidRPr="00A12C85">
        <w:rPr>
          <w:noProof/>
        </w:rPr>
        <w:t>32,36 kn</w:t>
      </w:r>
      <w:r w:rsidRPr="00A12C85">
        <w:t>,</w:t>
      </w:r>
    </w:p>
    <w:p w:rsidRDefault="00F9093B" w:rsidP="00F9093B" w:rsidR="00F9093B" w:rsidRPr="00A12C85">
      <w:pPr>
        <w:numPr>
          <w:ilvl w:val="0"/>
          <w:numId w:val="39"/>
        </w:numPr>
        <w:spacing w:lineRule="auto" w:line="288" w:before="120"/>
        <w:ind w:hanging="357" w:left="993"/>
        <w:jc w:val="both"/>
      </w:pPr>
      <w:r w:rsidRPr="00A12C85">
        <w:lastRenderedPageBreak/>
        <w:t xml:space="preserve">za period od četvrte godine do pete godine od dana pravomoćnosti sudskog rješenja kojim se dozvoljava sklapanje ove nagodbe Dužnik će plaćati 15. dana u mjesecu za prethodni mjesec vjerovniku mjesečni iznos kamate od: </w:t>
      </w:r>
      <w:r w:rsidRPr="00A12C85">
        <w:rPr>
          <w:noProof/>
        </w:rPr>
        <w:t>24,27 kn</w:t>
      </w:r>
      <w:r w:rsidRPr="00A12C85">
        <w:t>,</w:t>
      </w:r>
    </w:p>
    <w:p w:rsidRDefault="00F9093B" w:rsidP="00F9093B" w:rsidR="00F9093B" w:rsidRPr="00A12C85">
      <w:pPr>
        <w:numPr>
          <w:ilvl w:val="0"/>
          <w:numId w:val="39"/>
        </w:numPr>
        <w:spacing w:lineRule="auto" w:line="288" w:before="120"/>
        <w:ind w:hanging="357" w:left="993"/>
        <w:jc w:val="both"/>
      </w:pPr>
      <w:r w:rsidRPr="00A12C85">
        <w:t xml:space="preserve">za period od pete godine pa do šeste godine od dana pravomoćnosti sudskog rješenja kojim se dozvoljava sklapanje ove nagodbe Dužnik će plaćati 15. dana u mjesecu za prethodni mjesec vjerovniku mjesečni iznos kamate od: </w:t>
      </w:r>
      <w:r w:rsidRPr="00A12C85">
        <w:rPr>
          <w:noProof/>
        </w:rPr>
        <w:t>16,18 kn</w:t>
      </w:r>
      <w:r w:rsidRPr="00A12C85">
        <w:t>,</w:t>
      </w:r>
    </w:p>
    <w:p w:rsidRDefault="00F9093B" w:rsidP="00F9093B" w:rsidR="00F9093B" w:rsidRPr="00A12C85">
      <w:pPr>
        <w:numPr>
          <w:ilvl w:val="0"/>
          <w:numId w:val="39"/>
        </w:numPr>
        <w:spacing w:lineRule="auto" w:line="288" w:before="120"/>
        <w:ind w:hanging="357" w:left="993"/>
        <w:jc w:val="both"/>
      </w:pPr>
      <w:r w:rsidRPr="00A12C85">
        <w:t xml:space="preserve">za period od šeste godine pa do sedme godine od dana pravomoćnosti sudskog rješenja kojim se dozvoljava sklapanje ove nagodbe Dužnik će plaćati 15. dana u mjesecu za prethodni mjesec vjerovniku mjesečni iznos kamate od: </w:t>
      </w:r>
      <w:r w:rsidRPr="00A12C85">
        <w:rPr>
          <w:noProof/>
        </w:rPr>
        <w:t>8,09 kn</w:t>
      </w:r>
      <w:r w:rsidRPr="00A12C85">
        <w:t>.</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VELJKO GRBAC</w:t>
      </w:r>
      <w:r w:rsidRPr="00171E47">
        <w:t xml:space="preserve">, OIB: </w:t>
      </w:r>
      <w:r w:rsidRPr="00CA25EE">
        <w:rPr>
          <w:noProof/>
        </w:rPr>
        <w:t>67285653920</w:t>
      </w:r>
      <w:r w:rsidRPr="00171E47">
        <w:t xml:space="preserve">, </w:t>
      </w:r>
      <w:r w:rsidRPr="00CA25EE">
        <w:rPr>
          <w:noProof/>
        </w:rPr>
        <w:t>Pula</w:t>
      </w:r>
      <w:r w:rsidRPr="00171E47">
        <w:t xml:space="preserve">, </w:t>
      </w:r>
      <w:r w:rsidRPr="00CA25EE">
        <w:rPr>
          <w:noProof/>
        </w:rPr>
        <w:t>Marsovog polja 46</w:t>
      </w:r>
      <w:r w:rsidRPr="00171E47">
        <w:t xml:space="preserve">, utvrđena je tražbina u iznosu od </w:t>
      </w:r>
      <w:r w:rsidRPr="00CA25EE">
        <w:rPr>
          <w:noProof/>
        </w:rPr>
        <w:t>2.735,04 kn</w:t>
      </w:r>
      <w:r w:rsidRPr="00171E47">
        <w:t xml:space="preserve">. Dužnik obvezuje platiti vjerovniku smanjenu tražbinu u iznosu od </w:t>
      </w:r>
      <w:r w:rsidRPr="00CA25EE">
        <w:rPr>
          <w:noProof/>
        </w:rPr>
        <w:t>820,51 kn</w:t>
      </w:r>
      <w:r w:rsidRPr="00171E47">
        <w:t xml:space="preserve">, uvećano za godišnju kamatnu stopu od 4,5% u tri jednaka godišnja obroka svaki u iznosu od </w:t>
      </w:r>
      <w:r w:rsidRPr="00CA25EE">
        <w:rPr>
          <w:noProof/>
        </w:rPr>
        <w:t>273,50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273,50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820,51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273,50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547,01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273,50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273,50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1.914,53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VLATKO BENKOVIĆ</w:t>
      </w:r>
      <w:r w:rsidRPr="00171E47">
        <w:t xml:space="preserve">, OIB: </w:t>
      </w:r>
      <w:r w:rsidRPr="00CA25EE">
        <w:rPr>
          <w:noProof/>
        </w:rPr>
        <w:t>98293029257</w:t>
      </w:r>
      <w:r w:rsidRPr="00171E47">
        <w:t xml:space="preserve">, </w:t>
      </w:r>
      <w:r w:rsidRPr="00CA25EE">
        <w:rPr>
          <w:noProof/>
        </w:rPr>
        <w:t>Duga Resa</w:t>
      </w:r>
      <w:r w:rsidRPr="00171E47">
        <w:t xml:space="preserve">, </w:t>
      </w:r>
      <w:r w:rsidRPr="00CA25EE">
        <w:rPr>
          <w:noProof/>
        </w:rPr>
        <w:t>Brodac 13</w:t>
      </w:r>
      <w:r w:rsidRPr="00171E47">
        <w:t xml:space="preserve">, utvrđena je tražbina u iznosu od </w:t>
      </w:r>
      <w:r w:rsidRPr="00CA25EE">
        <w:rPr>
          <w:noProof/>
        </w:rPr>
        <w:t>46.101,79 kn</w:t>
      </w:r>
      <w:r w:rsidRPr="00171E47">
        <w:t xml:space="preserve">. Dužnik obvezuje platiti vjerovniku smanjenu tražbinu u iznosu od </w:t>
      </w:r>
      <w:r w:rsidRPr="00CA25EE">
        <w:rPr>
          <w:noProof/>
        </w:rPr>
        <w:t>13.830,54 kn</w:t>
      </w:r>
      <w:r w:rsidRPr="00171E47">
        <w:t xml:space="preserve">, uvećano za godišnju kamatnu stopu od 4,5% u tri jednaka godišnja obroka svaki u iznosu od </w:t>
      </w:r>
      <w:r w:rsidRPr="00CA25EE">
        <w:rPr>
          <w:noProof/>
        </w:rPr>
        <w:t>4.610,18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4.610,18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13.830,54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lastRenderedPageBreak/>
        <w:t xml:space="preserve">2. obrok u iznosu od </w:t>
      </w:r>
      <w:r w:rsidRPr="00CA25EE">
        <w:rPr>
          <w:rFonts w:hAnsi="Times New Roman" w:ascii="Times New Roman"/>
          <w:noProof/>
          <w:sz w:val="24"/>
          <w:szCs w:val="24"/>
        </w:rPr>
        <w:t>4.610,18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9.220,36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4.610,18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4.610,18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32.271,25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Vodoinstalaterski obrt VODA, vl. Željko Vuković</w:t>
      </w:r>
      <w:r w:rsidRPr="00171E47">
        <w:t xml:space="preserve">, OIB: </w:t>
      </w:r>
      <w:r w:rsidRPr="00CA25EE">
        <w:rPr>
          <w:noProof/>
        </w:rPr>
        <w:t>37353237172</w:t>
      </w:r>
      <w:r w:rsidRPr="00171E47">
        <w:t xml:space="preserve">, </w:t>
      </w:r>
      <w:r w:rsidRPr="00CA25EE">
        <w:rPr>
          <w:noProof/>
        </w:rPr>
        <w:t>Karlovac</w:t>
      </w:r>
      <w:r w:rsidRPr="00171E47">
        <w:t xml:space="preserve">, </w:t>
      </w:r>
      <w:r w:rsidRPr="00CA25EE">
        <w:rPr>
          <w:noProof/>
        </w:rPr>
        <w:t>Zagrebačka 42</w:t>
      </w:r>
      <w:r w:rsidRPr="00171E47">
        <w:t xml:space="preserve">, utvrđena je tražbina u iznosu od </w:t>
      </w:r>
      <w:r w:rsidRPr="00CA25EE">
        <w:rPr>
          <w:noProof/>
        </w:rPr>
        <w:t>3.802,50 kn</w:t>
      </w:r>
      <w:r w:rsidRPr="00171E47">
        <w:t xml:space="preserve">. Dužnik obvezuje platiti vjerovniku smanjenu tražbinu u iznosu od </w:t>
      </w:r>
      <w:r w:rsidRPr="00CA25EE">
        <w:rPr>
          <w:noProof/>
        </w:rPr>
        <w:t>1.140,75 kn</w:t>
      </w:r>
      <w:r w:rsidRPr="00171E47">
        <w:t xml:space="preserve">, uvećano za godišnju kamatnu stopu od 4,5% u tri jednaka godišnja obroka svaki u iznosu od </w:t>
      </w:r>
      <w:r w:rsidRPr="00CA25EE">
        <w:rPr>
          <w:noProof/>
        </w:rPr>
        <w:t>380,25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380,25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1.140,75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380,25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760,50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380,25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380,25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2.661,75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VODOVOD I KANALIZACIJA d.o.o.</w:t>
      </w:r>
      <w:r w:rsidRPr="00171E47">
        <w:t xml:space="preserve">, OIB: </w:t>
      </w:r>
      <w:r w:rsidRPr="00CA25EE">
        <w:rPr>
          <w:noProof/>
        </w:rPr>
        <w:t>65617396824</w:t>
      </w:r>
      <w:r w:rsidRPr="00171E47">
        <w:t xml:space="preserve">, </w:t>
      </w:r>
      <w:r w:rsidRPr="00CA25EE">
        <w:rPr>
          <w:noProof/>
        </w:rPr>
        <w:t>Karlovac</w:t>
      </w:r>
      <w:r w:rsidRPr="00171E47">
        <w:t xml:space="preserve">, </w:t>
      </w:r>
      <w:r w:rsidRPr="00CA25EE">
        <w:rPr>
          <w:noProof/>
        </w:rPr>
        <w:t>Gažanski trg 8</w:t>
      </w:r>
      <w:r w:rsidRPr="00171E47">
        <w:t xml:space="preserve">, utvrđena je tražbina u iznosu od </w:t>
      </w:r>
      <w:r w:rsidRPr="00CA25EE">
        <w:rPr>
          <w:noProof/>
        </w:rPr>
        <w:t>134.600,50 kn</w:t>
      </w:r>
      <w:r w:rsidRPr="00171E47">
        <w:t xml:space="preserve">. Dužnik obvezuje platiti vjerovniku smanjenu tražbinu u iznosu od </w:t>
      </w:r>
      <w:r w:rsidRPr="00CA25EE">
        <w:rPr>
          <w:noProof/>
        </w:rPr>
        <w:t>40.380,15 kn</w:t>
      </w:r>
      <w:r w:rsidRPr="00171E47">
        <w:t xml:space="preserve">, uvećano za godišnju kamatnu stopu od 4,5% u tri jednaka godišnja obroka svaki u iznosu od </w:t>
      </w:r>
      <w:r w:rsidRPr="00CA25EE">
        <w:rPr>
          <w:noProof/>
        </w:rPr>
        <w:t>13.460,05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13.460,05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40.380,15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lastRenderedPageBreak/>
        <w:t xml:space="preserve">2. obrok u iznosu od </w:t>
      </w:r>
      <w:r w:rsidRPr="00CA25EE">
        <w:rPr>
          <w:rFonts w:hAnsi="Times New Roman" w:ascii="Times New Roman"/>
          <w:noProof/>
          <w:sz w:val="24"/>
          <w:szCs w:val="24"/>
        </w:rPr>
        <w:t>13.460,05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26.920,10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13.460,05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13.460,05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94.220,35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VTN FRITZ DÜSSELDORF GmbH</w:t>
      </w:r>
      <w:r w:rsidRPr="00171E47">
        <w:t xml:space="preserve">, OIB: </w:t>
      </w:r>
      <w:r w:rsidRPr="00CA25EE">
        <w:rPr>
          <w:noProof/>
        </w:rPr>
        <w:t>DE812393487</w:t>
      </w:r>
      <w:r w:rsidRPr="00171E47">
        <w:t xml:space="preserve">, </w:t>
      </w:r>
      <w:r w:rsidRPr="00CA25EE">
        <w:rPr>
          <w:noProof/>
        </w:rPr>
        <w:t>Freiburg</w:t>
      </w:r>
      <w:r w:rsidRPr="00171E47">
        <w:t xml:space="preserve">, </w:t>
      </w:r>
      <w:r w:rsidRPr="00CA25EE">
        <w:rPr>
          <w:noProof/>
        </w:rPr>
        <w:t>Bebelstrasse</w:t>
      </w:r>
      <w:r w:rsidRPr="00171E47">
        <w:t xml:space="preserve">, </w:t>
      </w:r>
      <w:r>
        <w:t xml:space="preserve">Njemačka, </w:t>
      </w:r>
      <w:r w:rsidRPr="00171E47">
        <w:t xml:space="preserve">utvrđena je tražbina u iznosu od </w:t>
      </w:r>
      <w:r w:rsidRPr="00CA25EE">
        <w:rPr>
          <w:noProof/>
        </w:rPr>
        <w:t>48.318,36 kn</w:t>
      </w:r>
      <w:r w:rsidRPr="00171E47">
        <w:t xml:space="preserve">. Dužnik obvezuje platiti vjerovniku smanjenu tražbinu u iznosu od </w:t>
      </w:r>
      <w:r w:rsidRPr="00CA25EE">
        <w:rPr>
          <w:noProof/>
        </w:rPr>
        <w:t>14.495,51 kn</w:t>
      </w:r>
      <w:r w:rsidRPr="00171E47">
        <w:t xml:space="preserve">, uvećano za godišnju kamatnu stopu od 4,5% u tri jednaka godišnja obroka svaki u iznosu od </w:t>
      </w:r>
      <w:r w:rsidRPr="00CA25EE">
        <w:rPr>
          <w:noProof/>
        </w:rPr>
        <w:t>4.831,84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4.831,84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14.495,51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4.831,84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9.663,67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4.831,84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4.831,84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33.822,85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WELM GmbH</w:t>
      </w:r>
      <w:r w:rsidRPr="00171E47">
        <w:t xml:space="preserve">, OIB: </w:t>
      </w:r>
      <w:r w:rsidRPr="00CA25EE">
        <w:rPr>
          <w:noProof/>
        </w:rPr>
        <w:t>DE129497100</w:t>
      </w:r>
      <w:r w:rsidRPr="00171E47">
        <w:t xml:space="preserve">, </w:t>
      </w:r>
      <w:r w:rsidRPr="00CA25EE">
        <w:rPr>
          <w:noProof/>
        </w:rPr>
        <w:t>Grafing</w:t>
      </w:r>
      <w:r w:rsidRPr="00171E47">
        <w:t xml:space="preserve">, </w:t>
      </w:r>
      <w:r w:rsidRPr="00CA25EE">
        <w:rPr>
          <w:noProof/>
        </w:rPr>
        <w:t>Max-Wagenbauer Str. 11A</w:t>
      </w:r>
      <w:r w:rsidRPr="00171E47">
        <w:t xml:space="preserve">, utvrđena je tražbina u iznosu od </w:t>
      </w:r>
      <w:r w:rsidRPr="00CA25EE">
        <w:rPr>
          <w:noProof/>
        </w:rPr>
        <w:t>20.011,08 kn</w:t>
      </w:r>
      <w:r w:rsidRPr="00171E47">
        <w:t xml:space="preserve">. Dužnik obvezuje platiti vjerovniku smanjenu tražbinu u iznosu od </w:t>
      </w:r>
      <w:r w:rsidRPr="00CA25EE">
        <w:rPr>
          <w:noProof/>
        </w:rPr>
        <w:t>6.003,32 kn</w:t>
      </w:r>
      <w:r w:rsidRPr="00171E47">
        <w:t xml:space="preserve">, uvećano za godišnju kamatnu stopu od 4,5% u tri jednaka godišnja obroka svaki u iznosu od </w:t>
      </w:r>
      <w:r w:rsidRPr="00CA25EE">
        <w:rPr>
          <w:noProof/>
        </w:rPr>
        <w:t>2.001,11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2.001,11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6.003,32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lastRenderedPageBreak/>
        <w:t xml:space="preserve">2. obrok u iznosu od </w:t>
      </w:r>
      <w:r w:rsidRPr="00CA25EE">
        <w:rPr>
          <w:rFonts w:hAnsi="Times New Roman" w:ascii="Times New Roman"/>
          <w:noProof/>
          <w:sz w:val="24"/>
          <w:szCs w:val="24"/>
        </w:rPr>
        <w:t>2.001,11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4.002,22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2.001,11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2.001,11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14.007,76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WOLF TEHNOLOGIJE d.o.o.</w:t>
      </w:r>
      <w:r w:rsidRPr="00171E47">
        <w:t xml:space="preserve">, OIB: </w:t>
      </w:r>
      <w:r w:rsidRPr="00CA25EE">
        <w:rPr>
          <w:noProof/>
        </w:rPr>
        <w:t>50185223767</w:t>
      </w:r>
      <w:r w:rsidRPr="00171E47">
        <w:t xml:space="preserve">, </w:t>
      </w:r>
      <w:r w:rsidRPr="00CA25EE">
        <w:rPr>
          <w:noProof/>
        </w:rPr>
        <w:t>Karlovac</w:t>
      </w:r>
      <w:r w:rsidRPr="00171E47">
        <w:t xml:space="preserve">, </w:t>
      </w:r>
      <w:r w:rsidRPr="00CA25EE">
        <w:rPr>
          <w:noProof/>
        </w:rPr>
        <w:t>Belajske Poljice, Poslovni park Karlovac 5/B</w:t>
      </w:r>
      <w:r w:rsidRPr="00171E47">
        <w:t xml:space="preserve">, utvrđena je tražbina u iznosu od </w:t>
      </w:r>
      <w:r w:rsidRPr="00CA25EE">
        <w:rPr>
          <w:noProof/>
        </w:rPr>
        <w:t>1.619,02 kn</w:t>
      </w:r>
      <w:r w:rsidRPr="00171E47">
        <w:t xml:space="preserve">. Dužnik obvezuje platiti vjerovniku smanjenu tražbinu u iznosu od </w:t>
      </w:r>
      <w:r w:rsidRPr="00CA25EE">
        <w:rPr>
          <w:noProof/>
        </w:rPr>
        <w:t>485,71 kn</w:t>
      </w:r>
      <w:r w:rsidRPr="00171E47">
        <w:t xml:space="preserve">, uvećano za godišnju kamatnu stopu od 4,5% u tri jednaka godišnja obroka svaki u iznosu od </w:t>
      </w:r>
      <w:r w:rsidRPr="00CA25EE">
        <w:rPr>
          <w:noProof/>
        </w:rPr>
        <w:t>161,90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161,90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485,71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161,90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323,80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161,90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161,90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1.133,31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YAMAZAKI MAZAK CENTRAL EUROPE s.r.o</w:t>
      </w:r>
      <w:r w:rsidRPr="00171E47">
        <w:t xml:space="preserve">, OIB: </w:t>
      </w:r>
      <w:r w:rsidRPr="00CA25EE">
        <w:rPr>
          <w:noProof/>
        </w:rPr>
        <w:t>CZ27121453</w:t>
      </w:r>
      <w:r w:rsidRPr="00171E47">
        <w:t xml:space="preserve">, </w:t>
      </w:r>
      <w:r w:rsidRPr="00CA25EE">
        <w:rPr>
          <w:noProof/>
        </w:rPr>
        <w:t>Říčany – Jažlovice</w:t>
      </w:r>
      <w:r w:rsidRPr="00171E47">
        <w:t xml:space="preserve">, </w:t>
      </w:r>
      <w:r w:rsidRPr="00CA25EE">
        <w:rPr>
          <w:noProof/>
        </w:rPr>
        <w:t>Zděbradská 96</w:t>
      </w:r>
      <w:r w:rsidRPr="00171E47">
        <w:t>,</w:t>
      </w:r>
      <w:r>
        <w:t xml:space="preserve"> Republika Češka, </w:t>
      </w:r>
      <w:r w:rsidRPr="00171E47">
        <w:t xml:space="preserve">utvrđena je tražbina u iznosu od </w:t>
      </w:r>
      <w:r w:rsidRPr="00CA25EE">
        <w:rPr>
          <w:noProof/>
        </w:rPr>
        <w:t>1.830,96 kn</w:t>
      </w:r>
      <w:r w:rsidRPr="00171E47">
        <w:t xml:space="preserve">. Dužnik obvezuje platiti vjerovniku smanjenu tražbinu u iznosu od </w:t>
      </w:r>
      <w:r w:rsidRPr="00CA25EE">
        <w:rPr>
          <w:noProof/>
        </w:rPr>
        <w:t>549,29 kn</w:t>
      </w:r>
      <w:r w:rsidRPr="00171E47">
        <w:t xml:space="preserve">, uvećano za godišnju kamatnu stopu od 4,5% u tri jednaka godišnja obroka svaki u iznosu od </w:t>
      </w:r>
      <w:r w:rsidRPr="00CA25EE">
        <w:rPr>
          <w:noProof/>
        </w:rPr>
        <w:t>183,10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183,10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549,29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lastRenderedPageBreak/>
        <w:t xml:space="preserve">2. obrok u iznosu od </w:t>
      </w:r>
      <w:r w:rsidRPr="00CA25EE">
        <w:rPr>
          <w:rFonts w:hAnsi="Times New Roman" w:ascii="Times New Roman"/>
          <w:noProof/>
          <w:sz w:val="24"/>
          <w:szCs w:val="24"/>
        </w:rPr>
        <w:t>183,10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366,19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183,10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183,10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1.281,67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ZAF MEDIATOR  d.o.o.</w:t>
      </w:r>
      <w:r w:rsidRPr="00171E47">
        <w:t xml:space="preserve">, OIB: </w:t>
      </w:r>
      <w:r w:rsidRPr="00CA25EE">
        <w:rPr>
          <w:noProof/>
        </w:rPr>
        <w:t>99842193639</w:t>
      </w:r>
      <w:r w:rsidRPr="00171E47">
        <w:t xml:space="preserve">, </w:t>
      </w:r>
      <w:r w:rsidRPr="00CA25EE">
        <w:rPr>
          <w:noProof/>
        </w:rPr>
        <w:t>Samobor</w:t>
      </w:r>
      <w:r w:rsidRPr="00171E47">
        <w:t xml:space="preserve">, </w:t>
      </w:r>
      <w:r w:rsidRPr="00CA25EE">
        <w:rPr>
          <w:noProof/>
        </w:rPr>
        <w:t>VI. Cvjetno naselje 1</w:t>
      </w:r>
      <w:r w:rsidRPr="00171E47">
        <w:t xml:space="preserve">, utvrđena je tražbina u iznosu od </w:t>
      </w:r>
      <w:r w:rsidRPr="00CA25EE">
        <w:rPr>
          <w:noProof/>
        </w:rPr>
        <w:t>2.046,25 kn</w:t>
      </w:r>
      <w:r w:rsidRPr="00171E47">
        <w:t xml:space="preserve">. Dužnik obvezuje platiti vjerovniku smanjenu tražbinu u iznosu od </w:t>
      </w:r>
      <w:r w:rsidRPr="00CA25EE">
        <w:rPr>
          <w:noProof/>
        </w:rPr>
        <w:t>613,88 kn</w:t>
      </w:r>
      <w:r w:rsidRPr="00171E47">
        <w:t xml:space="preserve">, uvećano za godišnju kamatnu stopu od 4,5% u tri jednaka godišnja obroka svaki u iznosu od </w:t>
      </w:r>
      <w:r w:rsidRPr="00CA25EE">
        <w:rPr>
          <w:noProof/>
        </w:rPr>
        <w:t>204,63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204,63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613,88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204,63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409,25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204,63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204,63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1.432,38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ZAGREB DATA d.o.o.</w:t>
      </w:r>
      <w:r w:rsidRPr="00171E47">
        <w:t xml:space="preserve">, OIB: </w:t>
      </w:r>
      <w:r w:rsidRPr="00CA25EE">
        <w:rPr>
          <w:noProof/>
        </w:rPr>
        <w:t>27712717103</w:t>
      </w:r>
      <w:r w:rsidRPr="00171E47">
        <w:t xml:space="preserve">, </w:t>
      </w:r>
      <w:r w:rsidRPr="00CA25EE">
        <w:rPr>
          <w:noProof/>
        </w:rPr>
        <w:t>Zagreb</w:t>
      </w:r>
      <w:r w:rsidRPr="00171E47">
        <w:t xml:space="preserve">, </w:t>
      </w:r>
      <w:r w:rsidRPr="00CA25EE">
        <w:rPr>
          <w:noProof/>
        </w:rPr>
        <w:t>Kaptolska 45</w:t>
      </w:r>
      <w:r w:rsidRPr="00171E47">
        <w:t xml:space="preserve">, utvrđena je tražbina u iznosu od </w:t>
      </w:r>
      <w:r w:rsidRPr="00CA25EE">
        <w:rPr>
          <w:noProof/>
        </w:rPr>
        <w:t>6.643,00 kn</w:t>
      </w:r>
      <w:r w:rsidRPr="00171E47">
        <w:t xml:space="preserve">. Dužnik obvezuje platiti vjerovniku smanjenu tražbinu u iznosu od </w:t>
      </w:r>
      <w:r w:rsidRPr="00CA25EE">
        <w:rPr>
          <w:noProof/>
        </w:rPr>
        <w:t>1.992,90 kn</w:t>
      </w:r>
      <w:r w:rsidRPr="00171E47">
        <w:t xml:space="preserve">, uvećano za godišnju kamatnu stopu od 4,5% u tri jednaka godišnja obroka svaki u iznosu od </w:t>
      </w:r>
      <w:r w:rsidRPr="00CA25EE">
        <w:rPr>
          <w:noProof/>
        </w:rPr>
        <w:t>664,30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664,30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1.992,90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lastRenderedPageBreak/>
        <w:t xml:space="preserve">2. obrok u iznosu od </w:t>
      </w:r>
      <w:r w:rsidRPr="00CA25EE">
        <w:rPr>
          <w:rFonts w:hAnsi="Times New Roman" w:ascii="Times New Roman"/>
          <w:noProof/>
          <w:sz w:val="24"/>
          <w:szCs w:val="24"/>
        </w:rPr>
        <w:t>664,30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1.328,60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664,30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664,30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4.650,10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ZAGREBŠPED d.o.o.</w:t>
      </w:r>
      <w:r w:rsidRPr="00171E47">
        <w:t xml:space="preserve">, OIB: </w:t>
      </w:r>
      <w:r w:rsidRPr="00CA25EE">
        <w:rPr>
          <w:noProof/>
        </w:rPr>
        <w:t>2573674713</w:t>
      </w:r>
      <w:r w:rsidRPr="00171E47">
        <w:t xml:space="preserve">, </w:t>
      </w:r>
      <w:r w:rsidRPr="00CA25EE">
        <w:rPr>
          <w:noProof/>
        </w:rPr>
        <w:t>Zagreb</w:t>
      </w:r>
      <w:r w:rsidRPr="00171E47">
        <w:t xml:space="preserve">, </w:t>
      </w:r>
      <w:r w:rsidRPr="00CA25EE">
        <w:rPr>
          <w:noProof/>
        </w:rPr>
        <w:t>Vodovodna 20A</w:t>
      </w:r>
      <w:r w:rsidRPr="00171E47">
        <w:t xml:space="preserve">, utvrđena je tražbina u iznosu od </w:t>
      </w:r>
      <w:r w:rsidRPr="00CA25EE">
        <w:rPr>
          <w:noProof/>
        </w:rPr>
        <w:t>163.743,55 kn</w:t>
      </w:r>
      <w:r w:rsidRPr="00171E47">
        <w:t xml:space="preserve">. Dužnik obvezuje platiti vjerovniku smanjenu tražbinu u iznosu od </w:t>
      </w:r>
      <w:r w:rsidRPr="00CA25EE">
        <w:rPr>
          <w:noProof/>
        </w:rPr>
        <w:t>49.123,07 kn</w:t>
      </w:r>
      <w:r w:rsidRPr="00171E47">
        <w:t xml:space="preserve">, uvećano za godišnju kamatnu stopu od 4,5% u tri jednaka godišnja obroka svaki u iznosu od </w:t>
      </w:r>
      <w:r w:rsidRPr="00CA25EE">
        <w:rPr>
          <w:noProof/>
        </w:rPr>
        <w:t>16.374,36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16.374,36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49.123,07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16.374,36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32.748,71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16.374,36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16.374,36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114.620,49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ZAGREBTRANS d.o.o.</w:t>
      </w:r>
      <w:r w:rsidRPr="00171E47">
        <w:t xml:space="preserve">, OIB: </w:t>
      </w:r>
      <w:r w:rsidRPr="00CA25EE">
        <w:rPr>
          <w:noProof/>
        </w:rPr>
        <w:t>18250638100</w:t>
      </w:r>
      <w:r w:rsidRPr="00171E47">
        <w:t xml:space="preserve">, </w:t>
      </w:r>
      <w:r w:rsidRPr="00CA25EE">
        <w:rPr>
          <w:noProof/>
        </w:rPr>
        <w:t>Zagreb</w:t>
      </w:r>
      <w:r w:rsidRPr="00171E47">
        <w:t xml:space="preserve">, </w:t>
      </w:r>
      <w:r w:rsidRPr="00CA25EE">
        <w:rPr>
          <w:noProof/>
        </w:rPr>
        <w:t>Lončareva 1/i</w:t>
      </w:r>
      <w:r w:rsidRPr="00171E47">
        <w:t xml:space="preserve">, utvrđena je tražbina u iznosu od </w:t>
      </w:r>
      <w:r w:rsidRPr="00CA25EE">
        <w:rPr>
          <w:noProof/>
        </w:rPr>
        <w:t>593.926,61 kn</w:t>
      </w:r>
      <w:r w:rsidRPr="00171E47">
        <w:t xml:space="preserve">. Dužnik obvezuje platiti vjerovniku smanjenu tražbinu u iznosu od </w:t>
      </w:r>
      <w:r w:rsidRPr="00CA25EE">
        <w:rPr>
          <w:noProof/>
        </w:rPr>
        <w:t>178.177,98 kn</w:t>
      </w:r>
      <w:r w:rsidRPr="00171E47">
        <w:t xml:space="preserve">, uvećano za godišnju kamatnu stopu od 4,5% u tri jednaka godišnja obroka svaki u iznosu od </w:t>
      </w:r>
      <w:r w:rsidRPr="00CA25EE">
        <w:rPr>
          <w:noProof/>
        </w:rPr>
        <w:t>59.392,66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59.392,66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178.177,98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lastRenderedPageBreak/>
        <w:t xml:space="preserve">2. obrok u iznosu od </w:t>
      </w:r>
      <w:r w:rsidRPr="00CA25EE">
        <w:rPr>
          <w:rFonts w:hAnsi="Times New Roman" w:ascii="Times New Roman"/>
          <w:noProof/>
          <w:sz w:val="24"/>
          <w:szCs w:val="24"/>
        </w:rPr>
        <w:t>59.392,66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118.785,32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59.392,66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59.392,66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415.748,63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ZAŠTITA PROJEKT d.o.o.</w:t>
      </w:r>
      <w:r w:rsidRPr="00171E47">
        <w:t xml:space="preserve">, OIB: </w:t>
      </w:r>
      <w:r w:rsidRPr="00CA25EE">
        <w:rPr>
          <w:noProof/>
        </w:rPr>
        <w:t>76701744214</w:t>
      </w:r>
      <w:r w:rsidRPr="00171E47">
        <w:t xml:space="preserve">, </w:t>
      </w:r>
      <w:r w:rsidRPr="00CA25EE">
        <w:rPr>
          <w:noProof/>
        </w:rPr>
        <w:t>Karlovac</w:t>
      </w:r>
      <w:r w:rsidRPr="00171E47">
        <w:t xml:space="preserve">, </w:t>
      </w:r>
      <w:r w:rsidRPr="00CA25EE">
        <w:rPr>
          <w:noProof/>
        </w:rPr>
        <w:t>V. Nazora 8</w:t>
      </w:r>
      <w:r w:rsidRPr="00171E47">
        <w:t xml:space="preserve">, utvrđena je tražbina u iznosu od </w:t>
      </w:r>
      <w:r w:rsidRPr="00CA25EE">
        <w:rPr>
          <w:noProof/>
        </w:rPr>
        <w:t>23.734,38 kn</w:t>
      </w:r>
      <w:r w:rsidRPr="00171E47">
        <w:t xml:space="preserve">. Dužnik obvezuje platiti vjerovniku smanjenu tražbinu u iznosu od </w:t>
      </w:r>
      <w:r w:rsidRPr="00CA25EE">
        <w:rPr>
          <w:noProof/>
        </w:rPr>
        <w:t>7.120,31 kn</w:t>
      </w:r>
      <w:r w:rsidRPr="00171E47">
        <w:t xml:space="preserve">, uvećano za godišnju kamatnu stopu od 4,5% u tri jednaka godišnja obroka svaki u iznosu od </w:t>
      </w:r>
      <w:r w:rsidRPr="00CA25EE">
        <w:rPr>
          <w:noProof/>
        </w:rPr>
        <w:t>2.373,44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2.373,44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7.120,31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2.373,44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4.746,88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2.373,44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2.373,44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16.614,07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ZAVOD ZA INTEGRALNU KONTROLU društvo s ograničenom odgovornošću</w:t>
      </w:r>
      <w:r w:rsidRPr="00171E47">
        <w:t xml:space="preserve">, OIB: </w:t>
      </w:r>
      <w:r w:rsidRPr="00CA25EE">
        <w:rPr>
          <w:noProof/>
        </w:rPr>
        <w:t>51028550278</w:t>
      </w:r>
      <w:r w:rsidRPr="00171E47">
        <w:t xml:space="preserve">, </w:t>
      </w:r>
      <w:r w:rsidRPr="00CA25EE">
        <w:rPr>
          <w:noProof/>
        </w:rPr>
        <w:t>Zagreb</w:t>
      </w:r>
      <w:r w:rsidRPr="00171E47">
        <w:t xml:space="preserve">, </w:t>
      </w:r>
      <w:r w:rsidRPr="00CA25EE">
        <w:rPr>
          <w:noProof/>
        </w:rPr>
        <w:t>Maksimirska 57/A</w:t>
      </w:r>
      <w:r w:rsidRPr="00171E47">
        <w:t xml:space="preserve">, utvrđena je tražbina u iznosu od </w:t>
      </w:r>
      <w:r w:rsidRPr="00CA25EE">
        <w:rPr>
          <w:noProof/>
        </w:rPr>
        <w:t>750,00 kn</w:t>
      </w:r>
      <w:r w:rsidRPr="00171E47">
        <w:t xml:space="preserve">. Dužnik obvezuje platiti vjerovniku smanjenu tražbinu u iznosu od </w:t>
      </w:r>
      <w:r w:rsidRPr="00CA25EE">
        <w:rPr>
          <w:noProof/>
        </w:rPr>
        <w:t>225,00 kn</w:t>
      </w:r>
      <w:r w:rsidRPr="00171E47">
        <w:t xml:space="preserve">, uvećano za godišnju kamatnu stopu od 4,5% u tri jednaka godišnja obroka svaki u iznosu od </w:t>
      </w:r>
      <w:r w:rsidRPr="00CA25EE">
        <w:rPr>
          <w:noProof/>
        </w:rPr>
        <w:t>75,00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75,00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225,00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lastRenderedPageBreak/>
        <w:t xml:space="preserve">2. obrok u iznosu od </w:t>
      </w:r>
      <w:r w:rsidRPr="00CA25EE">
        <w:rPr>
          <w:rFonts w:hAnsi="Times New Roman" w:ascii="Times New Roman"/>
          <w:noProof/>
          <w:sz w:val="24"/>
          <w:szCs w:val="24"/>
        </w:rPr>
        <w:t>75,00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150,00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75,00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75,00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525,00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A12C85">
      <w:pPr>
        <w:spacing w:lineRule="auto" w:line="288" w:before="480"/>
        <w:jc w:val="both"/>
      </w:pPr>
      <w:r w:rsidRPr="00A12C85">
        <w:t xml:space="preserve">Vjerovniku: </w:t>
      </w:r>
      <w:r w:rsidRPr="00A12C85">
        <w:rPr>
          <w:b/>
          <w:noProof/>
        </w:rPr>
        <w:t>ZAVOD ZA JAVNO ZDRAVSTVO KARLOVAČKE ŽUPANIJE</w:t>
      </w:r>
      <w:r w:rsidRPr="00A12C85">
        <w:t xml:space="preserve">, OIB: </w:t>
      </w:r>
      <w:r w:rsidRPr="00A12C85">
        <w:rPr>
          <w:noProof/>
        </w:rPr>
        <w:t>89666864899</w:t>
      </w:r>
      <w:r w:rsidRPr="00A12C85">
        <w:t xml:space="preserve">, </w:t>
      </w:r>
      <w:r w:rsidRPr="00A12C85">
        <w:rPr>
          <w:noProof/>
        </w:rPr>
        <w:t>Karlovac</w:t>
      </w:r>
      <w:r w:rsidRPr="00A12C85">
        <w:t xml:space="preserve">, </w:t>
      </w:r>
      <w:r w:rsidRPr="00A12C85">
        <w:rPr>
          <w:noProof/>
        </w:rPr>
        <w:t>Dr.Vladka Mačeka 48</w:t>
      </w:r>
      <w:r w:rsidRPr="00A12C85">
        <w:t xml:space="preserve">, utvrđena je tražbina u iznosu od </w:t>
      </w:r>
      <w:r w:rsidRPr="00A12C85">
        <w:rPr>
          <w:noProof/>
        </w:rPr>
        <w:t>1.092,50 kn</w:t>
      </w:r>
      <w:r w:rsidRPr="00A12C85">
        <w:t xml:space="preserve">. Od kojeg iznosa tražbine glavnicu predstavlja iznos od </w:t>
      </w:r>
      <w:r w:rsidRPr="00A12C85">
        <w:rPr>
          <w:noProof/>
        </w:rPr>
        <w:t>1.092,50 kn</w:t>
      </w:r>
      <w:r w:rsidRPr="00A12C85">
        <w:t xml:space="preserve">, a </w:t>
      </w:r>
      <w:r>
        <w:t>vjerovnik nije obračunao zateznu kamatu</w:t>
      </w:r>
      <w:r w:rsidRPr="00A12C85">
        <w:t xml:space="preserve">. </w:t>
      </w:r>
    </w:p>
    <w:p w:rsidRDefault="00F9093B" w:rsidP="00F9093B" w:rsidR="00F9093B" w:rsidRPr="00A12C85">
      <w:pPr>
        <w:spacing w:lineRule="auto" w:line="288" w:before="120"/>
        <w:ind w:left="284"/>
        <w:jc w:val="both"/>
      </w:pPr>
      <w:r w:rsidRPr="00A12C85">
        <w:t xml:space="preserve">Dužnik se obvezuje vjerovniku platiti smanjenu tražbinu (glavnicu) u iznosu od </w:t>
      </w:r>
      <w:r w:rsidRPr="00A12C85">
        <w:rPr>
          <w:noProof/>
        </w:rPr>
        <w:t>1.092,50 kn</w:t>
      </w:r>
      <w:r w:rsidRPr="00A12C85">
        <w:t>, a za Vjerovnik otpušta Dužniku</w:t>
      </w:r>
      <w:r>
        <w:t xml:space="preserve"> iznos neobračunate zatezne kamate, </w:t>
      </w:r>
      <w:r w:rsidRPr="00A12C85">
        <w:t>te izjavljuje da neće tražiti ispunjenje tog dijela tražbine, a sa kojim otpustom je Dužnik suglasan.</w:t>
      </w:r>
    </w:p>
    <w:p w:rsidRDefault="00F9093B" w:rsidP="00F9093B" w:rsidR="00F9093B" w:rsidRPr="00A12C85">
      <w:pPr>
        <w:spacing w:lineRule="auto" w:line="288" w:before="120"/>
        <w:ind w:left="284"/>
        <w:jc w:val="both"/>
      </w:pPr>
      <w:r w:rsidRPr="00A12C85">
        <w:t xml:space="preserve">Dužnik će platiti vjerovniku smanjenu tražbinu (glavnicu) u iznosu do </w:t>
      </w:r>
      <w:r w:rsidRPr="00A12C85">
        <w:rPr>
          <w:noProof/>
        </w:rPr>
        <w:t>1.092,50 kn</w:t>
      </w:r>
      <w:r w:rsidRPr="00A12C85">
        <w:t xml:space="preserve"> u 7 (sedam) jednakih godišnjih obroka svaki u iznosu od </w:t>
      </w:r>
      <w:r w:rsidRPr="00A12C85">
        <w:rPr>
          <w:noProof/>
        </w:rPr>
        <w:t>156,07 kn</w:t>
      </w:r>
      <w:r w:rsidRPr="00A12C85">
        <w:t>, dospijeća kako slijedi:</w:t>
      </w:r>
    </w:p>
    <w:p w:rsidRDefault="00F9093B" w:rsidP="00F9093B" w:rsidR="00F9093B" w:rsidRPr="00A12C85">
      <w:pPr>
        <w:tabs>
          <w:tab w:pos="851" w:val="left"/>
        </w:tabs>
        <w:spacing w:lineRule="auto" w:line="288" w:before="120"/>
        <w:ind w:hanging="284" w:left="851"/>
        <w:jc w:val="both"/>
      </w:pPr>
      <w:r w:rsidRPr="00A12C85">
        <w:t>-</w:t>
      </w:r>
      <w:r w:rsidRPr="00A12C85">
        <w:tab/>
        <w:t xml:space="preserve">1. obrok: iznos od </w:t>
      </w:r>
      <w:r w:rsidRPr="00A12C85">
        <w:rPr>
          <w:noProof/>
        </w:rPr>
        <w:t>156,07 kn</w:t>
      </w:r>
      <w:r w:rsidRPr="00A12C85">
        <w:t xml:space="preserve"> dospijeća godinu dana od dana pravomoćnosti sudskoga rješenja kojim se dozvoljava sklapanje ove nagodbe, </w:t>
      </w:r>
    </w:p>
    <w:p w:rsidRDefault="00F9093B" w:rsidP="00F9093B" w:rsidR="00F9093B" w:rsidRPr="00A12C85">
      <w:pPr>
        <w:tabs>
          <w:tab w:pos="851" w:val="left"/>
        </w:tabs>
        <w:spacing w:lineRule="auto" w:line="288" w:before="120"/>
        <w:ind w:hanging="284" w:left="851"/>
        <w:jc w:val="both"/>
      </w:pPr>
      <w:r w:rsidRPr="00A12C85">
        <w:t>-</w:t>
      </w:r>
      <w:r w:rsidRPr="00A12C85">
        <w:tab/>
        <w:t xml:space="preserve">2. obrok: iznos od </w:t>
      </w:r>
      <w:r w:rsidRPr="00A12C85">
        <w:rPr>
          <w:noProof/>
        </w:rPr>
        <w:t xml:space="preserve">156,07 kn </w:t>
      </w:r>
      <w:r w:rsidRPr="00A12C85">
        <w:t>dospijeća na dan druge godine od dana pravomoćnosti sudskoga rješenja kojim se dozvoljava sklapanje ove nagodbe,</w:t>
      </w:r>
    </w:p>
    <w:p w:rsidRDefault="00F9093B" w:rsidP="00F9093B" w:rsidR="00F9093B" w:rsidRPr="00A12C85">
      <w:pPr>
        <w:tabs>
          <w:tab w:pos="851" w:val="left"/>
        </w:tabs>
        <w:spacing w:lineRule="auto" w:line="288" w:before="120"/>
        <w:ind w:hanging="284" w:left="851"/>
        <w:jc w:val="both"/>
      </w:pPr>
      <w:r w:rsidRPr="00A12C85">
        <w:t>-</w:t>
      </w:r>
      <w:r w:rsidRPr="00A12C85">
        <w:tab/>
        <w:t xml:space="preserve">3. obrok: iznos od </w:t>
      </w:r>
      <w:r w:rsidRPr="00A12C85">
        <w:rPr>
          <w:noProof/>
        </w:rPr>
        <w:t xml:space="preserve">156,07 kn </w:t>
      </w:r>
      <w:r w:rsidRPr="00A12C85">
        <w:t>dospijeća na dan treće godine od dana pravomoćnosti sudskoga rješenja kojim se dozvoljava sklapanje ove nagodbe,</w:t>
      </w:r>
    </w:p>
    <w:p w:rsidRDefault="00F9093B" w:rsidP="00F9093B" w:rsidR="00F9093B" w:rsidRPr="00A12C85">
      <w:pPr>
        <w:tabs>
          <w:tab w:pos="851" w:val="left"/>
        </w:tabs>
        <w:spacing w:lineRule="auto" w:line="288" w:before="120"/>
        <w:ind w:hanging="284" w:left="851"/>
        <w:jc w:val="both"/>
      </w:pPr>
      <w:r w:rsidRPr="00A12C85">
        <w:t>-</w:t>
      </w:r>
      <w:r w:rsidRPr="00A12C85">
        <w:tab/>
        <w:t xml:space="preserve">4. obrok: iznos od </w:t>
      </w:r>
      <w:r w:rsidRPr="00A12C85">
        <w:rPr>
          <w:noProof/>
        </w:rPr>
        <w:t xml:space="preserve">156,07 kn </w:t>
      </w:r>
      <w:r w:rsidRPr="00A12C85">
        <w:t>dospijeća na dan četvrte godine od dana pravomoćnosti sudskoga rješenja kojim se dozvoljava sklapanje ove nagodbe,</w:t>
      </w:r>
    </w:p>
    <w:p w:rsidRDefault="00F9093B" w:rsidP="00F9093B" w:rsidR="00F9093B" w:rsidRPr="00A12C85">
      <w:pPr>
        <w:tabs>
          <w:tab w:pos="851" w:val="left"/>
        </w:tabs>
        <w:spacing w:lineRule="auto" w:line="288" w:before="120"/>
        <w:ind w:hanging="284" w:left="851"/>
        <w:jc w:val="both"/>
      </w:pPr>
      <w:r w:rsidRPr="00A12C85">
        <w:t>-</w:t>
      </w:r>
      <w:r w:rsidRPr="00A12C85">
        <w:tab/>
        <w:t xml:space="preserve">5. obrok: iznos od </w:t>
      </w:r>
      <w:r w:rsidRPr="00A12C85">
        <w:rPr>
          <w:noProof/>
        </w:rPr>
        <w:t xml:space="preserve">156,07 kn </w:t>
      </w:r>
      <w:r w:rsidRPr="00A12C85">
        <w:t>dospijeća na dan pete godine od dana pravomoćnosti sudskoga rješenja kojim se dozvoljava sklapanje ove nagodbe,</w:t>
      </w:r>
    </w:p>
    <w:p w:rsidRDefault="00F9093B" w:rsidP="00F9093B" w:rsidR="00F9093B" w:rsidRPr="00A12C85">
      <w:pPr>
        <w:tabs>
          <w:tab w:pos="851" w:val="left"/>
        </w:tabs>
        <w:spacing w:lineRule="auto" w:line="288" w:before="120"/>
        <w:ind w:hanging="284" w:left="851"/>
        <w:jc w:val="both"/>
      </w:pPr>
      <w:r w:rsidRPr="00A12C85">
        <w:t>-</w:t>
      </w:r>
      <w:r w:rsidRPr="00A12C85">
        <w:tab/>
        <w:t xml:space="preserve">6. obrok: iznos od </w:t>
      </w:r>
      <w:r w:rsidRPr="00A12C85">
        <w:rPr>
          <w:noProof/>
        </w:rPr>
        <w:t xml:space="preserve">156,07 kn </w:t>
      </w:r>
      <w:r w:rsidRPr="00A12C85">
        <w:t>dospijeća na dan šeste godine od dana pravomoćnosti sudskoga rješenja kojim se dozvoljava sklapanje ove nagodbe,</w:t>
      </w:r>
    </w:p>
    <w:p w:rsidRDefault="00F9093B" w:rsidP="00F9093B" w:rsidR="00F9093B" w:rsidRPr="00A12C85">
      <w:pPr>
        <w:tabs>
          <w:tab w:pos="851" w:val="left"/>
        </w:tabs>
        <w:spacing w:lineRule="auto" w:line="288" w:before="120"/>
        <w:ind w:hanging="284" w:left="851"/>
        <w:jc w:val="both"/>
      </w:pPr>
      <w:r w:rsidRPr="00A12C85">
        <w:t>-</w:t>
      </w:r>
      <w:r w:rsidRPr="00A12C85">
        <w:tab/>
        <w:t xml:space="preserve">7. obrok: iznos od </w:t>
      </w:r>
      <w:r w:rsidRPr="00A12C85">
        <w:rPr>
          <w:noProof/>
        </w:rPr>
        <w:t>156,07 kn</w:t>
      </w:r>
      <w:r w:rsidRPr="00A12C85">
        <w:t xml:space="preserve"> dospijeća na dan sedme godine od dana pravomoćnosti sudskoga rješenja kojim se dozvoljava sklapanje ove nagodbe.</w:t>
      </w:r>
    </w:p>
    <w:p w:rsidRDefault="00F9093B" w:rsidP="00F9093B" w:rsidR="00F9093B" w:rsidRPr="00A12C85">
      <w:pPr>
        <w:spacing w:lineRule="auto" w:line="288" w:before="240"/>
        <w:ind w:left="284"/>
        <w:jc w:val="both"/>
      </w:pPr>
      <w:r w:rsidRPr="00A12C85">
        <w:t xml:space="preserve">Dužnik se obvezuje plaćati Vjerovniku mjesečno kamate na iznos smanjene tražbine (glavnice) u visini od 4,5% godišnje, najkasnije do 15. dan u mjesecu za prethodni mjesec, </w:t>
      </w:r>
      <w:r w:rsidRPr="00A12C85">
        <w:lastRenderedPageBreak/>
        <w:t>počevši od prvog dana mjeseca koji slijedi mjesecu u kojemu je pravomoćno postalo sudsko rješenje kojim se dozvoljava sklapanje ove nagodbe:</w:t>
      </w:r>
    </w:p>
    <w:p w:rsidRDefault="00F9093B" w:rsidP="00F9093B" w:rsidR="00F9093B" w:rsidRPr="00A12C85">
      <w:pPr>
        <w:numPr>
          <w:ilvl w:val="0"/>
          <w:numId w:val="39"/>
        </w:numPr>
        <w:spacing w:lineRule="auto" w:line="288" w:before="120"/>
        <w:ind w:hanging="357" w:left="993"/>
        <w:jc w:val="both"/>
      </w:pPr>
      <w:r w:rsidRPr="00A12C85">
        <w:t xml:space="preserve">za period od prvog dana u mjesecu koji slijedi nakon mjeseca pravomoćnosti sudskog rješenja kojim se dozvoljava sklapanje ove nagodbe Dužnik će plaćati 15. dana u mjesecu za prethodni mjesec vjerovniku mjesečni iznos kamate od: </w:t>
      </w:r>
      <w:r w:rsidRPr="00A12C85">
        <w:rPr>
          <w:noProof/>
        </w:rPr>
        <w:t>4,10 kn</w:t>
      </w:r>
      <w:r w:rsidRPr="00A12C85">
        <w:t>,</w:t>
      </w:r>
    </w:p>
    <w:p w:rsidRDefault="00F9093B" w:rsidP="00F9093B" w:rsidR="00F9093B" w:rsidRPr="00A12C85">
      <w:pPr>
        <w:numPr>
          <w:ilvl w:val="0"/>
          <w:numId w:val="39"/>
        </w:numPr>
        <w:spacing w:lineRule="auto" w:line="288" w:before="120"/>
        <w:ind w:hanging="357" w:left="993"/>
        <w:jc w:val="both"/>
      </w:pPr>
      <w:r w:rsidRPr="00A12C85">
        <w:t xml:space="preserve">za period od prve godine pa do druge godine od dana pravomoćnosti sudskog rješenja kojim se dozvoljava sklapanje ove nagodbe Dužnik će plaćati 15. dana u mjesecu za prethodni mjesec vjerovniku mjesečni iznos kamate od: </w:t>
      </w:r>
      <w:r w:rsidRPr="00A12C85">
        <w:rPr>
          <w:noProof/>
        </w:rPr>
        <w:t>3,51 kn</w:t>
      </w:r>
      <w:r w:rsidRPr="00A12C85">
        <w:t>,</w:t>
      </w:r>
    </w:p>
    <w:p w:rsidRDefault="00F9093B" w:rsidP="00F9093B" w:rsidR="00F9093B" w:rsidRPr="00A12C85">
      <w:pPr>
        <w:numPr>
          <w:ilvl w:val="0"/>
          <w:numId w:val="39"/>
        </w:numPr>
        <w:spacing w:lineRule="auto" w:line="288" w:before="120"/>
        <w:ind w:hanging="357" w:left="993"/>
        <w:jc w:val="both"/>
      </w:pPr>
      <w:r w:rsidRPr="00A12C85">
        <w:t xml:space="preserve">za period od druge godine do treće godine od dana pravomoćnosti sudskog rješenja kojim se dozvoljava sklapanje ove nagodbe Dužnik će plaćati 15. dana u mjesecu za prethodni mjesec vjerovniku mjesečni iznos kamate od: </w:t>
      </w:r>
      <w:r w:rsidRPr="00A12C85">
        <w:rPr>
          <w:noProof/>
        </w:rPr>
        <w:t>2,93 kn</w:t>
      </w:r>
      <w:r w:rsidRPr="00A12C85">
        <w:t>,</w:t>
      </w:r>
    </w:p>
    <w:p w:rsidRDefault="00F9093B" w:rsidP="00F9093B" w:rsidR="00F9093B" w:rsidRPr="00A12C85">
      <w:pPr>
        <w:numPr>
          <w:ilvl w:val="0"/>
          <w:numId w:val="39"/>
        </w:numPr>
        <w:spacing w:lineRule="auto" w:line="288" w:before="120"/>
        <w:ind w:hanging="357" w:left="993"/>
        <w:jc w:val="both"/>
      </w:pPr>
      <w:r w:rsidRPr="00A12C85">
        <w:t xml:space="preserve">za period od treće godine do četvrte godine od dana pravomoćnosti sudskog rješenja kojim se dozvoljava sklapanje ove nagodbe Dužnik će plaćati 15. dana u mjesecu za prethodni mjesec vjerovniku mjesečni iznos kamate od: </w:t>
      </w:r>
      <w:r w:rsidRPr="00A12C85">
        <w:rPr>
          <w:noProof/>
        </w:rPr>
        <w:t>2,34 kn</w:t>
      </w:r>
      <w:r w:rsidRPr="00A12C85">
        <w:t>,</w:t>
      </w:r>
    </w:p>
    <w:p w:rsidRDefault="00F9093B" w:rsidP="00F9093B" w:rsidR="00F9093B" w:rsidRPr="00A12C85">
      <w:pPr>
        <w:numPr>
          <w:ilvl w:val="0"/>
          <w:numId w:val="39"/>
        </w:numPr>
        <w:spacing w:lineRule="auto" w:line="288" w:before="120"/>
        <w:ind w:hanging="357" w:left="993"/>
        <w:jc w:val="both"/>
      </w:pPr>
      <w:r w:rsidRPr="00A12C85">
        <w:t xml:space="preserve">za period od četvrte godine do pete godine od dana pravomoćnosti sudskog rješenja kojim se dozvoljava sklapanje ove nagodbe Dužnik će plaćati 15. dana u mjesecu za prethodni mjesec vjerovniku mjesečni iznos kamate od: </w:t>
      </w:r>
      <w:r w:rsidRPr="00A12C85">
        <w:rPr>
          <w:noProof/>
        </w:rPr>
        <w:t>1,76 kn</w:t>
      </w:r>
      <w:r w:rsidRPr="00A12C85">
        <w:t>,</w:t>
      </w:r>
    </w:p>
    <w:p w:rsidRDefault="00F9093B" w:rsidP="00F9093B" w:rsidR="00F9093B" w:rsidRPr="00A12C85">
      <w:pPr>
        <w:numPr>
          <w:ilvl w:val="0"/>
          <w:numId w:val="39"/>
        </w:numPr>
        <w:spacing w:lineRule="auto" w:line="288" w:before="120"/>
        <w:ind w:hanging="357" w:left="993"/>
        <w:jc w:val="both"/>
      </w:pPr>
      <w:r w:rsidRPr="00A12C85">
        <w:t xml:space="preserve">za period od pete godine pa do šeste godine od dana pravomoćnosti sudskog rješenja kojim se dozvoljava sklapanje ove nagodbe Dužnik će plaćati 15. dana u mjesecu za prethodni mjesec vjerovniku mjesečni iznos kamate od: </w:t>
      </w:r>
      <w:r w:rsidRPr="00A12C85">
        <w:rPr>
          <w:noProof/>
        </w:rPr>
        <w:t>1,17 kn</w:t>
      </w:r>
      <w:r w:rsidRPr="00A12C85">
        <w:t>,</w:t>
      </w:r>
    </w:p>
    <w:p w:rsidRDefault="00F9093B" w:rsidP="00F9093B" w:rsidR="00F9093B" w:rsidRPr="00A12C85">
      <w:pPr>
        <w:numPr>
          <w:ilvl w:val="0"/>
          <w:numId w:val="39"/>
        </w:numPr>
        <w:spacing w:lineRule="auto" w:line="288" w:before="120"/>
        <w:ind w:hanging="357" w:left="993"/>
        <w:jc w:val="both"/>
      </w:pPr>
      <w:r w:rsidRPr="00A12C85">
        <w:t xml:space="preserve">za period od šeste godine pa do sedme godine od dana pravomoćnosti sudskog rješenja kojim se dozvoljava sklapanje ove nagodbe Dužnik će plaćati 15. dana u mjesecu za prethodni mjesec vjerovniku mjesečni iznos kamate od: </w:t>
      </w:r>
      <w:r w:rsidRPr="00A12C85">
        <w:rPr>
          <w:noProof/>
        </w:rPr>
        <w:t>0,59 kn</w:t>
      </w:r>
      <w:r w:rsidRPr="00A12C85">
        <w:t>.</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ZAVOD ZA ISTRAŽIVANJE I RAZVOJ SIGURNOSTI d.o.o.</w:t>
      </w:r>
      <w:r w:rsidRPr="00171E47">
        <w:t xml:space="preserve">, OIB: </w:t>
      </w:r>
      <w:r w:rsidRPr="00CA25EE">
        <w:rPr>
          <w:noProof/>
        </w:rPr>
        <w:t>05494093403</w:t>
      </w:r>
      <w:r w:rsidRPr="00171E47">
        <w:t xml:space="preserve">, </w:t>
      </w:r>
      <w:r w:rsidRPr="00CA25EE">
        <w:rPr>
          <w:noProof/>
        </w:rPr>
        <w:t>Zagreb</w:t>
      </w:r>
      <w:r w:rsidRPr="00171E47">
        <w:t xml:space="preserve">, </w:t>
      </w:r>
      <w:r w:rsidRPr="00CA25EE">
        <w:rPr>
          <w:noProof/>
        </w:rPr>
        <w:t>Ulica Grada Vukovara 68</w:t>
      </w:r>
      <w:r w:rsidRPr="00171E47">
        <w:t xml:space="preserve">, utvrđena je tražbina u iznosu od </w:t>
      </w:r>
      <w:r w:rsidRPr="00CA25EE">
        <w:rPr>
          <w:noProof/>
        </w:rPr>
        <w:t>432,50 kn</w:t>
      </w:r>
      <w:r w:rsidRPr="00171E47">
        <w:t xml:space="preserve">. Dužnik obvezuje platiti vjerovniku smanjenu tražbinu u iznosu od </w:t>
      </w:r>
      <w:r w:rsidRPr="00CA25EE">
        <w:rPr>
          <w:noProof/>
        </w:rPr>
        <w:t>129,75 kn</w:t>
      </w:r>
      <w:r w:rsidRPr="00171E47">
        <w:t xml:space="preserve">, uvećano za godišnju kamatnu stopu od 4,5% u tri jednaka godišnja obroka svaki u iznosu od </w:t>
      </w:r>
      <w:r w:rsidRPr="00CA25EE">
        <w:rPr>
          <w:noProof/>
        </w:rPr>
        <w:t>43,25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43,25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129,75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43,25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86,50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lastRenderedPageBreak/>
        <w:t xml:space="preserve">3. obrok u iznosu od </w:t>
      </w:r>
      <w:r w:rsidRPr="00CA25EE">
        <w:rPr>
          <w:rFonts w:hAnsi="Times New Roman" w:ascii="Times New Roman"/>
          <w:noProof/>
          <w:sz w:val="24"/>
          <w:szCs w:val="24"/>
        </w:rPr>
        <w:t>43,25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43,25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302,75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ZLATKO KUZMAN</w:t>
      </w:r>
      <w:r w:rsidRPr="00171E47">
        <w:t xml:space="preserve">, OIB: </w:t>
      </w:r>
      <w:r w:rsidRPr="00CA25EE">
        <w:rPr>
          <w:noProof/>
        </w:rPr>
        <w:t>89293330318</w:t>
      </w:r>
      <w:r w:rsidRPr="00171E47">
        <w:t xml:space="preserve">, </w:t>
      </w:r>
      <w:r w:rsidRPr="00CA25EE">
        <w:rPr>
          <w:noProof/>
        </w:rPr>
        <w:t>Karlovac</w:t>
      </w:r>
      <w:r w:rsidRPr="00171E47">
        <w:t xml:space="preserve">, </w:t>
      </w:r>
      <w:r w:rsidRPr="00CA25EE">
        <w:rPr>
          <w:noProof/>
        </w:rPr>
        <w:t>Donja Švarča 74a</w:t>
      </w:r>
      <w:r w:rsidRPr="00171E47">
        <w:t xml:space="preserve">, utvrđena je tražbina u iznosu od </w:t>
      </w:r>
      <w:r w:rsidRPr="00CA25EE">
        <w:rPr>
          <w:noProof/>
        </w:rPr>
        <w:t>47.222,26 kn</w:t>
      </w:r>
      <w:r w:rsidRPr="00171E47">
        <w:t xml:space="preserve">. Dužnik obvezuje platiti vjerovniku smanjenu tražbinu u iznosu od </w:t>
      </w:r>
      <w:r w:rsidRPr="00CA25EE">
        <w:rPr>
          <w:noProof/>
        </w:rPr>
        <w:t>14.166,68 kn</w:t>
      </w:r>
      <w:r w:rsidRPr="00171E47">
        <w:t xml:space="preserve">, uvećano za godišnju kamatnu stopu od 4,5% u tri jednaka godišnja obroka svaki u iznosu od </w:t>
      </w:r>
      <w:r w:rsidRPr="00CA25EE">
        <w:rPr>
          <w:noProof/>
        </w:rPr>
        <w:t>4.722,23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4.722,23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14.166,68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4.722,23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9.444,45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3. obrok u iznosu od </w:t>
      </w:r>
      <w:r w:rsidRPr="00CA25EE">
        <w:rPr>
          <w:rFonts w:hAnsi="Times New Roman" w:ascii="Times New Roman"/>
          <w:noProof/>
          <w:sz w:val="24"/>
          <w:szCs w:val="24"/>
        </w:rPr>
        <w:t>4.722,23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4.722,23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33.055,58 kn</w:t>
      </w:r>
      <w:r>
        <w:t xml:space="preserve"> te izjavljuje da neće zahtijevati ispunjenje tog dijela potraživanja</w:t>
      </w:r>
      <w:r w:rsidRPr="00171E47">
        <w:t>, a Dužnik izjavljuje svoju suglasnost na otpust navedenog dijela potraživanja.</w:t>
      </w:r>
    </w:p>
    <w:p w:rsidRDefault="00F9093B" w:rsidP="00F9093B" w:rsidR="00F9093B">
      <w:pPr>
        <w:spacing w:lineRule="auto" w:line="288" w:before="120"/>
        <w:jc w:val="both"/>
      </w:pPr>
    </w:p>
    <w:p w:rsidRDefault="00F9093B" w:rsidP="00F9093B" w:rsidR="00F9093B" w:rsidRPr="00171E47">
      <w:pPr>
        <w:spacing w:lineRule="auto" w:line="288" w:before="360"/>
        <w:jc w:val="both"/>
      </w:pPr>
      <w:r w:rsidRPr="00171E47">
        <w:t xml:space="preserve">Vjerovniku: </w:t>
      </w:r>
      <w:r w:rsidRPr="00CA25EE">
        <w:rPr>
          <w:b/>
          <w:noProof/>
        </w:rPr>
        <w:t>ZVU KOVARNA a.s.</w:t>
      </w:r>
      <w:r w:rsidRPr="00171E47">
        <w:t xml:space="preserve">, OIB: </w:t>
      </w:r>
      <w:r w:rsidRPr="00CA25EE">
        <w:rPr>
          <w:noProof/>
        </w:rPr>
        <w:t>83771571867</w:t>
      </w:r>
      <w:r w:rsidRPr="00171E47">
        <w:t xml:space="preserve">, </w:t>
      </w:r>
      <w:r w:rsidRPr="00CA25EE">
        <w:rPr>
          <w:noProof/>
        </w:rPr>
        <w:t>Hradec Kralove</w:t>
      </w:r>
      <w:r w:rsidRPr="00171E47">
        <w:t xml:space="preserve">, </w:t>
      </w:r>
      <w:r w:rsidRPr="00CA25EE">
        <w:rPr>
          <w:noProof/>
        </w:rPr>
        <w:t>Pražska 322</w:t>
      </w:r>
      <w:r w:rsidRPr="00171E47">
        <w:t xml:space="preserve">, utvrđena je tražbina u iznosu od </w:t>
      </w:r>
      <w:r w:rsidRPr="00CA25EE">
        <w:rPr>
          <w:noProof/>
        </w:rPr>
        <w:t>283.329,51 kn</w:t>
      </w:r>
      <w:r w:rsidRPr="00171E47">
        <w:t xml:space="preserve">. Dužnik obvezuje platiti vjerovniku smanjenu tražbinu u iznosu od </w:t>
      </w:r>
      <w:r w:rsidRPr="00CA25EE">
        <w:rPr>
          <w:noProof/>
        </w:rPr>
        <w:t>84.998,85 kn</w:t>
      </w:r>
      <w:r w:rsidRPr="00171E47">
        <w:t xml:space="preserve">, uvećano za godišnju kamatnu stopu od 4,5% u tri jednaka godišnja obroka svaki u iznosu od </w:t>
      </w:r>
      <w:r w:rsidRPr="00CA25EE">
        <w:rPr>
          <w:noProof/>
        </w:rPr>
        <w:t>28.332,95 kn</w:t>
      </w:r>
      <w:r w:rsidRPr="00171E47">
        <w:t>, prema slijedećem dospijeću:</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1. obrok u iznosu od </w:t>
      </w:r>
      <w:r w:rsidRPr="00CA25EE">
        <w:rPr>
          <w:rFonts w:hAnsi="Times New Roman" w:ascii="Times New Roman"/>
          <w:noProof/>
          <w:sz w:val="24"/>
          <w:szCs w:val="24"/>
        </w:rPr>
        <w:t>28.332,95 kn</w:t>
      </w:r>
      <w:r w:rsidRPr="00171E47">
        <w:rPr>
          <w:rFonts w:hAnsi="Times New Roman" w:ascii="Times New Roman"/>
          <w:noProof/>
          <w:sz w:val="24"/>
          <w:szCs w:val="24"/>
        </w:rPr>
        <w:t xml:space="preserve"> dospijeva na naplatu dana 16. studenog 2015. godine</w:t>
      </w:r>
      <w:r w:rsidRPr="00171E47">
        <w:rPr>
          <w:rFonts w:hAnsi="Times New Roman" w:ascii="Times New Roman"/>
          <w:sz w:val="24"/>
          <w:szCs w:val="24"/>
        </w:rPr>
        <w:t xml:space="preserve"> uvećan za godišnju kamatnu stopu od 4,5% koja teče na iznos od </w:t>
      </w:r>
      <w:r w:rsidRPr="00CA25EE">
        <w:rPr>
          <w:rFonts w:hAnsi="Times New Roman" w:ascii="Times New Roman"/>
          <w:noProof/>
          <w:sz w:val="24"/>
          <w:szCs w:val="24"/>
        </w:rPr>
        <w:t>84.998,85 kn</w:t>
      </w:r>
      <w:r w:rsidRPr="00171E47">
        <w:rPr>
          <w:rFonts w:hAnsi="Times New Roman" w:ascii="Times New Roman"/>
          <w:sz w:val="24"/>
          <w:szCs w:val="24"/>
        </w:rPr>
        <w:t xml:space="preserve"> od dana 14. listopada 2015. do 15. studenog 2015.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t xml:space="preserve">2. obrok u iznosu od </w:t>
      </w:r>
      <w:r w:rsidRPr="00CA25EE">
        <w:rPr>
          <w:rFonts w:hAnsi="Times New Roman" w:ascii="Times New Roman"/>
          <w:noProof/>
          <w:sz w:val="24"/>
          <w:szCs w:val="24"/>
        </w:rPr>
        <w:t>28.332,95 kn</w:t>
      </w:r>
      <w:r w:rsidRPr="00171E47">
        <w:rPr>
          <w:rFonts w:hAnsi="Times New Roman" w:ascii="Times New Roman"/>
          <w:sz w:val="24"/>
          <w:szCs w:val="24"/>
        </w:rPr>
        <w:t xml:space="preserve">, dospijeva na naplatu dana 30. lipnja 2016. godine uvećan za godišnju kamatnu stopu od 4,5% koja teče na iznos </w:t>
      </w:r>
      <w:r w:rsidRPr="00CA25EE">
        <w:rPr>
          <w:rFonts w:hAnsi="Times New Roman" w:ascii="Times New Roman"/>
          <w:noProof/>
          <w:sz w:val="24"/>
          <w:szCs w:val="24"/>
        </w:rPr>
        <w:t>56.665,90 kn</w:t>
      </w:r>
      <w:r w:rsidRPr="00171E47">
        <w:rPr>
          <w:rFonts w:hAnsi="Times New Roman" w:ascii="Times New Roman"/>
          <w:sz w:val="24"/>
          <w:szCs w:val="24"/>
        </w:rPr>
        <w:t xml:space="preserve"> od dana 16. studenog 2015. godine pa do 29. lipnja 2016. godine, </w:t>
      </w:r>
    </w:p>
    <w:p w:rsidRDefault="00F9093B" w:rsidP="00F9093B" w:rsidR="00F9093B" w:rsidRPr="00171E47">
      <w:pPr>
        <w:pStyle w:val="Odlomakpopisa"/>
        <w:numPr>
          <w:ilvl w:val="0"/>
          <w:numId w:val="38"/>
        </w:numPr>
        <w:spacing w:lineRule="auto" w:line="288"/>
        <w:ind w:hanging="283" w:left="567"/>
        <w:contextualSpacing w:val="false"/>
        <w:rPr>
          <w:rFonts w:hAnsi="Times New Roman" w:ascii="Times New Roman"/>
          <w:sz w:val="24"/>
          <w:szCs w:val="24"/>
        </w:rPr>
      </w:pPr>
      <w:r w:rsidRPr="00171E47">
        <w:rPr>
          <w:rFonts w:hAnsi="Times New Roman" w:ascii="Times New Roman"/>
          <w:sz w:val="24"/>
          <w:szCs w:val="24"/>
        </w:rPr>
        <w:lastRenderedPageBreak/>
        <w:t xml:space="preserve">3. obrok u iznosu od </w:t>
      </w:r>
      <w:r w:rsidRPr="00CA25EE">
        <w:rPr>
          <w:rFonts w:hAnsi="Times New Roman" w:ascii="Times New Roman"/>
          <w:noProof/>
          <w:sz w:val="24"/>
          <w:szCs w:val="24"/>
        </w:rPr>
        <w:t>28.332,95 kn</w:t>
      </w:r>
      <w:r w:rsidRPr="00171E47">
        <w:rPr>
          <w:rFonts w:hAnsi="Times New Roman" w:ascii="Times New Roman"/>
          <w:sz w:val="24"/>
          <w:szCs w:val="24"/>
        </w:rPr>
        <w:t xml:space="preserve">, dospijeva na naplatu dana 30. lipnja 2017. godine uvećan za godišnju kamatnu stopu od 4,5% koja teče na iznos </w:t>
      </w:r>
      <w:r w:rsidRPr="00CA25EE">
        <w:rPr>
          <w:rFonts w:hAnsi="Times New Roman" w:ascii="Times New Roman"/>
          <w:noProof/>
          <w:sz w:val="24"/>
          <w:szCs w:val="24"/>
        </w:rPr>
        <w:t>28.332,95 kn</w:t>
      </w:r>
      <w:r w:rsidRPr="00171E47">
        <w:rPr>
          <w:rFonts w:hAnsi="Times New Roman" w:ascii="Times New Roman"/>
          <w:sz w:val="24"/>
          <w:szCs w:val="24"/>
        </w:rPr>
        <w:t xml:space="preserve"> od dana 30. lipnja 2016. godine pa do dana 29. lipnja 2017. godine.</w:t>
      </w:r>
    </w:p>
    <w:p w:rsidRDefault="00F9093B" w:rsidP="00F9093B" w:rsidR="00F9093B" w:rsidRPr="00171E47">
      <w:pPr>
        <w:spacing w:lineRule="auto" w:line="288" w:before="120"/>
        <w:jc w:val="both"/>
      </w:pPr>
      <w:r w:rsidRPr="00171E47">
        <w:t xml:space="preserve">Vjerovnik otpušta dužniku dio potraživanja od utvrđene tražbine u iznosu od </w:t>
      </w:r>
      <w:r w:rsidRPr="00CA25EE">
        <w:rPr>
          <w:noProof/>
        </w:rPr>
        <w:t>198.330,66 kn</w:t>
      </w:r>
      <w:r>
        <w:t xml:space="preserve"> te izjavljuje da neće zahtijevati ispunjenje tog dijela potraživanja</w:t>
      </w:r>
      <w:r w:rsidRPr="00171E47">
        <w:t>, a Dužnik izjavljuje svoju suglasnost na otpust navedenog dijela potraživanja.</w:t>
      </w:r>
    </w:p>
    <w:p w:rsidRDefault="00F9093B" w:rsidP="00F9093B" w:rsidR="00F9093B" w:rsidRPr="004E7AFC">
      <w:pPr>
        <w:jc w:val="both"/>
      </w:pPr>
    </w:p>
    <w:p w:rsidRDefault="00F9093B" w:rsidP="00F9093B" w:rsidR="00F9093B" w:rsidRPr="004E7AFC">
      <w:pPr>
        <w:autoSpaceDE w:val="false"/>
        <w:autoSpaceDN w:val="false"/>
        <w:adjustRightInd w:val="false"/>
        <w:jc w:val="both"/>
      </w:pPr>
      <w:r w:rsidRPr="004E7AFC">
        <w:t>II.</w:t>
      </w:r>
      <w:r w:rsidRPr="004E7AFC">
        <w:tab/>
        <w:t>Nagodbene stranke suglasno izjavljuju kako su ovom nagodbom po svim osnovama razriješile međusobne odnose u ovoj pravnoj stvari te da po svim tim osnovama više nemaju međusobnih tražbina.</w:t>
      </w:r>
    </w:p>
    <w:p w:rsidRDefault="00F9093B" w:rsidP="00F9093B" w:rsidR="00F9093B" w:rsidRPr="004E7AFC">
      <w:pPr>
        <w:autoSpaceDE w:val="false"/>
        <w:autoSpaceDN w:val="false"/>
        <w:adjustRightInd w:val="false"/>
        <w:ind w:firstLine="708"/>
        <w:jc w:val="both"/>
      </w:pPr>
    </w:p>
    <w:p w:rsidRDefault="00F9093B" w:rsidP="00F9093B" w:rsidR="00F9093B" w:rsidRPr="004E7AFC">
      <w:pPr>
        <w:autoSpaceDE w:val="false"/>
        <w:autoSpaceDN w:val="false"/>
        <w:adjustRightInd w:val="false"/>
        <w:jc w:val="both"/>
        <w:rPr>
          <w:color w:val="000000"/>
        </w:rPr>
      </w:pPr>
      <w:r w:rsidRPr="004E7AFC">
        <w:rPr>
          <w:color w:val="000000"/>
        </w:rPr>
        <w:t>III.</w:t>
      </w:r>
      <w:r w:rsidRPr="004E7AFC">
        <w:rPr>
          <w:color w:val="000000"/>
        </w:rPr>
        <w:tab/>
        <w:t xml:space="preserve">Nagodbene stranke suglasno utvrđuju da je ova nagodba sklopljena danom potpisa ovlaštenih osoba pred Trgovačkim sudom u Zagrebu. </w:t>
      </w:r>
    </w:p>
    <w:p w:rsidRDefault="00F9093B" w:rsidP="00F9093B" w:rsidR="00F9093B" w:rsidRPr="004E7AFC">
      <w:pPr>
        <w:autoSpaceDE w:val="false"/>
        <w:autoSpaceDN w:val="false"/>
        <w:adjustRightInd w:val="false"/>
        <w:jc w:val="both"/>
        <w:rPr>
          <w:color w:val="000000"/>
        </w:rPr>
      </w:pPr>
    </w:p>
    <w:p w:rsidRDefault="00F9093B" w:rsidP="00F9093B" w:rsidR="00F9093B" w:rsidRPr="004E7AFC">
      <w:pPr>
        <w:autoSpaceDE w:val="false"/>
        <w:autoSpaceDN w:val="false"/>
        <w:adjustRightInd w:val="false"/>
        <w:jc w:val="both"/>
        <w:rPr>
          <w:color w:val="000000"/>
        </w:rPr>
      </w:pPr>
      <w:r w:rsidRPr="004E7AFC">
        <w:rPr>
          <w:color w:val="000000"/>
        </w:rPr>
        <w:t>IV.</w:t>
      </w:r>
      <w:r w:rsidRPr="004E7AFC">
        <w:rPr>
          <w:color w:val="000000"/>
        </w:rPr>
        <w:tab/>
        <w:t>Ova nagodba ima snagu pravomoćne i ovršne sudske odluke.</w:t>
      </w:r>
    </w:p>
    <w:p w:rsidRDefault="008E3F31" w:rsidP="008E3F31" w:rsidR="008E3F31" w:rsidRPr="00B12319">
      <w:pPr>
        <w:autoSpaceDE w:val="false"/>
        <w:autoSpaceDN w:val="false"/>
        <w:adjustRightInd w:val="false"/>
        <w:jc w:val="both"/>
      </w:pPr>
    </w:p>
    <w:p w:rsidRDefault="00F3419A" w:rsidP="00F9093B" w:rsidR="00F3419A" w:rsidRPr="00B12319"/>
    <w:p w:rsidRDefault="00F333E3" w:rsidP="00F333E3" w:rsidR="00F333E3" w:rsidRPr="00B12319">
      <w:pPr>
        <w:jc w:val="center"/>
      </w:pPr>
      <w:r w:rsidRPr="00B12319">
        <w:t>Obrazloženje</w:t>
      </w:r>
    </w:p>
    <w:p w:rsidRDefault="00F333E3" w:rsidP="00F333E3" w:rsidR="00F333E3">
      <w:pPr>
        <w:jc w:val="center"/>
      </w:pPr>
    </w:p>
    <w:p w:rsidRDefault="002546BC" w:rsidP="00F333E3" w:rsidR="002546BC" w:rsidRPr="00B12319">
      <w:pPr>
        <w:jc w:val="center"/>
      </w:pPr>
    </w:p>
    <w:p w:rsidRDefault="00F333E3" w:rsidP="009A7828" w:rsidR="009A7828">
      <w:pPr>
        <w:jc w:val="both"/>
        <w:rPr>
          <w:bCs/>
        </w:rPr>
      </w:pPr>
      <w:r w:rsidRPr="00B12319">
        <w:tab/>
      </w:r>
      <w:r w:rsidR="009A7828" w:rsidRPr="00B12319">
        <w:t>Dužnik je ovom sudu na temelju odredbe članka 66. stavak 1</w:t>
      </w:r>
      <w:r w:rsidR="009A7828" w:rsidRPr="00B12319">
        <w:rPr>
          <w:bCs/>
        </w:rPr>
        <w:t xml:space="preserve">. Zakona o financijskom poslovanju i predstečajnoj nagodbi (Narodne novine br. 108/12, 144/12, 81/13, 112/13 i 113/13 - dalje ZFPPN), podnio prijedlog za sklapanje predstečajne nagodbe. </w:t>
      </w:r>
    </w:p>
    <w:p w:rsidRDefault="002546BC" w:rsidP="009A7828" w:rsidR="002546BC" w:rsidRPr="00B12319">
      <w:pPr>
        <w:jc w:val="both"/>
        <w:rPr>
          <w:bCs/>
        </w:rPr>
      </w:pPr>
    </w:p>
    <w:p w:rsidRDefault="009A7828" w:rsidP="009A7828" w:rsidR="009A7828">
      <w:pPr>
        <w:jc w:val="both"/>
        <w:rPr>
          <w:bCs/>
        </w:rPr>
      </w:pPr>
      <w:r w:rsidRPr="00B12319">
        <w:rPr>
          <w:bCs/>
        </w:rPr>
        <w:tab/>
        <w:t>U postupku provedenim pred Nagodbenim vijećem Fine, na ročištu za glasovanje</w:t>
      </w:r>
      <w:r w:rsidR="00F9093B">
        <w:rPr>
          <w:bCs/>
        </w:rPr>
        <w:t xml:space="preserve"> održanom dana 25</w:t>
      </w:r>
      <w:r w:rsidR="002546BC">
        <w:rPr>
          <w:bCs/>
        </w:rPr>
        <w:t xml:space="preserve">. </w:t>
      </w:r>
      <w:r w:rsidR="00F9093B">
        <w:rPr>
          <w:bCs/>
        </w:rPr>
        <w:t>ožujka 2015</w:t>
      </w:r>
      <w:r w:rsidR="002546BC">
        <w:rPr>
          <w:bCs/>
        </w:rPr>
        <w:t>.</w:t>
      </w:r>
      <w:r w:rsidRPr="00B12319">
        <w:rPr>
          <w:bCs/>
        </w:rPr>
        <w:t>, potrebna većina propisana člankom 63. ZFPPN, je odlučivala i zatim prihvatila</w:t>
      </w:r>
      <w:r w:rsidR="002546BC">
        <w:rPr>
          <w:bCs/>
        </w:rPr>
        <w:t xml:space="preserve"> P</w:t>
      </w:r>
      <w:r w:rsidRPr="00B12319">
        <w:rPr>
          <w:bCs/>
        </w:rPr>
        <w:t>lan</w:t>
      </w:r>
      <w:r w:rsidR="00F9093B">
        <w:rPr>
          <w:bCs/>
        </w:rPr>
        <w:t xml:space="preserve"> </w:t>
      </w:r>
      <w:r w:rsidRPr="00B12319">
        <w:rPr>
          <w:bCs/>
        </w:rPr>
        <w:t xml:space="preserve"> financijskog restrukturiranja</w:t>
      </w:r>
      <w:r w:rsidR="00F9093B">
        <w:rPr>
          <w:bCs/>
        </w:rPr>
        <w:t xml:space="preserve"> dužnika.</w:t>
      </w:r>
    </w:p>
    <w:p w:rsidRDefault="002546BC" w:rsidP="009A7828" w:rsidR="002546BC" w:rsidRPr="00B12319">
      <w:pPr>
        <w:jc w:val="both"/>
        <w:rPr>
          <w:bCs/>
        </w:rPr>
      </w:pPr>
    </w:p>
    <w:p w:rsidRDefault="009A7828" w:rsidP="009A7828" w:rsidR="009A7828">
      <w:pPr>
        <w:jc w:val="both"/>
        <w:rPr>
          <w:bCs/>
        </w:rPr>
      </w:pPr>
      <w:r w:rsidRPr="00B12319">
        <w:rPr>
          <w:bCs/>
        </w:rPr>
        <w:tab/>
        <w:t>Nakon što je sud utvrdio da su ispunjene kumulativno tražene zakonske pretpostavke za sklapanje predstečajne nagodbe propisane člankom 66. stavak 1., 3. i 4. ZFPPN,  Rješenjem ovog suda br. Stpn-</w:t>
      </w:r>
      <w:r w:rsidR="00F9093B">
        <w:rPr>
          <w:bCs/>
        </w:rPr>
        <w:t>94</w:t>
      </w:r>
      <w:r w:rsidR="002546BC">
        <w:rPr>
          <w:bCs/>
        </w:rPr>
        <w:t>/</w:t>
      </w:r>
      <w:r w:rsidR="00F9093B">
        <w:rPr>
          <w:bCs/>
        </w:rPr>
        <w:t>2015</w:t>
      </w:r>
      <w:r w:rsidRPr="00B12319">
        <w:rPr>
          <w:bCs/>
        </w:rPr>
        <w:t xml:space="preserve"> od</w:t>
      </w:r>
      <w:r w:rsidR="002546BC">
        <w:rPr>
          <w:bCs/>
        </w:rPr>
        <w:t xml:space="preserve"> </w:t>
      </w:r>
      <w:r w:rsidR="00F9093B">
        <w:rPr>
          <w:bCs/>
        </w:rPr>
        <w:t>31</w:t>
      </w:r>
      <w:r w:rsidR="002546BC">
        <w:rPr>
          <w:bCs/>
        </w:rPr>
        <w:t xml:space="preserve">. </w:t>
      </w:r>
      <w:r w:rsidR="00F9093B">
        <w:rPr>
          <w:bCs/>
        </w:rPr>
        <w:t>kolovoza</w:t>
      </w:r>
      <w:r w:rsidR="0064323D" w:rsidRPr="00B12319">
        <w:rPr>
          <w:bCs/>
        </w:rPr>
        <w:t xml:space="preserve"> </w:t>
      </w:r>
      <w:r w:rsidR="00F9093B">
        <w:rPr>
          <w:bCs/>
        </w:rPr>
        <w:t>2015</w:t>
      </w:r>
      <w:r w:rsidRPr="00B12319">
        <w:rPr>
          <w:bCs/>
        </w:rPr>
        <w:t>. određeno je ročište radi sklapanja predstečajne nagodbe sukladno članku 66. stavak 5. ZFPPN.</w:t>
      </w:r>
    </w:p>
    <w:p w:rsidRDefault="002546BC" w:rsidP="009A7828" w:rsidR="002546BC" w:rsidRPr="00B12319">
      <w:pPr>
        <w:jc w:val="both"/>
        <w:rPr>
          <w:bCs/>
        </w:rPr>
      </w:pPr>
    </w:p>
    <w:p w:rsidRDefault="009A7828" w:rsidP="009A7828" w:rsidR="009A7828">
      <w:pPr>
        <w:jc w:val="both"/>
        <w:rPr>
          <w:bCs/>
        </w:rPr>
      </w:pPr>
      <w:r w:rsidRPr="00B12319">
        <w:rPr>
          <w:bCs/>
        </w:rPr>
        <w:tab/>
        <w:t xml:space="preserve">Oglas o ročištu radi sklapanja predstečajne nagodbe objavljen je isticanjem na </w:t>
      </w:r>
      <w:r w:rsidR="00F9093B">
        <w:rPr>
          <w:bCs/>
        </w:rPr>
        <w:t>e-</w:t>
      </w:r>
      <w:r w:rsidRPr="00B12319">
        <w:rPr>
          <w:bCs/>
        </w:rPr>
        <w:t>oglasnoj ploči suda</w:t>
      </w:r>
      <w:r w:rsidR="006B55C2" w:rsidRPr="00B12319">
        <w:rPr>
          <w:bCs/>
        </w:rPr>
        <w:t xml:space="preserve"> dana</w:t>
      </w:r>
      <w:r w:rsidRPr="00B12319">
        <w:rPr>
          <w:bCs/>
        </w:rPr>
        <w:t xml:space="preserve"> </w:t>
      </w:r>
      <w:r w:rsidR="00F9093B">
        <w:rPr>
          <w:bCs/>
        </w:rPr>
        <w:t>1</w:t>
      </w:r>
      <w:r w:rsidR="002546BC">
        <w:rPr>
          <w:bCs/>
        </w:rPr>
        <w:t>. rujna</w:t>
      </w:r>
      <w:r w:rsidRPr="00B12319">
        <w:rPr>
          <w:bCs/>
        </w:rPr>
        <w:t xml:space="preserve"> 201</w:t>
      </w:r>
      <w:r w:rsidR="00F9093B">
        <w:rPr>
          <w:bCs/>
        </w:rPr>
        <w:t>5</w:t>
      </w:r>
      <w:r w:rsidRPr="00B12319">
        <w:rPr>
          <w:bCs/>
        </w:rPr>
        <w:t>., te objavom na web</w:t>
      </w:r>
      <w:r w:rsidR="00684BD3" w:rsidRPr="00B12319">
        <w:rPr>
          <w:bCs/>
        </w:rPr>
        <w:t>-</w:t>
      </w:r>
      <w:r w:rsidRPr="00B12319">
        <w:rPr>
          <w:bCs/>
        </w:rPr>
        <w:t>stran</w:t>
      </w:r>
      <w:r w:rsidR="00EC6CBA" w:rsidRPr="00B12319">
        <w:rPr>
          <w:bCs/>
        </w:rPr>
        <w:t xml:space="preserve">icama Fine dana </w:t>
      </w:r>
      <w:r w:rsidR="00F9093B">
        <w:rPr>
          <w:bCs/>
        </w:rPr>
        <w:t>16</w:t>
      </w:r>
      <w:r w:rsidR="002546BC">
        <w:rPr>
          <w:bCs/>
        </w:rPr>
        <w:t xml:space="preserve">. </w:t>
      </w:r>
      <w:r w:rsidR="00F9093B">
        <w:rPr>
          <w:bCs/>
        </w:rPr>
        <w:t>rujna</w:t>
      </w:r>
      <w:r w:rsidRPr="00B12319">
        <w:rPr>
          <w:bCs/>
        </w:rPr>
        <w:t xml:space="preserve"> 201</w:t>
      </w:r>
      <w:r w:rsidR="00F9093B">
        <w:rPr>
          <w:bCs/>
        </w:rPr>
        <w:t>5</w:t>
      </w:r>
      <w:r w:rsidRPr="00B12319">
        <w:rPr>
          <w:bCs/>
        </w:rPr>
        <w:t>., sukladno članku 66. stavak 8. ZFPPN, a čime se smatra da su na ročište radi sklapanja predstečajne nagodbe uredno pozvani dužnik i svi vjerovnici predstečajne nagodbe sukladno članku 66. stavak 7. ZFPPN.</w:t>
      </w:r>
    </w:p>
    <w:p w:rsidRDefault="002546BC" w:rsidP="009A7828" w:rsidR="002546BC" w:rsidRPr="00B12319">
      <w:pPr>
        <w:jc w:val="both"/>
        <w:rPr>
          <w:bCs/>
        </w:rPr>
      </w:pPr>
    </w:p>
    <w:p w:rsidRDefault="009A7828" w:rsidP="006B55C2" w:rsidR="006B55C2">
      <w:pPr>
        <w:jc w:val="both"/>
        <w:rPr>
          <w:bCs/>
        </w:rPr>
      </w:pPr>
      <w:r w:rsidRPr="00B12319">
        <w:rPr>
          <w:bCs/>
        </w:rPr>
        <w:tab/>
        <w:t>Na određenom i</w:t>
      </w:r>
      <w:r w:rsidR="00EC6CBA" w:rsidRPr="00B12319">
        <w:rPr>
          <w:bCs/>
        </w:rPr>
        <w:t xml:space="preserve"> održanom ročištu dana </w:t>
      </w:r>
      <w:r w:rsidR="00F9093B">
        <w:rPr>
          <w:bCs/>
        </w:rPr>
        <w:t>14. listopada 2015</w:t>
      </w:r>
      <w:r w:rsidR="002546BC">
        <w:rPr>
          <w:bCs/>
        </w:rPr>
        <w:t xml:space="preserve">., </w:t>
      </w:r>
      <w:r w:rsidR="006B55C2" w:rsidRPr="00B12319">
        <w:rPr>
          <w:bCs/>
        </w:rPr>
        <w:t>dali su</w:t>
      </w:r>
      <w:r w:rsidR="00F9093B">
        <w:rPr>
          <w:bCs/>
        </w:rPr>
        <w:t xml:space="preserve"> svoj pristanak</w:t>
      </w:r>
      <w:r w:rsidR="006B55C2" w:rsidRPr="00B12319">
        <w:rPr>
          <w:bCs/>
        </w:rPr>
        <w:t xml:space="preserve"> dužnik i vjerovnici čije tražbine čine potrebnu većinu, odnosno vjerovnici čije tražbine prelaze polovinu vrijednosti utvrđenih tražbina za svaku grupu vjerovnika, odnosno vjerovnici čije tražbine prelaze 2/3 vrijednosti svih utvrđenih tražbina, a kako je to opisanu u članku 63. stavak 2. ZFPPN. </w:t>
      </w:r>
      <w:r w:rsidR="002546BC">
        <w:rPr>
          <w:bCs/>
        </w:rPr>
        <w:t xml:space="preserve"> </w:t>
      </w:r>
    </w:p>
    <w:p w:rsidRDefault="002546BC" w:rsidP="006B55C2" w:rsidR="002546BC" w:rsidRPr="00B12319">
      <w:pPr>
        <w:jc w:val="both"/>
        <w:rPr>
          <w:bCs/>
        </w:rPr>
      </w:pPr>
    </w:p>
    <w:p w:rsidRDefault="006B55C2" w:rsidP="006B55C2" w:rsidR="006B55C2">
      <w:pPr>
        <w:jc w:val="both"/>
        <w:rPr>
          <w:bCs/>
        </w:rPr>
      </w:pPr>
      <w:r w:rsidRPr="00B12319">
        <w:rPr>
          <w:bCs/>
        </w:rPr>
        <w:tab/>
        <w:t>Slijedom iznesenog proizlazi da, odnosno utvrđeno je da su za predloženi Plan</w:t>
      </w:r>
      <w:r w:rsidR="00F9093B">
        <w:rPr>
          <w:bCs/>
        </w:rPr>
        <w:t xml:space="preserve"> </w:t>
      </w:r>
      <w:r w:rsidRPr="00B12319">
        <w:rPr>
          <w:bCs/>
        </w:rPr>
        <w:t xml:space="preserve">financijskog restrukturiranja svoj pristanak dali dužnik, te vjerovnici čije tražbine čine potrebnu većinu iz članka 63. ZFPPN, da je sadržaj predložene nagodbe u skladu s Općim </w:t>
      </w:r>
      <w:r w:rsidRPr="00B12319">
        <w:rPr>
          <w:bCs/>
        </w:rPr>
        <w:lastRenderedPageBreak/>
        <w:t xml:space="preserve">pravilima o sudskoj nagodbi, te da je njezin sadržaj u bitnim sastojcima odgovarajući prihvaćenom Planu financijskog restrukturiranja dužnika, konkretno da su svoj pristanak dali vjerovnici čije utvrđene tražbine prelaze 2/3 vrijednosti svih utvrđenih tražbina, a čije tražbine iznose </w:t>
      </w:r>
      <w:r w:rsidR="004633DA">
        <w:rPr>
          <w:bCs/>
        </w:rPr>
        <w:t>21.502.046,89</w:t>
      </w:r>
      <w:r w:rsidRPr="00B12319">
        <w:rPr>
          <w:bCs/>
        </w:rPr>
        <w:t xml:space="preserve"> kn (ukupno utvrđene tražbine iznose </w:t>
      </w:r>
      <w:r w:rsidR="004633DA">
        <w:rPr>
          <w:bCs/>
        </w:rPr>
        <w:t>30.492.478,69</w:t>
      </w:r>
      <w:r w:rsidR="00A66194" w:rsidRPr="00B12319">
        <w:rPr>
          <w:bCs/>
        </w:rPr>
        <w:t xml:space="preserve"> </w:t>
      </w:r>
      <w:r w:rsidRPr="00B12319">
        <w:rPr>
          <w:bCs/>
        </w:rPr>
        <w:t xml:space="preserve">kn). Iz navedenog proizlazi da su za predstečajnu nagodbu glasovali nazočni vjerovnici s utvrđenim tražbinama u iznosu od </w:t>
      </w:r>
      <w:r w:rsidR="004633DA">
        <w:rPr>
          <w:bCs/>
        </w:rPr>
        <w:t>70,52</w:t>
      </w:r>
      <w:r w:rsidR="00A66194" w:rsidRPr="00B12319">
        <w:rPr>
          <w:bCs/>
        </w:rPr>
        <w:t xml:space="preserve"> </w:t>
      </w:r>
      <w:r w:rsidRPr="00B12319">
        <w:rPr>
          <w:bCs/>
        </w:rPr>
        <w:t xml:space="preserve">% u odnosu na vjerovnike s ukupno utvrđenim tražbinama, a što predstavlja potrebne 2/3 vrijednosti svih ukupno utvrđenih tražbina, pa je i odlučeno kao u izreci ovog rješenja na temelju odredbe članka 66. stavak 9. ZFPPN. </w:t>
      </w:r>
    </w:p>
    <w:p w:rsidRDefault="002546BC" w:rsidP="006B55C2" w:rsidR="002546BC" w:rsidRPr="00B12319">
      <w:pPr>
        <w:jc w:val="both"/>
        <w:rPr>
          <w:bCs/>
        </w:rPr>
      </w:pPr>
    </w:p>
    <w:p w:rsidRDefault="006B55C2" w:rsidP="006B55C2" w:rsidR="006B55C2" w:rsidRPr="00B12319">
      <w:pPr>
        <w:jc w:val="both"/>
        <w:rPr>
          <w:bCs/>
        </w:rPr>
      </w:pPr>
      <w:r w:rsidRPr="00B12319">
        <w:rPr>
          <w:bCs/>
        </w:rPr>
        <w:tab/>
        <w:t xml:space="preserve">Ovo rješenje dostavit će se Financijskog agenciji, a koja će ga sukladno članku 66. stavak 12. ZFPPN objaviti na svojim web stranicama. </w:t>
      </w:r>
    </w:p>
    <w:p w:rsidRDefault="006B55C2" w:rsidP="009A7828" w:rsidR="006B55C2">
      <w:pPr>
        <w:jc w:val="center"/>
      </w:pPr>
    </w:p>
    <w:p w:rsidRDefault="002546BC" w:rsidP="009A7828" w:rsidR="002546BC" w:rsidRPr="00B12319">
      <w:pPr>
        <w:jc w:val="center"/>
      </w:pPr>
    </w:p>
    <w:p w:rsidRDefault="00066B63" w:rsidP="009A7828" w:rsidR="009A7828" w:rsidRPr="00B12319">
      <w:pPr>
        <w:jc w:val="center"/>
      </w:pPr>
      <w:r w:rsidRPr="00B12319">
        <w:t>U  Zagrebu</w:t>
      </w:r>
      <w:r w:rsidR="009A7828" w:rsidRPr="00B12319">
        <w:t xml:space="preserve"> </w:t>
      </w:r>
      <w:r w:rsidR="004633DA">
        <w:t>15</w:t>
      </w:r>
      <w:r w:rsidR="002546BC">
        <w:t xml:space="preserve">. </w:t>
      </w:r>
      <w:r w:rsidR="004633DA">
        <w:t>listopada 2015</w:t>
      </w:r>
      <w:r w:rsidR="002546BC">
        <w:t>.</w:t>
      </w:r>
    </w:p>
    <w:p w:rsidRDefault="009A7828" w:rsidP="009A7828" w:rsidR="009A7828" w:rsidRPr="00B12319">
      <w:r w:rsidRPr="00B12319">
        <w:tab/>
      </w:r>
      <w:r w:rsidRPr="00B12319">
        <w:tab/>
      </w:r>
      <w:r w:rsidRPr="00B12319">
        <w:tab/>
      </w:r>
      <w:r w:rsidRPr="00B12319">
        <w:tab/>
      </w:r>
      <w:r w:rsidRPr="00B12319">
        <w:tab/>
      </w:r>
      <w:r w:rsidRPr="00B12319">
        <w:tab/>
        <w:t xml:space="preserve">   </w:t>
      </w:r>
    </w:p>
    <w:p w:rsidRDefault="009A7828" w:rsidP="009A7828" w:rsidR="009A7828" w:rsidRPr="00B12319">
      <w:pPr>
        <w:ind w:left="5664"/>
      </w:pPr>
      <w:r w:rsidRPr="00B12319">
        <w:t xml:space="preserve">        S U D A C:</w:t>
      </w:r>
    </w:p>
    <w:p w:rsidRDefault="009A7828" w:rsidP="009A7828" w:rsidR="009A7828" w:rsidRPr="00B12319"/>
    <w:p w:rsidRDefault="002546BC" w:rsidP="00475B53" w:rsidR="00475B53">
      <w:r>
        <w:tab/>
      </w:r>
      <w:r>
        <w:tab/>
      </w:r>
      <w:r>
        <w:tab/>
      </w:r>
      <w:r>
        <w:tab/>
      </w:r>
      <w:r>
        <w:tab/>
      </w:r>
      <w:r>
        <w:tab/>
      </w:r>
      <w:r>
        <w:tab/>
      </w:r>
      <w:r>
        <w:tab/>
        <w:t xml:space="preserve"> LUCIJA BUTIGAN</w:t>
      </w:r>
      <w:r w:rsidR="00475B53">
        <w:t>, v.r.</w:t>
      </w:r>
    </w:p>
    <w:p w:rsidRDefault="00475B53" w:rsidP="00475B53" w:rsidR="00475B53"/>
    <w:p w:rsidRDefault="00475B53" w:rsidP="00475B53" w:rsidR="00475B53">
      <w:pPr>
        <w:ind w:left="4320"/>
      </w:pPr>
      <w:r>
        <w:t>Za točnost otpravka-ovlašteni službenik:</w:t>
      </w:r>
    </w:p>
    <w:p w:rsidRDefault="00475B53" w:rsidP="00475B53" w:rsidR="00475B53">
      <w:pPr>
        <w:ind w:left="5040"/>
      </w:pPr>
      <w:r>
        <w:t xml:space="preserve">         (Valentina Kranjčić)</w:t>
      </w:r>
    </w:p>
    <w:p w:rsidRDefault="00FA3242" w:rsidP="0026424E" w:rsidR="00FA3242" w:rsidRPr="00FA7FBB"/>
    <w:p w:rsidRDefault="002546BC" w:rsidP="009A7828" w:rsidR="002546BC" w:rsidRPr="00B12319">
      <w:pPr>
        <w:rPr>
          <w:u w:val="single"/>
        </w:rPr>
      </w:pPr>
    </w:p>
    <w:p w:rsidRDefault="009A7828" w:rsidP="009A7828" w:rsidR="009A7828" w:rsidRPr="002546BC">
      <w:r w:rsidRPr="002546BC">
        <w:t>UPUTA O PRAVNOM LIJEKU:</w:t>
      </w:r>
    </w:p>
    <w:p w:rsidRDefault="009A7828" w:rsidP="009A7828" w:rsidR="009A7828" w:rsidRPr="00B12319">
      <w:pPr>
        <w:jc w:val="both"/>
      </w:pPr>
      <w:r w:rsidRPr="00B12319">
        <w:t>Protiv ovog rješenja dopuštena je žalba u roku od 8 dana od dana primitka pisanog otpravka rješenja. Žalba se podnosi Visokom trgovačkom sudu RH putem ovog suda u dovoljnom broju primjeraka za sud i stranke.</w:t>
      </w:r>
    </w:p>
    <w:p w:rsidRDefault="009A7828" w:rsidP="009A7828" w:rsidR="009A7828" w:rsidRPr="00B12319">
      <w:pPr>
        <w:jc w:val="both"/>
      </w:pPr>
    </w:p>
    <w:p w:rsidRDefault="009A7828" w:rsidP="009A7828" w:rsidR="009A7828" w:rsidRPr="00B12319">
      <w:pPr>
        <w:jc w:val="both"/>
      </w:pPr>
    </w:p>
    <w:p w:rsidRDefault="009A7828" w:rsidP="009A7828" w:rsidR="009A7828" w:rsidRPr="00B12319">
      <w:pPr>
        <w:jc w:val="both"/>
      </w:pPr>
    </w:p>
    <w:p w:rsidRDefault="009A7828" w:rsidP="009A7828" w:rsidR="009A7828" w:rsidRPr="00475B53">
      <w:pPr>
        <w:rPr>
          <w:color w:val="FFFFFF"/>
        </w:rPr>
      </w:pPr>
      <w:r w:rsidRPr="00475B53">
        <w:rPr>
          <w:color w:val="FFFFFF"/>
        </w:rPr>
        <w:t>DNA:</w:t>
      </w:r>
    </w:p>
    <w:p w:rsidRDefault="009A7828" w:rsidP="00B209E7" w:rsidR="009A7828" w:rsidRPr="00475B53">
      <w:pPr>
        <w:overflowPunct w:val="false"/>
        <w:autoSpaceDE w:val="false"/>
        <w:autoSpaceDN w:val="false"/>
        <w:adjustRightInd w:val="false"/>
        <w:textAlignment w:val="baseline"/>
        <w:rPr>
          <w:color w:val="FFFFFF"/>
        </w:rPr>
      </w:pPr>
    </w:p>
    <w:p w:rsidRDefault="009A7828" w:rsidP="009A7828" w:rsidR="009A7828" w:rsidRPr="00475B53">
      <w:pPr>
        <w:numPr>
          <w:ilvl w:val="0"/>
          <w:numId w:val="2"/>
        </w:numPr>
        <w:overflowPunct w:val="false"/>
        <w:autoSpaceDE w:val="false"/>
        <w:autoSpaceDN w:val="false"/>
        <w:adjustRightInd w:val="false"/>
        <w:textAlignment w:val="baseline"/>
        <w:rPr>
          <w:color w:val="FFFFFF"/>
        </w:rPr>
      </w:pPr>
      <w:r w:rsidRPr="00475B53">
        <w:rPr>
          <w:color w:val="FFFFFF"/>
        </w:rPr>
        <w:t>Fina Zagreb</w:t>
      </w:r>
    </w:p>
    <w:p w:rsidRDefault="009A7828" w:rsidP="009A7828" w:rsidR="009A7828" w:rsidRPr="00475B53">
      <w:pPr>
        <w:numPr>
          <w:ilvl w:val="0"/>
          <w:numId w:val="2"/>
        </w:numPr>
        <w:overflowPunct w:val="false"/>
        <w:autoSpaceDE w:val="false"/>
        <w:autoSpaceDN w:val="false"/>
        <w:adjustRightInd w:val="false"/>
        <w:textAlignment w:val="baseline"/>
        <w:rPr>
          <w:color w:val="FFFFFF"/>
        </w:rPr>
      </w:pPr>
      <w:r w:rsidRPr="00475B53">
        <w:rPr>
          <w:color w:val="FFFFFF"/>
        </w:rPr>
        <w:t>sudski</w:t>
      </w:r>
      <w:r w:rsidR="00B12319" w:rsidRPr="00475B53">
        <w:rPr>
          <w:color w:val="FFFFFF"/>
        </w:rPr>
        <w:t xml:space="preserve"> </w:t>
      </w:r>
      <w:r w:rsidRPr="00475B53">
        <w:rPr>
          <w:color w:val="FFFFFF"/>
        </w:rPr>
        <w:t xml:space="preserve">registar </w:t>
      </w:r>
      <w:r w:rsidR="00A66194" w:rsidRPr="00475B53">
        <w:rPr>
          <w:color w:val="FFFFFF"/>
        </w:rPr>
        <w:t xml:space="preserve"> -  </w:t>
      </w:r>
      <w:r w:rsidRPr="00475B53">
        <w:rPr>
          <w:color w:val="FFFFFF"/>
        </w:rPr>
        <w:t>po pravomoćnosti</w:t>
      </w:r>
    </w:p>
    <w:p w:rsidRDefault="00B209E7" w:rsidP="009A7828" w:rsidR="00B209E7" w:rsidRPr="00475B53">
      <w:pPr>
        <w:numPr>
          <w:ilvl w:val="0"/>
          <w:numId w:val="2"/>
        </w:numPr>
        <w:overflowPunct w:val="false"/>
        <w:autoSpaceDE w:val="false"/>
        <w:autoSpaceDN w:val="false"/>
        <w:adjustRightInd w:val="false"/>
        <w:textAlignment w:val="baseline"/>
        <w:rPr>
          <w:color w:val="FFFFFF"/>
        </w:rPr>
      </w:pPr>
      <w:r w:rsidRPr="00475B53">
        <w:rPr>
          <w:color w:val="FFFFFF"/>
        </w:rPr>
        <w:t>e-oglasna ploča Trgovačkog suda u Zagrebu 8 dana</w:t>
      </w:r>
    </w:p>
    <w:p w:rsidRDefault="009A7828" w:rsidP="009A7828" w:rsidR="009A7828" w:rsidRPr="00475B53">
      <w:pPr>
        <w:rPr>
          <w:color w:val="FFFFFF"/>
        </w:rPr>
      </w:pPr>
    </w:p>
    <w:p w:rsidRDefault="00B209E7" w:rsidP="009A7828" w:rsidR="009A7828" w:rsidRPr="00475B53">
      <w:pPr>
        <w:rPr>
          <w:color w:val="FFFFFF"/>
        </w:rPr>
      </w:pPr>
      <w:r w:rsidRPr="00475B53">
        <w:rPr>
          <w:color w:val="FFFFFF"/>
        </w:rPr>
        <w:t>14.10</w:t>
      </w:r>
      <w:r w:rsidR="002546BC" w:rsidRPr="00475B53">
        <w:rPr>
          <w:color w:val="FFFFFF"/>
        </w:rPr>
        <w:t>.</w:t>
      </w:r>
      <w:r w:rsidR="009A7828" w:rsidRPr="00475B53">
        <w:rPr>
          <w:color w:val="FFFFFF"/>
        </w:rPr>
        <w:t>201</w:t>
      </w:r>
      <w:r w:rsidR="0026424E" w:rsidRPr="00475B53">
        <w:rPr>
          <w:color w:val="FFFFFF"/>
        </w:rPr>
        <w:t>5</w:t>
      </w:r>
      <w:r w:rsidR="009A7828" w:rsidRPr="00475B53">
        <w:rPr>
          <w:color w:val="FFFFFF"/>
        </w:rPr>
        <w:t>.</w:t>
      </w:r>
    </w:p>
    <w:p w:rsidRDefault="009A7828" w:rsidP="009A7828" w:rsidR="009A7828" w:rsidRPr="00475B53">
      <w:pPr>
        <w:rPr>
          <w:color w:val="FFFFFF"/>
        </w:rPr>
      </w:pPr>
    </w:p>
    <w:p w:rsidRDefault="007E6978" w:rsidP="009A7828" w:rsidR="007E6978" w:rsidRPr="00B12319">
      <w:pPr>
        <w:jc w:val="both"/>
      </w:pPr>
    </w:p>
    <w:sectPr w:rsidSect="007E6978" w:rsidR="007E6978" w:rsidRPr="00B12319">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9093B" w:rsidR="00F9093B">
      <w:r>
        <w:separator/>
      </w:r>
    </w:p>
  </w:endnote>
  <w:endnote w:id="0" w:type="continuationSeparator">
    <w:p w:rsidRDefault="00F9093B" w:rsidR="00F9093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9093B" w:rsidR="00F9093B">
      <w:r>
        <w:separator/>
      </w:r>
    </w:p>
  </w:footnote>
  <w:footnote w:id="0" w:type="continuationSeparator">
    <w:p w:rsidRDefault="00F9093B" w:rsidR="00F9093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9093B" w:rsidP="002F2A19" w:rsidR="00F9093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9093B" w:rsidR="00F9093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9093B" w:rsidP="002F2A19" w:rsidR="00F9093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75B53">
      <w:rPr>
        <w:rStyle w:val="Brojstranice"/>
        <w:noProof/>
      </w:rPr>
      <w:t>131</w:t>
    </w:r>
    <w:r>
      <w:rPr>
        <w:rStyle w:val="Brojstranice"/>
      </w:rPr>
      <w:fldChar w:fldCharType="end"/>
    </w:r>
  </w:p>
  <w:p w:rsidRDefault="00F9093B" w:rsidP="007E6978" w:rsidR="00F9093B">
    <w:pPr>
      <w:pStyle w:val="Zaglavlje"/>
      <w:jc w:val="right"/>
    </w:pPr>
    <w:r w:rsidRPr="00B12319">
      <w:t>20  Stpn-</w:t>
    </w:r>
    <w:r>
      <w:t>94/2015</w:t>
    </w:r>
  </w:p>
  <w:p w:rsidRDefault="00F9093B" w:rsidP="007E6978" w:rsidR="00F9093B" w:rsidRPr="00B12319">
    <w:pPr>
      <w:pStyle w:val="Zaglavlje"/>
      <w:jc w:val="right"/>
    </w:pPr>
  </w:p>
  <w:p w:rsidRDefault="00F9093B" w:rsidP="007E6978" w:rsidR="00F9093B" w:rsidRPr="007E6978">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83"/>
    <w:multiLevelType w:val="singleLevel"/>
    <w:tmpl w:val="EF82D990"/>
    <w:lvl w:ilvl="0">
      <w:start w:val="1"/>
      <w:numFmt w:val="bullet"/>
      <w:pStyle w:val="Grafikeoznake2"/>
      <w:lvlText w:val=""/>
      <w:lvlJc w:val="left"/>
      <w:pPr>
        <w:tabs>
          <w:tab w:pos="709" w:val="num"/>
        </w:tabs>
        <w:ind w:hanging="360" w:left="709"/>
      </w:pPr>
      <w:rPr>
        <w:rFonts w:hAnsi="Symbol" w:ascii="Symbol" w:hint="default"/>
      </w:rPr>
    </w:lvl>
  </w:abstractNum>
  <w:abstractNum w:abstractNumId="1">
    <w:nsid w:val="07660CBE"/>
    <w:multiLevelType w:val="hybridMultilevel"/>
    <w:tmpl w:val="FAFC4F7E"/>
    <w:lvl w:tplc="B8A05930" w:ilvl="0">
      <w:start w:val="1"/>
      <w:numFmt w:val="upperRoman"/>
      <w:lvlText w:val="%1."/>
      <w:lvlJc w:val="left"/>
      <w:pPr>
        <w:tabs>
          <w:tab w:pos="720" w:val="num"/>
        </w:tabs>
        <w:ind w:hanging="720" w:left="72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
    <w:nsid w:val="096E6D4A"/>
    <w:multiLevelType w:val="hybridMultilevel"/>
    <w:tmpl w:val="0158DFE6"/>
    <w:lvl w:tplc="041A000F" w:ilvl="0">
      <w:start w:val="2"/>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A54673C"/>
    <w:multiLevelType w:val="hybridMultilevel"/>
    <w:tmpl w:val="27183228"/>
    <w:lvl w:tplc="5364943C" w:ilvl="0">
      <w:start w:val="1"/>
      <w:numFmt w:val="lowerLetter"/>
      <w:lvlText w:val="%1)"/>
      <w:lvlJc w:val="left"/>
      <w:pPr>
        <w:ind w:hanging="360" w:left="1440"/>
      </w:pPr>
      <w:rPr>
        <w:rFonts w:hint="default"/>
        <w:b/>
        <w:bCs/>
      </w:rPr>
    </w:lvl>
    <w:lvl w:tplc="041A0019" w:ilvl="1">
      <w:start w:val="1"/>
      <w:numFmt w:val="lowerLetter"/>
      <w:lvlText w:val="%2."/>
      <w:lvlJc w:val="left"/>
      <w:pPr>
        <w:ind w:hanging="360" w:left="2160"/>
      </w:pPr>
    </w:lvl>
    <w:lvl w:tplc="041A001B" w:ilvl="2">
      <w:start w:val="1"/>
      <w:numFmt w:val="lowerRoman"/>
      <w:lvlText w:val="%3."/>
      <w:lvlJc w:val="right"/>
      <w:pPr>
        <w:ind w:hanging="180" w:left="2880"/>
      </w:pPr>
    </w:lvl>
    <w:lvl w:tplc="041A000F" w:ilvl="3">
      <w:start w:val="1"/>
      <w:numFmt w:val="decimal"/>
      <w:lvlText w:val="%4."/>
      <w:lvlJc w:val="left"/>
      <w:pPr>
        <w:ind w:hanging="360" w:left="3600"/>
      </w:pPr>
    </w:lvl>
    <w:lvl w:tplc="041A0019" w:ilvl="4">
      <w:start w:val="1"/>
      <w:numFmt w:val="lowerLetter"/>
      <w:lvlText w:val="%5."/>
      <w:lvlJc w:val="left"/>
      <w:pPr>
        <w:ind w:hanging="360" w:left="4320"/>
      </w:pPr>
    </w:lvl>
    <w:lvl w:tplc="041A001B" w:ilvl="5">
      <w:start w:val="1"/>
      <w:numFmt w:val="lowerRoman"/>
      <w:lvlText w:val="%6."/>
      <w:lvlJc w:val="right"/>
      <w:pPr>
        <w:ind w:hanging="180" w:left="5040"/>
      </w:pPr>
    </w:lvl>
    <w:lvl w:tplc="041A000F" w:ilvl="6">
      <w:start w:val="1"/>
      <w:numFmt w:val="decimal"/>
      <w:lvlText w:val="%7."/>
      <w:lvlJc w:val="left"/>
      <w:pPr>
        <w:ind w:hanging="360" w:left="5760"/>
      </w:pPr>
    </w:lvl>
    <w:lvl w:tplc="041A0019" w:ilvl="7">
      <w:start w:val="1"/>
      <w:numFmt w:val="lowerLetter"/>
      <w:lvlText w:val="%8."/>
      <w:lvlJc w:val="left"/>
      <w:pPr>
        <w:ind w:hanging="360" w:left="6480"/>
      </w:pPr>
    </w:lvl>
    <w:lvl w:tplc="041A001B" w:ilvl="8">
      <w:start w:val="1"/>
      <w:numFmt w:val="lowerRoman"/>
      <w:lvlText w:val="%9."/>
      <w:lvlJc w:val="right"/>
      <w:pPr>
        <w:ind w:hanging="180" w:left="7200"/>
      </w:pPr>
    </w:lvl>
  </w:abstractNum>
  <w:abstractNum w:abstractNumId="4">
    <w:nsid w:val="0AE76F5E"/>
    <w:multiLevelType w:val="hybridMultilevel"/>
    <w:tmpl w:val="8190E026"/>
    <w:lvl w:tplc="5C42ED12" w:ilvl="0">
      <w:start w:val="1"/>
      <w:numFmt w:val="bullet"/>
      <w:lvlText w:val="-"/>
      <w:lvlJc w:val="left"/>
      <w:pPr>
        <w:ind w:hanging="360" w:left="2844"/>
      </w:pPr>
      <w:rPr>
        <w:rFonts w:eastAsia="Times New Roman" w:hAnsi="Times New Roman" w:ascii="Times New Roman" w:hint="default"/>
        <w:u w:val="none"/>
      </w:rPr>
    </w:lvl>
    <w:lvl w:tplc="041A0003" w:ilvl="1">
      <w:start w:val="1"/>
      <w:numFmt w:val="bullet"/>
      <w:lvlText w:val="o"/>
      <w:lvlJc w:val="left"/>
      <w:pPr>
        <w:ind w:hanging="360" w:left="1440"/>
      </w:pPr>
      <w:rPr>
        <w:rFonts w:hAnsi="Courier New" w:ascii="Courier New" w:hint="default"/>
      </w:rPr>
    </w:lvl>
    <w:lvl w:tplc="041A0005" w:ilvl="2">
      <w:start w:val="1"/>
      <w:numFmt w:val="bullet"/>
      <w:lvlText w:val=""/>
      <w:lvlJc w:val="left"/>
      <w:pPr>
        <w:ind w:hanging="360" w:left="2160"/>
      </w:pPr>
      <w:rPr>
        <w:rFonts w:cs="Wingdings" w:hAnsi="Wingdings" w:ascii="Wingdings" w:hint="default"/>
      </w:rPr>
    </w:lvl>
    <w:lvl w:tplc="041A0001" w:ilvl="3">
      <w:start w:val="1"/>
      <w:numFmt w:val="bullet"/>
      <w:lvlText w:val=""/>
      <w:lvlJc w:val="left"/>
      <w:pPr>
        <w:ind w:hanging="360" w:left="2880"/>
      </w:pPr>
      <w:rPr>
        <w:rFonts w:cs="Symbol"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cs="Wingdings" w:hAnsi="Wingdings" w:ascii="Wingdings" w:hint="default"/>
      </w:rPr>
    </w:lvl>
    <w:lvl w:tplc="041A0001" w:ilvl="6">
      <w:start w:val="1"/>
      <w:numFmt w:val="bullet"/>
      <w:lvlText w:val=""/>
      <w:lvlJc w:val="left"/>
      <w:pPr>
        <w:ind w:hanging="360" w:left="5040"/>
      </w:pPr>
      <w:rPr>
        <w:rFonts w:cs="Symbol"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cs="Wingdings" w:hAnsi="Wingdings" w:ascii="Wingdings" w:hint="default"/>
      </w:rPr>
    </w:lvl>
  </w:abstractNum>
  <w:abstractNum w:abstractNumId="5">
    <w:nsid w:val="0B416421"/>
    <w:multiLevelType w:val="hybridMultilevel"/>
    <w:tmpl w:val="7D405F30"/>
    <w:lvl w:tplc="5712A2D6" w:ilvl="0">
      <w:start w:val="1"/>
      <w:numFmt w:val="decimal"/>
      <w:lvlText w:val="%1."/>
      <w:lvlJc w:val="left"/>
      <w:pPr>
        <w:ind w:hanging="360" w:left="1080"/>
      </w:pPr>
      <w:rPr>
        <w:rFonts w:hint="default"/>
        <w:b/>
        <w:bCs/>
      </w:r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6">
    <w:nsid w:val="116B5B03"/>
    <w:multiLevelType w:val="multilevel"/>
    <w:tmpl w:val="ABA200FC"/>
    <w:lvl w:ilvl="0">
      <w:start w:val="1"/>
      <w:numFmt w:val="bullet"/>
      <w:lvlText w:val="-"/>
      <w:lvlJc w:val="left"/>
      <w:rPr>
        <w:rFonts w:cs="Arial" w:eastAsia="Arial" w:hAnsi="Arial" w:ascii="Arial"/>
        <w:b w:val="false"/>
        <w:bCs w:val="false"/>
        <w:i w:val="false"/>
        <w:iCs w:val="false"/>
        <w:smallCaps w:val="false"/>
        <w:strike w:val="false"/>
        <w:color w:val="000000"/>
        <w:spacing w:val="0"/>
        <w:w w:val="100"/>
        <w:position w:val="0"/>
        <w:sz w:val="20"/>
        <w:szCs w:val="20"/>
        <w:u w:val="none"/>
        <w:lang w:val="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1B90DF2"/>
    <w:multiLevelType w:val="hybridMultilevel"/>
    <w:tmpl w:val="34C26940"/>
    <w:lvl w:tplc="041A0001" w:ilvl="0">
      <w:start w:val="1"/>
      <w:numFmt w:val="bullet"/>
      <w:lvlText w:val=""/>
      <w:lvlJc w:val="left"/>
      <w:pPr>
        <w:ind w:hanging="360" w:left="720"/>
      </w:pPr>
      <w:rPr>
        <w:rFonts w:cs="Symbol"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cs="Wingdings" w:hAnsi="Wingdings" w:ascii="Wingdings" w:hint="default"/>
      </w:rPr>
    </w:lvl>
    <w:lvl w:tplc="041A0001" w:ilvl="3">
      <w:start w:val="1"/>
      <w:numFmt w:val="bullet"/>
      <w:lvlText w:val=""/>
      <w:lvlJc w:val="left"/>
      <w:pPr>
        <w:ind w:hanging="360" w:left="2880"/>
      </w:pPr>
      <w:rPr>
        <w:rFonts w:cs="Symbol"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cs="Wingdings" w:hAnsi="Wingdings" w:ascii="Wingdings" w:hint="default"/>
      </w:rPr>
    </w:lvl>
    <w:lvl w:tplc="041A0001" w:ilvl="6">
      <w:start w:val="1"/>
      <w:numFmt w:val="bullet"/>
      <w:lvlText w:val=""/>
      <w:lvlJc w:val="left"/>
      <w:pPr>
        <w:ind w:hanging="360" w:left="5040"/>
      </w:pPr>
      <w:rPr>
        <w:rFonts w:cs="Symbol"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cs="Wingdings" w:hAnsi="Wingdings" w:ascii="Wingdings" w:hint="default"/>
      </w:rPr>
    </w:lvl>
  </w:abstractNum>
  <w:abstractNum w:abstractNumId="8">
    <w:nsid w:val="1B29387C"/>
    <w:multiLevelType w:val="hybridMultilevel"/>
    <w:tmpl w:val="1876C10C"/>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9">
    <w:nsid w:val="1B3E4E09"/>
    <w:multiLevelType w:val="multilevel"/>
    <w:tmpl w:val="F82C727A"/>
    <w:lvl w:ilvl="0">
      <w:start w:val="1"/>
      <w:numFmt w:val="decimal"/>
      <w:lvlText w:val="%1."/>
      <w:lvlJc w:val="left"/>
      <w:pPr>
        <w:ind w:hanging="360" w:left="360"/>
      </w:pPr>
      <w:rPr>
        <w:rFonts w:hint="default"/>
        <w:b/>
        <w:bCs/>
      </w:rPr>
    </w:lvl>
    <w:lvl w:ilvl="1">
      <w:start w:val="1"/>
      <w:numFmt w:val="decimal"/>
      <w:isLgl/>
      <w:lvlText w:val="%1.%2."/>
      <w:lvlJc w:val="left"/>
      <w:pPr>
        <w:ind w:hanging="360" w:left="360"/>
      </w:pPr>
      <w:rPr>
        <w:rFonts w:hint="default"/>
      </w:rPr>
    </w:lvl>
    <w:lvl w:ilvl="2">
      <w:start w:val="1"/>
      <w:numFmt w:val="decimal"/>
      <w:isLgl/>
      <w:lvlText w:val="%1.%2.%3."/>
      <w:lvlJc w:val="left"/>
      <w:pPr>
        <w:ind w:hanging="720" w:left="720"/>
      </w:pPr>
      <w:rPr>
        <w:rFonts w:hint="default"/>
      </w:rPr>
    </w:lvl>
    <w:lvl w:ilvl="3">
      <w:start w:val="1"/>
      <w:numFmt w:val="decimal"/>
      <w:isLgl/>
      <w:lvlText w:val="%1.%2.%3.%4."/>
      <w:lvlJc w:val="left"/>
      <w:pPr>
        <w:ind w:hanging="720" w:left="720"/>
      </w:pPr>
      <w:rPr>
        <w:rFonts w:hint="default"/>
      </w:rPr>
    </w:lvl>
    <w:lvl w:ilvl="4">
      <w:start w:val="1"/>
      <w:numFmt w:val="decimal"/>
      <w:isLgl/>
      <w:lvlText w:val="%1.%2.%3.%4.%5."/>
      <w:lvlJc w:val="left"/>
      <w:pPr>
        <w:ind w:hanging="1080" w:left="1080"/>
      </w:pPr>
      <w:rPr>
        <w:rFonts w:hint="default"/>
      </w:rPr>
    </w:lvl>
    <w:lvl w:ilvl="5">
      <w:start w:val="1"/>
      <w:numFmt w:val="decimal"/>
      <w:isLgl/>
      <w:lvlText w:val="%1.%2.%3.%4.%5.%6."/>
      <w:lvlJc w:val="left"/>
      <w:pPr>
        <w:ind w:hanging="1080" w:left="1080"/>
      </w:pPr>
      <w:rPr>
        <w:rFonts w:hint="default"/>
      </w:rPr>
    </w:lvl>
    <w:lvl w:ilvl="6">
      <w:start w:val="1"/>
      <w:numFmt w:val="decimal"/>
      <w:isLgl/>
      <w:lvlText w:val="%1.%2.%3.%4.%5.%6.%7."/>
      <w:lvlJc w:val="left"/>
      <w:pPr>
        <w:ind w:hanging="1440" w:left="1440"/>
      </w:pPr>
      <w:rPr>
        <w:rFonts w:hint="default"/>
      </w:rPr>
    </w:lvl>
    <w:lvl w:ilvl="7">
      <w:start w:val="1"/>
      <w:numFmt w:val="decimal"/>
      <w:isLgl/>
      <w:lvlText w:val="%1.%2.%3.%4.%5.%6.%7.%8."/>
      <w:lvlJc w:val="left"/>
      <w:pPr>
        <w:ind w:hanging="1440" w:left="1440"/>
      </w:pPr>
      <w:rPr>
        <w:rFonts w:hint="default"/>
      </w:rPr>
    </w:lvl>
    <w:lvl w:ilvl="8">
      <w:start w:val="1"/>
      <w:numFmt w:val="decimal"/>
      <w:isLgl/>
      <w:lvlText w:val="%1.%2.%3.%4.%5.%6.%7.%8.%9."/>
      <w:lvlJc w:val="left"/>
      <w:pPr>
        <w:ind w:hanging="1800" w:left="1800"/>
      </w:pPr>
      <w:rPr>
        <w:rFonts w:hint="default"/>
      </w:rPr>
    </w:lvl>
  </w:abstractNum>
  <w:abstractNum w:abstractNumId="10">
    <w:nsid w:val="1DB67341"/>
    <w:multiLevelType w:val="hybridMultilevel"/>
    <w:tmpl w:val="99AA7C3C"/>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1">
    <w:nsid w:val="25CE183E"/>
    <w:multiLevelType w:val="hybridMultilevel"/>
    <w:tmpl w:val="8DDA5B2E"/>
    <w:lvl w:tplc="BD96CC8E" w:ilvl="0">
      <w:numFmt w:val="bullet"/>
      <w:lvlText w:val="-"/>
      <w:lvlJc w:val="left"/>
      <w:pPr>
        <w:ind w:hanging="360" w:left="720"/>
      </w:pPr>
      <w:rPr>
        <w:rFonts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cs="Wingdings" w:hAnsi="Wingdings" w:ascii="Wingdings" w:hint="default"/>
      </w:rPr>
    </w:lvl>
    <w:lvl w:tplc="041A0001" w:ilvl="3">
      <w:start w:val="1"/>
      <w:numFmt w:val="bullet"/>
      <w:lvlText w:val=""/>
      <w:lvlJc w:val="left"/>
      <w:pPr>
        <w:ind w:hanging="360" w:left="2880"/>
      </w:pPr>
      <w:rPr>
        <w:rFonts w:cs="Symbol"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cs="Wingdings" w:hAnsi="Wingdings" w:ascii="Wingdings" w:hint="default"/>
      </w:rPr>
    </w:lvl>
    <w:lvl w:tplc="041A0001" w:ilvl="6">
      <w:start w:val="1"/>
      <w:numFmt w:val="bullet"/>
      <w:lvlText w:val=""/>
      <w:lvlJc w:val="left"/>
      <w:pPr>
        <w:ind w:hanging="360" w:left="5040"/>
      </w:pPr>
      <w:rPr>
        <w:rFonts w:cs="Symbol"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cs="Wingdings" w:hAnsi="Wingdings" w:ascii="Wingdings" w:hint="default"/>
      </w:rPr>
    </w:lvl>
  </w:abstractNum>
  <w:abstractNum w:abstractNumId="12">
    <w:nsid w:val="2770340C"/>
    <w:multiLevelType w:val="hybridMultilevel"/>
    <w:tmpl w:val="C3C6F940"/>
    <w:lvl w:tplc="BD96CC8E" w:ilvl="0">
      <w:numFmt w:val="bullet"/>
      <w:lvlText w:val="-"/>
      <w:lvlJc w:val="left"/>
      <w:pPr>
        <w:ind w:hanging="360" w:left="720"/>
      </w:pPr>
      <w:rPr>
        <w:rFonts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cs="Wingdings" w:hAnsi="Wingdings" w:ascii="Wingdings" w:hint="default"/>
      </w:rPr>
    </w:lvl>
    <w:lvl w:tplc="041A0001" w:ilvl="3">
      <w:start w:val="1"/>
      <w:numFmt w:val="bullet"/>
      <w:lvlText w:val=""/>
      <w:lvlJc w:val="left"/>
      <w:pPr>
        <w:ind w:hanging="360" w:left="2880"/>
      </w:pPr>
      <w:rPr>
        <w:rFonts w:cs="Symbol"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cs="Wingdings" w:hAnsi="Wingdings" w:ascii="Wingdings" w:hint="default"/>
      </w:rPr>
    </w:lvl>
    <w:lvl w:tplc="041A0001" w:ilvl="6">
      <w:start w:val="1"/>
      <w:numFmt w:val="bullet"/>
      <w:lvlText w:val=""/>
      <w:lvlJc w:val="left"/>
      <w:pPr>
        <w:ind w:hanging="360" w:left="5040"/>
      </w:pPr>
      <w:rPr>
        <w:rFonts w:cs="Symbol"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cs="Wingdings" w:hAnsi="Wingdings" w:ascii="Wingdings" w:hint="default"/>
      </w:rPr>
    </w:lvl>
  </w:abstractNum>
  <w:abstractNum w:abstractNumId="13">
    <w:nsid w:val="2B744CFE"/>
    <w:multiLevelType w:val="hybridMultilevel"/>
    <w:tmpl w:val="99AA7C3C"/>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4">
    <w:nsid w:val="2D794476"/>
    <w:multiLevelType w:val="hybridMultilevel"/>
    <w:tmpl w:val="562E802A"/>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5">
    <w:nsid w:val="2F5053F0"/>
    <w:multiLevelType w:val="hybridMultilevel"/>
    <w:tmpl w:val="77206A3E"/>
    <w:lvl w:tplc="85FC9B46" w:ilvl="0">
      <w:start w:val="1"/>
      <w:numFmt w:val="bullet"/>
      <w:lvlText w:val=""/>
      <w:lvlJc w:val="left"/>
      <w:pPr>
        <w:ind w:hanging="360" w:left="720"/>
      </w:pPr>
      <w:rPr>
        <w:rFonts w:eastAsia="Times New Roman"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cs="Wingdings" w:hAnsi="Wingdings" w:ascii="Wingdings" w:hint="default"/>
      </w:rPr>
    </w:lvl>
    <w:lvl w:tplc="041A0001" w:ilvl="3">
      <w:start w:val="1"/>
      <w:numFmt w:val="bullet"/>
      <w:lvlText w:val=""/>
      <w:lvlJc w:val="left"/>
      <w:pPr>
        <w:ind w:hanging="360" w:left="2880"/>
      </w:pPr>
      <w:rPr>
        <w:rFonts w:cs="Symbol"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cs="Wingdings" w:hAnsi="Wingdings" w:ascii="Wingdings" w:hint="default"/>
      </w:rPr>
    </w:lvl>
    <w:lvl w:tplc="041A0001" w:ilvl="6">
      <w:start w:val="1"/>
      <w:numFmt w:val="bullet"/>
      <w:lvlText w:val=""/>
      <w:lvlJc w:val="left"/>
      <w:pPr>
        <w:ind w:hanging="360" w:left="5040"/>
      </w:pPr>
      <w:rPr>
        <w:rFonts w:cs="Symbol"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cs="Wingdings" w:hAnsi="Wingdings" w:ascii="Wingdings" w:hint="default"/>
      </w:rPr>
    </w:lvl>
  </w:abstractNum>
  <w:abstractNum w:abstractNumId="16">
    <w:nsid w:val="336C6733"/>
    <w:multiLevelType w:val="hybridMultilevel"/>
    <w:tmpl w:val="C0D2DD64"/>
    <w:lvl w:tplc="041A0001" w:ilvl="0">
      <w:start w:val="1"/>
      <w:numFmt w:val="bullet"/>
      <w:lvlText w:val=""/>
      <w:lvlJc w:val="left"/>
      <w:pPr>
        <w:ind w:hanging="360" w:left="720"/>
      </w:pPr>
      <w:rPr>
        <w:rFonts w:cs="Symbol"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cs="Wingdings" w:hAnsi="Wingdings" w:ascii="Wingdings" w:hint="default"/>
      </w:rPr>
    </w:lvl>
    <w:lvl w:tplc="041A0001" w:ilvl="3">
      <w:start w:val="1"/>
      <w:numFmt w:val="bullet"/>
      <w:lvlText w:val=""/>
      <w:lvlJc w:val="left"/>
      <w:pPr>
        <w:ind w:hanging="360" w:left="2880"/>
      </w:pPr>
      <w:rPr>
        <w:rFonts w:cs="Symbol"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cs="Wingdings" w:hAnsi="Wingdings" w:ascii="Wingdings" w:hint="default"/>
      </w:rPr>
    </w:lvl>
    <w:lvl w:tplc="041A0001" w:ilvl="6">
      <w:start w:val="1"/>
      <w:numFmt w:val="bullet"/>
      <w:lvlText w:val=""/>
      <w:lvlJc w:val="left"/>
      <w:pPr>
        <w:ind w:hanging="360" w:left="5040"/>
      </w:pPr>
      <w:rPr>
        <w:rFonts w:cs="Symbol"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cs="Wingdings" w:hAnsi="Wingdings" w:ascii="Wingdings" w:hint="default"/>
      </w:rPr>
    </w:lvl>
  </w:abstractNum>
  <w:abstractNum w:abstractNumId="17">
    <w:nsid w:val="33A1566F"/>
    <w:multiLevelType w:val="hybridMultilevel"/>
    <w:tmpl w:val="4C48F7E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37BE420E"/>
    <w:multiLevelType w:val="hybridMultilevel"/>
    <w:tmpl w:val="8B9E9FFE"/>
    <w:lvl w:tplc="FC446614" w:ilvl="0">
      <w:numFmt w:val="bullet"/>
      <w:lvlText w:val="-"/>
      <w:lvlJc w:val="left"/>
      <w:pPr>
        <w:ind w:hanging="360" w:left="720"/>
      </w:pPr>
      <w:rPr>
        <w:rFonts w:cstheme="minorBidi" w:eastAsiaTheme="minorHAns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3A00569D"/>
    <w:multiLevelType w:val="hybridMultilevel"/>
    <w:tmpl w:val="0DC8F366"/>
    <w:lvl w:tplc="5C42ED12" w:ilvl="0">
      <w:start w:val="1"/>
      <w:numFmt w:val="bullet"/>
      <w:lvlText w:val="-"/>
      <w:lvlJc w:val="left"/>
      <w:pPr>
        <w:ind w:hanging="360" w:left="2844"/>
      </w:pPr>
      <w:rPr>
        <w:rFonts w:eastAsia="Times New Roman" w:hAnsi="Times New Roman" w:ascii="Times New Roman" w:hint="default"/>
        <w:u w:val="none"/>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cs="Wingdings" w:hAnsi="Wingdings" w:ascii="Wingdings" w:hint="default"/>
      </w:rPr>
    </w:lvl>
    <w:lvl w:tplc="041A0001" w:ilvl="3">
      <w:start w:val="1"/>
      <w:numFmt w:val="bullet"/>
      <w:lvlText w:val=""/>
      <w:lvlJc w:val="left"/>
      <w:pPr>
        <w:ind w:hanging="360" w:left="2880"/>
      </w:pPr>
      <w:rPr>
        <w:rFonts w:cs="Symbol"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cs="Wingdings" w:hAnsi="Wingdings" w:ascii="Wingdings" w:hint="default"/>
      </w:rPr>
    </w:lvl>
    <w:lvl w:tplc="041A0001" w:ilvl="6">
      <w:start w:val="1"/>
      <w:numFmt w:val="bullet"/>
      <w:lvlText w:val=""/>
      <w:lvlJc w:val="left"/>
      <w:pPr>
        <w:ind w:hanging="360" w:left="5040"/>
      </w:pPr>
      <w:rPr>
        <w:rFonts w:cs="Symbol"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cs="Wingdings" w:hAnsi="Wingdings" w:ascii="Wingdings" w:hint="default"/>
      </w:rPr>
    </w:lvl>
  </w:abstractNum>
  <w:abstractNum w:abstractNumId="20">
    <w:nsid w:val="3B905420"/>
    <w:multiLevelType w:val="hybridMultilevel"/>
    <w:tmpl w:val="4C48F7E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3F211508"/>
    <w:multiLevelType w:val="hybridMultilevel"/>
    <w:tmpl w:val="97145EB4"/>
    <w:lvl w:tplc="BD96CC8E" w:ilvl="0">
      <w:numFmt w:val="bullet"/>
      <w:lvlText w:val="-"/>
      <w:lvlJc w:val="left"/>
      <w:pPr>
        <w:ind w:hanging="360" w:left="720"/>
      </w:pPr>
      <w:rPr>
        <w:rFonts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cs="Wingdings" w:hAnsi="Wingdings" w:ascii="Wingdings" w:hint="default"/>
      </w:rPr>
    </w:lvl>
    <w:lvl w:tplc="041A0001" w:ilvl="3">
      <w:start w:val="1"/>
      <w:numFmt w:val="bullet"/>
      <w:lvlText w:val=""/>
      <w:lvlJc w:val="left"/>
      <w:pPr>
        <w:ind w:hanging="360" w:left="2880"/>
      </w:pPr>
      <w:rPr>
        <w:rFonts w:cs="Symbol"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cs="Wingdings" w:hAnsi="Wingdings" w:ascii="Wingdings" w:hint="default"/>
      </w:rPr>
    </w:lvl>
    <w:lvl w:tplc="041A0001" w:ilvl="6">
      <w:start w:val="1"/>
      <w:numFmt w:val="bullet"/>
      <w:lvlText w:val=""/>
      <w:lvlJc w:val="left"/>
      <w:pPr>
        <w:ind w:hanging="360" w:left="5040"/>
      </w:pPr>
      <w:rPr>
        <w:rFonts w:cs="Symbol"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cs="Wingdings" w:hAnsi="Wingdings" w:ascii="Wingdings" w:hint="default"/>
      </w:rPr>
    </w:lvl>
  </w:abstractNum>
  <w:abstractNum w:abstractNumId="22">
    <w:nsid w:val="44884A2A"/>
    <w:multiLevelType w:val="hybridMultilevel"/>
    <w:tmpl w:val="98D80E2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3">
    <w:nsid w:val="467E0CE6"/>
    <w:multiLevelType w:val="hybridMultilevel"/>
    <w:tmpl w:val="4C48F7E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4">
    <w:nsid w:val="47DA2D5E"/>
    <w:multiLevelType w:val="hybridMultilevel"/>
    <w:tmpl w:val="CFC2BD02"/>
    <w:lvl w:tplc="DE3088DC" w:ilvl="0">
      <w:start w:val="2"/>
      <w:numFmt w:val="bullet"/>
      <w:lvlText w:val="-"/>
      <w:lvlJc w:val="left"/>
      <w:pPr>
        <w:ind w:hanging="360" w:left="720"/>
      </w:pPr>
      <w:rPr>
        <w:rFonts w:cs="Calibri" w:eastAsia="Calibr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5">
    <w:nsid w:val="49075EBA"/>
    <w:multiLevelType w:val="hybridMultilevel"/>
    <w:tmpl w:val="85F8E39A"/>
    <w:lvl w:tplc="D1FAFB5C" w:ilvl="0">
      <w:numFmt w:val="bullet"/>
      <w:lvlText w:val="-"/>
      <w:lvlJc w:val="left"/>
      <w:pPr>
        <w:ind w:hanging="360" w:left="720"/>
      </w:pPr>
      <w:rPr>
        <w:rFonts w:cstheme="minorBidi" w:eastAsiaTheme="minorHAns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6">
    <w:nsid w:val="4C510977"/>
    <w:multiLevelType w:val="hybridMultilevel"/>
    <w:tmpl w:val="6CEE507E"/>
    <w:lvl w:tplc="3A22BD00" w:ilvl="0">
      <w:start w:val="4"/>
      <w:numFmt w:val="bullet"/>
      <w:lvlText w:val="-"/>
      <w:lvlJc w:val="left"/>
      <w:pPr>
        <w:tabs>
          <w:tab w:pos="1080" w:val="num"/>
        </w:tabs>
        <w:ind w:hanging="360" w:left="1080"/>
      </w:pPr>
      <w:rPr>
        <w:rFonts w:cs="Arial" w:eastAsia="Times New Roman" w:hAnsi="Arial" w:ascii="Arial"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27">
    <w:nsid w:val="4CD85285"/>
    <w:multiLevelType w:val="hybridMultilevel"/>
    <w:tmpl w:val="956007C6"/>
    <w:lvl w:tplc="041A000F"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8">
    <w:nsid w:val="4D0E52AD"/>
    <w:multiLevelType w:val="hybridMultilevel"/>
    <w:tmpl w:val="F2C2BB5C"/>
    <w:lvl w:tplc="5C42ED12" w:ilvl="0">
      <w:start w:val="1"/>
      <w:numFmt w:val="bullet"/>
      <w:lvlText w:val="-"/>
      <w:lvlJc w:val="left"/>
      <w:pPr>
        <w:ind w:hanging="360" w:left="2844"/>
      </w:pPr>
      <w:rPr>
        <w:rFonts w:eastAsia="Times New Roman" w:hAnsi="Times New Roman" w:ascii="Times New Roman" w:hint="default"/>
        <w:u w:val="none"/>
      </w:rPr>
    </w:lvl>
    <w:lvl w:tplc="041A0003" w:ilvl="1">
      <w:start w:val="1"/>
      <w:numFmt w:val="bullet"/>
      <w:lvlText w:val="o"/>
      <w:lvlJc w:val="left"/>
      <w:pPr>
        <w:ind w:hanging="360" w:left="3564"/>
      </w:pPr>
      <w:rPr>
        <w:rFonts w:cs="Courier New" w:hAnsi="Courier New" w:ascii="Courier New" w:hint="default"/>
      </w:rPr>
    </w:lvl>
    <w:lvl w:tplc="041A0005" w:ilvl="2">
      <w:start w:val="1"/>
      <w:numFmt w:val="bullet"/>
      <w:lvlText w:val=""/>
      <w:lvlJc w:val="left"/>
      <w:pPr>
        <w:ind w:hanging="360" w:left="4284"/>
      </w:pPr>
      <w:rPr>
        <w:rFonts w:cs="Wingdings" w:hAnsi="Wingdings" w:ascii="Wingdings" w:hint="default"/>
      </w:rPr>
    </w:lvl>
    <w:lvl w:tplc="041A0001" w:ilvl="3">
      <w:start w:val="1"/>
      <w:numFmt w:val="bullet"/>
      <w:lvlText w:val=""/>
      <w:lvlJc w:val="left"/>
      <w:pPr>
        <w:ind w:hanging="360" w:left="5004"/>
      </w:pPr>
      <w:rPr>
        <w:rFonts w:cs="Symbol" w:hAnsi="Symbol" w:ascii="Symbol" w:hint="default"/>
      </w:rPr>
    </w:lvl>
    <w:lvl w:tplc="041A0003" w:ilvl="4">
      <w:start w:val="1"/>
      <w:numFmt w:val="bullet"/>
      <w:lvlText w:val="o"/>
      <w:lvlJc w:val="left"/>
      <w:pPr>
        <w:ind w:hanging="360" w:left="5724"/>
      </w:pPr>
      <w:rPr>
        <w:rFonts w:cs="Courier New" w:hAnsi="Courier New" w:ascii="Courier New" w:hint="default"/>
      </w:rPr>
    </w:lvl>
    <w:lvl w:tplc="041A0005" w:ilvl="5">
      <w:start w:val="1"/>
      <w:numFmt w:val="bullet"/>
      <w:lvlText w:val=""/>
      <w:lvlJc w:val="left"/>
      <w:pPr>
        <w:ind w:hanging="360" w:left="6444"/>
      </w:pPr>
      <w:rPr>
        <w:rFonts w:cs="Wingdings" w:hAnsi="Wingdings" w:ascii="Wingdings" w:hint="default"/>
      </w:rPr>
    </w:lvl>
    <w:lvl w:tplc="041A0001" w:ilvl="6">
      <w:start w:val="1"/>
      <w:numFmt w:val="bullet"/>
      <w:lvlText w:val=""/>
      <w:lvlJc w:val="left"/>
      <w:pPr>
        <w:ind w:hanging="360" w:left="7164"/>
      </w:pPr>
      <w:rPr>
        <w:rFonts w:cs="Symbol" w:hAnsi="Symbol" w:ascii="Symbol" w:hint="default"/>
      </w:rPr>
    </w:lvl>
    <w:lvl w:tplc="041A0003" w:ilvl="7">
      <w:start w:val="1"/>
      <w:numFmt w:val="bullet"/>
      <w:lvlText w:val="o"/>
      <w:lvlJc w:val="left"/>
      <w:pPr>
        <w:ind w:hanging="360" w:left="7884"/>
      </w:pPr>
      <w:rPr>
        <w:rFonts w:cs="Courier New" w:hAnsi="Courier New" w:ascii="Courier New" w:hint="default"/>
      </w:rPr>
    </w:lvl>
    <w:lvl w:tplc="041A0005" w:ilvl="8">
      <w:start w:val="1"/>
      <w:numFmt w:val="bullet"/>
      <w:lvlText w:val=""/>
      <w:lvlJc w:val="left"/>
      <w:pPr>
        <w:ind w:hanging="360" w:left="8604"/>
      </w:pPr>
      <w:rPr>
        <w:rFonts w:cs="Wingdings" w:hAnsi="Wingdings" w:ascii="Wingdings" w:hint="default"/>
      </w:rPr>
    </w:lvl>
  </w:abstractNum>
  <w:abstractNum w:abstractNumId="29">
    <w:nsid w:val="52E2790F"/>
    <w:multiLevelType w:val="multilevel"/>
    <w:tmpl w:val="A5EE331C"/>
    <w:lvl w:ilvl="0">
      <w:start w:val="1"/>
      <w:numFmt w:val="upperRoman"/>
      <w:lvlText w:val="%1."/>
      <w:lvlJc w:val="left"/>
      <w:rPr>
        <w:rFonts w:cs="Arial" w:eastAsia="Arial" w:hAnsi="Arial" w:ascii="Arial"/>
        <w:b w:val="false"/>
        <w:bCs w:val="false"/>
        <w:i w:val="false"/>
        <w:iCs w:val="false"/>
        <w:smallCaps w:val="false"/>
        <w:strike w:val="false"/>
        <w:color w:val="000000"/>
        <w:spacing w:val="0"/>
        <w:w w:val="100"/>
        <w:position w:val="0"/>
        <w:sz w:val="20"/>
        <w:szCs w:val="20"/>
        <w:u w:val="none"/>
        <w:lang w:val="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55031FA6"/>
    <w:multiLevelType w:val="hybridMultilevel"/>
    <w:tmpl w:val="D71E413A"/>
    <w:lvl w:tplc="041A0017" w:ilvl="0">
      <w:start w:val="1"/>
      <w:numFmt w:val="lowerLetter"/>
      <w:lvlText w:val="%1)"/>
      <w:lvlJc w:val="left"/>
      <w:pPr>
        <w:ind w:hanging="360" w:left="720"/>
      </w:pPr>
      <w:rPr>
        <w:rFonts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1">
    <w:nsid w:val="551D7460"/>
    <w:multiLevelType w:val="hybridMultilevel"/>
    <w:tmpl w:val="99AA7C3C"/>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BC01A31"/>
    <w:multiLevelType w:val="hybridMultilevel"/>
    <w:tmpl w:val="1A8A6CBA"/>
    <w:lvl w:tplc="5C42ED12" w:ilvl="0">
      <w:start w:val="1"/>
      <w:numFmt w:val="bullet"/>
      <w:lvlText w:val="-"/>
      <w:lvlJc w:val="left"/>
      <w:pPr>
        <w:ind w:hanging="360" w:left="2844"/>
      </w:pPr>
      <w:rPr>
        <w:rFonts w:eastAsia="Times New Roman" w:hAnsi="Times New Roman" w:ascii="Times New Roman" w:hint="default"/>
        <w:u w:val="none"/>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cs="Wingdings" w:hAnsi="Wingdings" w:ascii="Wingdings" w:hint="default"/>
      </w:rPr>
    </w:lvl>
    <w:lvl w:tplc="041A0001" w:ilvl="3">
      <w:start w:val="1"/>
      <w:numFmt w:val="bullet"/>
      <w:lvlText w:val=""/>
      <w:lvlJc w:val="left"/>
      <w:pPr>
        <w:ind w:hanging="360" w:left="2880"/>
      </w:pPr>
      <w:rPr>
        <w:rFonts w:cs="Symbol"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cs="Wingdings" w:hAnsi="Wingdings" w:ascii="Wingdings" w:hint="default"/>
      </w:rPr>
    </w:lvl>
    <w:lvl w:tplc="041A0001" w:ilvl="6">
      <w:start w:val="1"/>
      <w:numFmt w:val="bullet"/>
      <w:lvlText w:val=""/>
      <w:lvlJc w:val="left"/>
      <w:pPr>
        <w:ind w:hanging="360" w:left="5040"/>
      </w:pPr>
      <w:rPr>
        <w:rFonts w:cs="Symbol"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cs="Wingdings" w:hAnsi="Wingdings" w:ascii="Wingdings" w:hint="default"/>
      </w:rPr>
    </w:lvl>
  </w:abstractNum>
  <w:abstractNum w:abstractNumId="33">
    <w:nsid w:val="5DFB431D"/>
    <w:multiLevelType w:val="hybridMultilevel"/>
    <w:tmpl w:val="CD3CFEA4"/>
    <w:lvl w:tplc="5C42ED12" w:ilvl="0">
      <w:start w:val="1"/>
      <w:numFmt w:val="bullet"/>
      <w:lvlText w:val="-"/>
      <w:lvlJc w:val="left"/>
      <w:pPr>
        <w:ind w:hanging="360" w:left="2844"/>
      </w:pPr>
      <w:rPr>
        <w:rFonts w:eastAsia="Times New Roman" w:hAnsi="Times New Roman" w:ascii="Times New Roman" w:hint="default"/>
        <w:u w:val="none"/>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cs="Wingdings" w:hAnsi="Wingdings" w:ascii="Wingdings" w:hint="default"/>
      </w:rPr>
    </w:lvl>
    <w:lvl w:tplc="041A0001" w:ilvl="3">
      <w:start w:val="1"/>
      <w:numFmt w:val="bullet"/>
      <w:lvlText w:val=""/>
      <w:lvlJc w:val="left"/>
      <w:pPr>
        <w:ind w:hanging="360" w:left="2880"/>
      </w:pPr>
      <w:rPr>
        <w:rFonts w:cs="Symbol"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cs="Wingdings" w:hAnsi="Wingdings" w:ascii="Wingdings" w:hint="default"/>
      </w:rPr>
    </w:lvl>
    <w:lvl w:tplc="041A0001" w:ilvl="6">
      <w:start w:val="1"/>
      <w:numFmt w:val="bullet"/>
      <w:lvlText w:val=""/>
      <w:lvlJc w:val="left"/>
      <w:pPr>
        <w:ind w:hanging="360" w:left="5040"/>
      </w:pPr>
      <w:rPr>
        <w:rFonts w:cs="Symbol"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cs="Wingdings" w:hAnsi="Wingdings" w:ascii="Wingdings" w:hint="default"/>
      </w:rPr>
    </w:lvl>
  </w:abstractNum>
  <w:abstractNum w:abstractNumId="34">
    <w:nsid w:val="66FE7D29"/>
    <w:multiLevelType w:val="hybridMultilevel"/>
    <w:tmpl w:val="2EAE262E"/>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5">
    <w:nsid w:val="677832E9"/>
    <w:multiLevelType w:val="hybridMultilevel"/>
    <w:tmpl w:val="59F47356"/>
    <w:lvl w:tplc="E08C1E30"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6">
    <w:nsid w:val="6B4F105C"/>
    <w:multiLevelType w:val="hybridMultilevel"/>
    <w:tmpl w:val="8DE8A6B8"/>
    <w:lvl w:tplc="041A0017" w:ilvl="0">
      <w:start w:val="1"/>
      <w:numFmt w:val="lowerLetter"/>
      <w:lvlText w:val="%1)"/>
      <w:lvlJc w:val="left"/>
      <w:pPr>
        <w:ind w:hanging="360" w:left="644"/>
      </w:pPr>
      <w:rPr>
        <w:rFonts w:hint="default"/>
      </w:rPr>
    </w:lvl>
    <w:lvl w:tplc="041A0019" w:ilvl="1">
      <w:start w:val="1"/>
      <w:numFmt w:val="lowerLetter"/>
      <w:lvlText w:val="%2."/>
      <w:lvlJc w:val="left"/>
      <w:pPr>
        <w:ind w:hanging="360" w:left="1364"/>
      </w:pPr>
    </w:lvl>
    <w:lvl w:tplc="041A001B" w:ilvl="2">
      <w:start w:val="1"/>
      <w:numFmt w:val="lowerRoman"/>
      <w:lvlText w:val="%3."/>
      <w:lvlJc w:val="right"/>
      <w:pPr>
        <w:ind w:hanging="180" w:left="2084"/>
      </w:pPr>
    </w:lvl>
    <w:lvl w:tplc="041A000F" w:ilvl="3">
      <w:start w:val="1"/>
      <w:numFmt w:val="decimal"/>
      <w:lvlText w:val="%4."/>
      <w:lvlJc w:val="left"/>
      <w:pPr>
        <w:ind w:hanging="360" w:left="2804"/>
      </w:pPr>
    </w:lvl>
    <w:lvl w:tplc="041A0019" w:ilvl="4">
      <w:start w:val="1"/>
      <w:numFmt w:val="lowerLetter"/>
      <w:lvlText w:val="%5."/>
      <w:lvlJc w:val="left"/>
      <w:pPr>
        <w:ind w:hanging="360" w:left="3524"/>
      </w:pPr>
    </w:lvl>
    <w:lvl w:tplc="041A001B" w:ilvl="5">
      <w:start w:val="1"/>
      <w:numFmt w:val="lowerRoman"/>
      <w:lvlText w:val="%6."/>
      <w:lvlJc w:val="right"/>
      <w:pPr>
        <w:ind w:hanging="180" w:left="4244"/>
      </w:pPr>
    </w:lvl>
    <w:lvl w:tplc="041A000F" w:ilvl="6">
      <w:start w:val="1"/>
      <w:numFmt w:val="decimal"/>
      <w:lvlText w:val="%7."/>
      <w:lvlJc w:val="left"/>
      <w:pPr>
        <w:ind w:hanging="360" w:left="4964"/>
      </w:pPr>
    </w:lvl>
    <w:lvl w:tplc="041A0019" w:ilvl="7">
      <w:start w:val="1"/>
      <w:numFmt w:val="lowerLetter"/>
      <w:lvlText w:val="%8."/>
      <w:lvlJc w:val="left"/>
      <w:pPr>
        <w:ind w:hanging="360" w:left="5684"/>
      </w:pPr>
    </w:lvl>
    <w:lvl w:tplc="041A001B" w:ilvl="8">
      <w:start w:val="1"/>
      <w:numFmt w:val="lowerRoman"/>
      <w:lvlText w:val="%9."/>
      <w:lvlJc w:val="right"/>
      <w:pPr>
        <w:ind w:hanging="180" w:left="6404"/>
      </w:pPr>
    </w:lvl>
  </w:abstractNum>
  <w:abstractNum w:abstractNumId="37">
    <w:nsid w:val="6D3E3936"/>
    <w:multiLevelType w:val="hybridMultilevel"/>
    <w:tmpl w:val="29B08E4C"/>
    <w:lvl w:tplc="8578E754" w:ilvl="0">
      <w:start w:val="1"/>
      <w:numFmt w:val="decimal"/>
      <w:lvlText w:val="%1."/>
      <w:lvlJc w:val="left"/>
      <w:pPr>
        <w:ind w:hanging="360" w:left="360"/>
      </w:pPr>
      <w:rPr>
        <w:rFonts w:cs="Calibri" w:hAnsi="Calibri" w:ascii="Calibri" w:hint="default"/>
        <w:color w:val="000000"/>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38">
    <w:nsid w:val="70C50ECE"/>
    <w:multiLevelType w:val="hybridMultilevel"/>
    <w:tmpl w:val="9F18F67A"/>
    <w:lvl w:tplc="E50EC73A" w:ilvl="0">
      <w:start w:val="1"/>
      <w:numFmt w:val="decimal"/>
      <w:lvlText w:val="%1."/>
      <w:lvlJc w:val="left"/>
      <w:pPr>
        <w:ind w:hanging="360" w:left="693"/>
      </w:pPr>
      <w:rPr>
        <w:rFonts w:hint="default"/>
        <w:sz w:val="18"/>
      </w:rPr>
    </w:lvl>
    <w:lvl w:tentative="true" w:tplc="041A0019" w:ilvl="1">
      <w:start w:val="1"/>
      <w:numFmt w:val="lowerLetter"/>
      <w:lvlText w:val="%2."/>
      <w:lvlJc w:val="left"/>
      <w:pPr>
        <w:ind w:hanging="360" w:left="1363"/>
      </w:pPr>
    </w:lvl>
    <w:lvl w:tentative="true" w:tplc="041A001B" w:ilvl="2">
      <w:start w:val="1"/>
      <w:numFmt w:val="lowerRoman"/>
      <w:lvlText w:val="%3."/>
      <w:lvlJc w:val="right"/>
      <w:pPr>
        <w:ind w:hanging="180" w:left="2083"/>
      </w:pPr>
    </w:lvl>
    <w:lvl w:tentative="true" w:tplc="041A000F" w:ilvl="3">
      <w:start w:val="1"/>
      <w:numFmt w:val="decimal"/>
      <w:lvlText w:val="%4."/>
      <w:lvlJc w:val="left"/>
      <w:pPr>
        <w:ind w:hanging="360" w:left="2803"/>
      </w:pPr>
    </w:lvl>
    <w:lvl w:tentative="true" w:tplc="041A0019" w:ilvl="4">
      <w:start w:val="1"/>
      <w:numFmt w:val="lowerLetter"/>
      <w:lvlText w:val="%5."/>
      <w:lvlJc w:val="left"/>
      <w:pPr>
        <w:ind w:hanging="360" w:left="3523"/>
      </w:pPr>
    </w:lvl>
    <w:lvl w:tentative="true" w:tplc="041A001B" w:ilvl="5">
      <w:start w:val="1"/>
      <w:numFmt w:val="lowerRoman"/>
      <w:lvlText w:val="%6."/>
      <w:lvlJc w:val="right"/>
      <w:pPr>
        <w:ind w:hanging="180" w:left="4243"/>
      </w:pPr>
    </w:lvl>
    <w:lvl w:tentative="true" w:tplc="041A000F" w:ilvl="6">
      <w:start w:val="1"/>
      <w:numFmt w:val="decimal"/>
      <w:lvlText w:val="%7."/>
      <w:lvlJc w:val="left"/>
      <w:pPr>
        <w:ind w:hanging="360" w:left="4963"/>
      </w:pPr>
    </w:lvl>
    <w:lvl w:tentative="true" w:tplc="041A0019" w:ilvl="7">
      <w:start w:val="1"/>
      <w:numFmt w:val="lowerLetter"/>
      <w:lvlText w:val="%8."/>
      <w:lvlJc w:val="left"/>
      <w:pPr>
        <w:ind w:hanging="360" w:left="5683"/>
      </w:pPr>
    </w:lvl>
    <w:lvl w:tentative="true" w:tplc="041A001B" w:ilvl="8">
      <w:start w:val="1"/>
      <w:numFmt w:val="lowerRoman"/>
      <w:lvlText w:val="%9."/>
      <w:lvlJc w:val="right"/>
      <w:pPr>
        <w:ind w:hanging="180" w:left="6403"/>
      </w:pPr>
    </w:lvl>
  </w:abstractNum>
  <w:abstractNum w:abstractNumId="39">
    <w:nsid w:val="77BD4E64"/>
    <w:multiLevelType w:val="hybridMultilevel"/>
    <w:tmpl w:val="38A0BACA"/>
    <w:lvl w:tplc="F8EAC196" w:ilvl="0">
      <w:start w:val="1"/>
      <w:numFmt w:val="bullet"/>
      <w:lvlText w:val="-"/>
      <w:lvlJc w:val="left"/>
      <w:pPr>
        <w:ind w:hanging="360" w:left="720"/>
      </w:pPr>
      <w:rPr>
        <w:rFonts w:cs="Calibri" w:eastAsia="Calibr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0">
    <w:nsid w:val="7B2E79F1"/>
    <w:multiLevelType w:val="hybridMultilevel"/>
    <w:tmpl w:val="ECE6F604"/>
    <w:lvl w:tplc="041A0001" w:ilvl="0">
      <w:start w:val="1"/>
      <w:numFmt w:val="bullet"/>
      <w:lvlText w:val=""/>
      <w:lvlJc w:val="left"/>
      <w:pPr>
        <w:ind w:hanging="360" w:left="720"/>
      </w:pPr>
      <w:rPr>
        <w:rFonts w:cs="Symbol"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cs="Wingdings" w:hAnsi="Wingdings" w:ascii="Wingdings" w:hint="default"/>
      </w:rPr>
    </w:lvl>
    <w:lvl w:tplc="041A0001" w:ilvl="3">
      <w:start w:val="1"/>
      <w:numFmt w:val="bullet"/>
      <w:lvlText w:val=""/>
      <w:lvlJc w:val="left"/>
      <w:pPr>
        <w:ind w:hanging="360" w:left="2880"/>
      </w:pPr>
      <w:rPr>
        <w:rFonts w:cs="Symbol"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cs="Wingdings" w:hAnsi="Wingdings" w:ascii="Wingdings" w:hint="default"/>
      </w:rPr>
    </w:lvl>
    <w:lvl w:tplc="041A0001" w:ilvl="6">
      <w:start w:val="1"/>
      <w:numFmt w:val="bullet"/>
      <w:lvlText w:val=""/>
      <w:lvlJc w:val="left"/>
      <w:pPr>
        <w:ind w:hanging="360" w:left="5040"/>
      </w:pPr>
      <w:rPr>
        <w:rFonts w:cs="Symbol"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cs="Wingdings" w:hAnsi="Wingdings" w:ascii="Wingdings" w:hint="default"/>
      </w:rPr>
    </w:lvl>
  </w:abstractNum>
  <w:num w:numId="1">
    <w:abstractNumId w:val="26"/>
  </w:num>
  <w:num w:numId="2">
    <w:abstractNumId w:val="22"/>
  </w:num>
  <w:num w:numId="3">
    <w:abstractNumId w:val="37"/>
  </w:num>
  <w:num w:numId="4">
    <w:abstractNumId w:val="14"/>
  </w:num>
  <w:num w:numId="5">
    <w:abstractNumId w:val="8"/>
  </w:num>
  <w:num w:numId="6">
    <w:abstractNumId w:val="31"/>
  </w:num>
  <w:num w:numId="7">
    <w:abstractNumId w:val="28"/>
  </w:num>
  <w:num w:numId="8">
    <w:abstractNumId w:val="34"/>
  </w:num>
  <w:num w:numId="9">
    <w:abstractNumId w:val="9"/>
  </w:num>
  <w:num w:numId="10">
    <w:abstractNumId w:val="35"/>
  </w:num>
  <w:num w:numId="11">
    <w:abstractNumId w:val="15"/>
  </w:num>
  <w:num w:numId="12">
    <w:abstractNumId w:val="7"/>
  </w:num>
  <w:num w:numId="13">
    <w:abstractNumId w:val="5"/>
  </w:num>
  <w:num w:numId="14">
    <w:abstractNumId w:val="3"/>
  </w:num>
  <w:num w:numId="15">
    <w:abstractNumId w:val="30"/>
  </w:num>
  <w:num w:numId="16">
    <w:abstractNumId w:val="36"/>
  </w:num>
  <w:num w:numId="17">
    <w:abstractNumId w:val="10"/>
  </w:num>
  <w:num w:numId="18">
    <w:abstractNumId w:val="40"/>
  </w:num>
  <w:num w:numId="19">
    <w:abstractNumId w:val="16"/>
  </w:num>
  <w:num w:numId="20">
    <w:abstractNumId w:val="21"/>
  </w:num>
  <w:num w:numId="21">
    <w:abstractNumId w:val="12"/>
  </w:num>
  <w:num w:numId="22">
    <w:abstractNumId w:val="11"/>
  </w:num>
  <w:num w:numId="23">
    <w:abstractNumId w:val="33"/>
  </w:num>
  <w:num w:numId="24">
    <w:abstractNumId w:val="19"/>
  </w:num>
  <w:num w:numId="25">
    <w:abstractNumId w:val="4"/>
  </w:num>
  <w:num w:numId="26">
    <w:abstractNumId w:val="32"/>
  </w:num>
  <w:num w:numId="27">
    <w:abstractNumId w:val="13"/>
  </w:num>
  <w:num w:numId="28">
    <w:abstractNumId w:val="29"/>
  </w:num>
  <w:num w:numId="29">
    <w:abstractNumId w:val="6"/>
  </w:num>
  <w:num w:numId="30">
    <w:abstractNumId w:val="1"/>
  </w:num>
  <w:num w:numId="31">
    <w:abstractNumId w:val="0"/>
  </w:num>
  <w:num w:numId="32">
    <w:abstractNumId w:val="38"/>
  </w:num>
  <w:num w:numId="33">
    <w:abstractNumId w:val="27"/>
  </w:num>
  <w:num w:numId="34">
    <w:abstractNumId w:val="2"/>
  </w:num>
  <w:num w:numId="35">
    <w:abstractNumId w:val="24"/>
  </w:num>
  <w:num w:numId="36">
    <w:abstractNumId w:val="39"/>
  </w:num>
  <w:num w:numId="37">
    <w:abstractNumId w:val="17"/>
  </w:num>
  <w:num w:numId="38">
    <w:abstractNumId w:val="25"/>
  </w:num>
  <w:num w:numId="39">
    <w:abstractNumId w:val="18"/>
  </w:num>
  <w:num w:numId="40">
    <w:abstractNumId w:val="20"/>
  </w:num>
  <w:num w:numId="41">
    <w:abstractNumId w:val="2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3" w:val="bestFit"/>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05B0"/>
    <w:rsid w:val="00003DA2"/>
    <w:rsid w:val="0000509A"/>
    <w:rsid w:val="000054EC"/>
    <w:rsid w:val="0000725B"/>
    <w:rsid w:val="00014C5E"/>
    <w:rsid w:val="00035DAE"/>
    <w:rsid w:val="0005693E"/>
    <w:rsid w:val="00061128"/>
    <w:rsid w:val="00066B63"/>
    <w:rsid w:val="00093FFD"/>
    <w:rsid w:val="000A58A5"/>
    <w:rsid w:val="000B1AEE"/>
    <w:rsid w:val="000C0DC7"/>
    <w:rsid w:val="000D4B7E"/>
    <w:rsid w:val="000E200B"/>
    <w:rsid w:val="000E32AE"/>
    <w:rsid w:val="0010798E"/>
    <w:rsid w:val="001455A4"/>
    <w:rsid w:val="0014783D"/>
    <w:rsid w:val="00154540"/>
    <w:rsid w:val="00157E41"/>
    <w:rsid w:val="00171938"/>
    <w:rsid w:val="00180739"/>
    <w:rsid w:val="001B7C99"/>
    <w:rsid w:val="001E280A"/>
    <w:rsid w:val="001F3538"/>
    <w:rsid w:val="001F5360"/>
    <w:rsid w:val="00200509"/>
    <w:rsid w:val="002104E9"/>
    <w:rsid w:val="00212B6D"/>
    <w:rsid w:val="00220A57"/>
    <w:rsid w:val="0022375B"/>
    <w:rsid w:val="00233F52"/>
    <w:rsid w:val="00237C42"/>
    <w:rsid w:val="00242BF3"/>
    <w:rsid w:val="00245102"/>
    <w:rsid w:val="00253248"/>
    <w:rsid w:val="0025441F"/>
    <w:rsid w:val="002546BC"/>
    <w:rsid w:val="002558D3"/>
    <w:rsid w:val="0026424E"/>
    <w:rsid w:val="002A12CC"/>
    <w:rsid w:val="002A44D3"/>
    <w:rsid w:val="002B2E3C"/>
    <w:rsid w:val="002C349E"/>
    <w:rsid w:val="002D0A57"/>
    <w:rsid w:val="002D2DCD"/>
    <w:rsid w:val="002D61BB"/>
    <w:rsid w:val="002E501D"/>
    <w:rsid w:val="002F2A18"/>
    <w:rsid w:val="002F2A19"/>
    <w:rsid w:val="003002DC"/>
    <w:rsid w:val="003014C5"/>
    <w:rsid w:val="003137CE"/>
    <w:rsid w:val="0031554C"/>
    <w:rsid w:val="00325721"/>
    <w:rsid w:val="00340586"/>
    <w:rsid w:val="0037763C"/>
    <w:rsid w:val="0038221B"/>
    <w:rsid w:val="0038673A"/>
    <w:rsid w:val="003C5395"/>
    <w:rsid w:val="003C611C"/>
    <w:rsid w:val="003F462E"/>
    <w:rsid w:val="00412375"/>
    <w:rsid w:val="00420299"/>
    <w:rsid w:val="00454952"/>
    <w:rsid w:val="004633DA"/>
    <w:rsid w:val="00475B53"/>
    <w:rsid w:val="0047668D"/>
    <w:rsid w:val="004803F0"/>
    <w:rsid w:val="00481B26"/>
    <w:rsid w:val="0048706C"/>
    <w:rsid w:val="004B0D0A"/>
    <w:rsid w:val="004B33CF"/>
    <w:rsid w:val="004C0388"/>
    <w:rsid w:val="004C1393"/>
    <w:rsid w:val="004C22F2"/>
    <w:rsid w:val="004C7461"/>
    <w:rsid w:val="004D641C"/>
    <w:rsid w:val="00513886"/>
    <w:rsid w:val="005267F2"/>
    <w:rsid w:val="00535B53"/>
    <w:rsid w:val="00552F62"/>
    <w:rsid w:val="00556CF6"/>
    <w:rsid w:val="005716B3"/>
    <w:rsid w:val="00581A18"/>
    <w:rsid w:val="005A7501"/>
    <w:rsid w:val="005E13C6"/>
    <w:rsid w:val="005E39B8"/>
    <w:rsid w:val="00602209"/>
    <w:rsid w:val="00602F57"/>
    <w:rsid w:val="00622AE8"/>
    <w:rsid w:val="00632AD5"/>
    <w:rsid w:val="006368E6"/>
    <w:rsid w:val="006377E2"/>
    <w:rsid w:val="0064092A"/>
    <w:rsid w:val="0064323D"/>
    <w:rsid w:val="00644F5A"/>
    <w:rsid w:val="006637D6"/>
    <w:rsid w:val="00680867"/>
    <w:rsid w:val="006829DB"/>
    <w:rsid w:val="00684BD3"/>
    <w:rsid w:val="00697794"/>
    <w:rsid w:val="006B055B"/>
    <w:rsid w:val="006B55C2"/>
    <w:rsid w:val="006C7943"/>
    <w:rsid w:val="006D3DD4"/>
    <w:rsid w:val="006E5F7D"/>
    <w:rsid w:val="00700CA7"/>
    <w:rsid w:val="00704AE2"/>
    <w:rsid w:val="00716992"/>
    <w:rsid w:val="00721192"/>
    <w:rsid w:val="00725962"/>
    <w:rsid w:val="007457C0"/>
    <w:rsid w:val="00752928"/>
    <w:rsid w:val="007535F2"/>
    <w:rsid w:val="0077554D"/>
    <w:rsid w:val="0078305A"/>
    <w:rsid w:val="00783298"/>
    <w:rsid w:val="0079123E"/>
    <w:rsid w:val="007A6379"/>
    <w:rsid w:val="007B7C9B"/>
    <w:rsid w:val="007D211A"/>
    <w:rsid w:val="007E6978"/>
    <w:rsid w:val="007F2207"/>
    <w:rsid w:val="008303E6"/>
    <w:rsid w:val="00874415"/>
    <w:rsid w:val="00892C86"/>
    <w:rsid w:val="00893CD3"/>
    <w:rsid w:val="00896643"/>
    <w:rsid w:val="008B559E"/>
    <w:rsid w:val="008B55DE"/>
    <w:rsid w:val="008B5B0B"/>
    <w:rsid w:val="008C07B9"/>
    <w:rsid w:val="008C7A64"/>
    <w:rsid w:val="008E3F31"/>
    <w:rsid w:val="008F1073"/>
    <w:rsid w:val="00900AD1"/>
    <w:rsid w:val="009017F7"/>
    <w:rsid w:val="009023DB"/>
    <w:rsid w:val="00916877"/>
    <w:rsid w:val="00920A62"/>
    <w:rsid w:val="00921C43"/>
    <w:rsid w:val="00941B53"/>
    <w:rsid w:val="0094202C"/>
    <w:rsid w:val="0098761C"/>
    <w:rsid w:val="0099003B"/>
    <w:rsid w:val="009934F5"/>
    <w:rsid w:val="009A7828"/>
    <w:rsid w:val="009B68B7"/>
    <w:rsid w:val="009E5EC7"/>
    <w:rsid w:val="009F43CF"/>
    <w:rsid w:val="00A0599A"/>
    <w:rsid w:val="00A276F6"/>
    <w:rsid w:val="00A4371D"/>
    <w:rsid w:val="00A51583"/>
    <w:rsid w:val="00A615C2"/>
    <w:rsid w:val="00A66194"/>
    <w:rsid w:val="00A80FE8"/>
    <w:rsid w:val="00A85943"/>
    <w:rsid w:val="00AB63BA"/>
    <w:rsid w:val="00AD11BB"/>
    <w:rsid w:val="00AD4785"/>
    <w:rsid w:val="00AE7BD4"/>
    <w:rsid w:val="00B12319"/>
    <w:rsid w:val="00B209E7"/>
    <w:rsid w:val="00B22DD3"/>
    <w:rsid w:val="00B34DDB"/>
    <w:rsid w:val="00B356A8"/>
    <w:rsid w:val="00B5258F"/>
    <w:rsid w:val="00B611F1"/>
    <w:rsid w:val="00B75D50"/>
    <w:rsid w:val="00B81088"/>
    <w:rsid w:val="00B842A9"/>
    <w:rsid w:val="00B8444E"/>
    <w:rsid w:val="00B86FF5"/>
    <w:rsid w:val="00B927D7"/>
    <w:rsid w:val="00BC1D4F"/>
    <w:rsid w:val="00BE7B7D"/>
    <w:rsid w:val="00BF158C"/>
    <w:rsid w:val="00BF26FC"/>
    <w:rsid w:val="00BF5576"/>
    <w:rsid w:val="00C168EC"/>
    <w:rsid w:val="00C17E85"/>
    <w:rsid w:val="00C53BCA"/>
    <w:rsid w:val="00C677CE"/>
    <w:rsid w:val="00C71241"/>
    <w:rsid w:val="00C93741"/>
    <w:rsid w:val="00C93E8C"/>
    <w:rsid w:val="00C9694A"/>
    <w:rsid w:val="00CB4CBB"/>
    <w:rsid w:val="00CC05B0"/>
    <w:rsid w:val="00CC0DDF"/>
    <w:rsid w:val="00CE6185"/>
    <w:rsid w:val="00D01FF9"/>
    <w:rsid w:val="00D0540B"/>
    <w:rsid w:val="00D31067"/>
    <w:rsid w:val="00D3694B"/>
    <w:rsid w:val="00D370B4"/>
    <w:rsid w:val="00D4049A"/>
    <w:rsid w:val="00D4431A"/>
    <w:rsid w:val="00D508F9"/>
    <w:rsid w:val="00D616C8"/>
    <w:rsid w:val="00D63135"/>
    <w:rsid w:val="00DA09AC"/>
    <w:rsid w:val="00DB7D0D"/>
    <w:rsid w:val="00DC0415"/>
    <w:rsid w:val="00DC1807"/>
    <w:rsid w:val="00DE4A40"/>
    <w:rsid w:val="00E27867"/>
    <w:rsid w:val="00E371B1"/>
    <w:rsid w:val="00E40B2E"/>
    <w:rsid w:val="00E66430"/>
    <w:rsid w:val="00E75460"/>
    <w:rsid w:val="00E91E37"/>
    <w:rsid w:val="00E94719"/>
    <w:rsid w:val="00EA0491"/>
    <w:rsid w:val="00EA3113"/>
    <w:rsid w:val="00EA7565"/>
    <w:rsid w:val="00EB01AE"/>
    <w:rsid w:val="00EC49EE"/>
    <w:rsid w:val="00EC6CBA"/>
    <w:rsid w:val="00ED64A2"/>
    <w:rsid w:val="00EE7874"/>
    <w:rsid w:val="00F070A5"/>
    <w:rsid w:val="00F12CCE"/>
    <w:rsid w:val="00F12F85"/>
    <w:rsid w:val="00F20EC5"/>
    <w:rsid w:val="00F333E3"/>
    <w:rsid w:val="00F3419A"/>
    <w:rsid w:val="00F369C4"/>
    <w:rsid w:val="00F42934"/>
    <w:rsid w:val="00F51DB4"/>
    <w:rsid w:val="00F548DF"/>
    <w:rsid w:val="00F5584F"/>
    <w:rsid w:val="00F56463"/>
    <w:rsid w:val="00F631F4"/>
    <w:rsid w:val="00F81BDE"/>
    <w:rsid w:val="00F9093B"/>
    <w:rsid w:val="00F95288"/>
    <w:rsid w:val="00F96FB6"/>
    <w:rsid w:val="00FA3242"/>
    <w:rsid w:val="00FD0779"/>
    <w:rsid w:val="00FE76A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uiPriority="99" w:name="No List"/>
    <w:lsdException w:uiPriority="99" w:name="Balloon Text"/>
    <w:lsdException w:uiPriority="3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rsid w:val="0098761C"/>
    <w:pPr>
      <w:keepNext/>
      <w:overflowPunct w:val="false"/>
      <w:autoSpaceDE w:val="false"/>
      <w:autoSpaceDN w:val="false"/>
      <w:adjustRightInd w:val="false"/>
      <w:jc w:val="center"/>
      <w:textAlignment w:val="baseline"/>
      <w:outlineLvl w:val="0"/>
    </w:pPr>
    <w:rPr>
      <w:b/>
      <w:szCs w:val="20"/>
    </w:rPr>
  </w:style>
  <w:style w:styleId="Naslov2" w:type="paragraph">
    <w:name w:val="heading 2"/>
    <w:basedOn w:val="Normal"/>
    <w:next w:val="Normal"/>
    <w:link w:val="Naslov2Char"/>
    <w:autoRedefine/>
    <w:qFormat/>
    <w:rsid w:val="0098761C"/>
    <w:pPr>
      <w:keepNext/>
      <w:tabs>
        <w:tab w:pos="1134" w:val="left"/>
      </w:tabs>
      <w:ind w:left="180"/>
      <w:outlineLvl w:val="1"/>
    </w:pPr>
    <w:rPr>
      <w:rFonts w:cs="Arial" w:eastAsia="MS Mincho"/>
      <w:b/>
      <w:bCs/>
      <w:iCs/>
      <w:color w:val="548DD4"/>
      <w:sz w:val="26"/>
      <w:szCs w:val="22"/>
      <w:lang w:eastAsia="en-US"/>
    </w:rPr>
  </w:style>
  <w:style w:styleId="Naslov3" w:type="paragraph">
    <w:name w:val="heading 3"/>
    <w:basedOn w:val="Normal"/>
    <w:next w:val="Normal"/>
    <w:link w:val="Naslov3Char"/>
    <w:autoRedefine/>
    <w:qFormat/>
    <w:rsid w:val="0098761C"/>
    <w:pPr>
      <w:keepNext/>
      <w:tabs>
        <w:tab w:pos="1134" w:val="left"/>
      </w:tabs>
      <w:ind w:left="360"/>
      <w:outlineLvl w:val="2"/>
    </w:pPr>
    <w:rPr>
      <w:rFonts w:cs="Arial"/>
      <w:bCs/>
      <w:color w:val="548DD4"/>
      <w:szCs w:val="26"/>
      <w:lang w:eastAsia="el-G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ijeloteksta1" w:type="character">
    <w:name w:val="Tijelo teksta1"/>
    <w:basedOn w:val="Zadanifontodlomka"/>
    <w:rsid w:val="000E200B"/>
    <w:rPr>
      <w:rFonts w:cs="Arial" w:eastAsia="Arial" w:hAnsi="Arial" w:ascii="Arial"/>
      <w:b w:val="false"/>
      <w:bCs w:val="false"/>
      <w:i w:val="false"/>
      <w:iCs w:val="false"/>
      <w:smallCaps w:val="false"/>
      <w:strike w:val="false"/>
      <w:color w:val="000000"/>
      <w:spacing w:val="0"/>
      <w:w w:val="100"/>
      <w:position w:val="0"/>
      <w:sz w:val="20"/>
      <w:szCs w:val="20"/>
      <w:u w:val="none"/>
      <w:lang w:val="hr-HR"/>
    </w:rPr>
  </w:style>
  <w:style w:customStyle="true" w:styleId="Bezproreda1" w:type="paragraph">
    <w:name w:val="Bez proreda1"/>
    <w:uiPriority w:val="99"/>
    <w:qFormat/>
    <w:rsid w:val="000E200B"/>
    <w:rPr>
      <w:rFonts w:cs="Calibri" w:eastAsia="Calibri" w:hAnsi="Calibri" w:ascii="Calibri"/>
      <w:sz w:val="22"/>
      <w:szCs w:val="22"/>
      <w:lang w:eastAsia="en-US"/>
    </w:rPr>
  </w:style>
  <w:style w:styleId="Tekstbalonia" w:type="paragraph">
    <w:name w:val="Balloon Text"/>
    <w:basedOn w:val="Normal"/>
    <w:link w:val="TekstbaloniaChar"/>
    <w:uiPriority w:val="99"/>
    <w:rsid w:val="00253248"/>
    <w:rPr>
      <w:rFonts w:cs="Tahoma" w:hAnsi="Tahoma" w:ascii="Tahoma"/>
      <w:sz w:val="16"/>
      <w:szCs w:val="16"/>
    </w:rPr>
  </w:style>
  <w:style w:styleId="Zaglavlje" w:type="paragraph">
    <w:name w:val="header"/>
    <w:basedOn w:val="Normal"/>
    <w:link w:val="ZaglavljeChar"/>
    <w:uiPriority w:val="99"/>
    <w:rsid w:val="007E6978"/>
    <w:pPr>
      <w:tabs>
        <w:tab w:pos="4536" w:val="center"/>
        <w:tab w:pos="9072" w:val="right"/>
      </w:tabs>
    </w:pPr>
  </w:style>
  <w:style w:styleId="Brojstranice" w:type="character">
    <w:name w:val="page number"/>
    <w:basedOn w:val="Zadanifontodlomka"/>
    <w:rsid w:val="007E6978"/>
  </w:style>
  <w:style w:styleId="Podnoje" w:type="paragraph">
    <w:name w:val="footer"/>
    <w:basedOn w:val="Normal"/>
    <w:link w:val="PodnojeChar"/>
    <w:uiPriority w:val="99"/>
    <w:rsid w:val="007E6978"/>
    <w:pPr>
      <w:tabs>
        <w:tab w:pos="4536" w:val="center"/>
        <w:tab w:pos="9072" w:val="right"/>
      </w:tabs>
    </w:pPr>
  </w:style>
  <w:style w:customStyle="true" w:styleId="Default" w:type="paragraph">
    <w:name w:val="Default"/>
    <w:rsid w:val="002546BC"/>
    <w:pPr>
      <w:autoSpaceDE w:val="false"/>
      <w:autoSpaceDN w:val="false"/>
      <w:adjustRightInd w:val="false"/>
    </w:pPr>
    <w:rPr>
      <w:rFonts w:cs="Calibri" w:hAnsi="Calibri" w:ascii="Calibri"/>
      <w:color w:val="000000"/>
      <w:sz w:val="24"/>
      <w:szCs w:val="24"/>
    </w:rPr>
  </w:style>
  <w:style w:customStyle="true" w:styleId="Naslov1Char" w:type="character">
    <w:name w:val="Naslov 1 Char"/>
    <w:basedOn w:val="Zadanifontodlomka"/>
    <w:link w:val="Naslov1"/>
    <w:rsid w:val="0098761C"/>
    <w:rPr>
      <w:b/>
      <w:sz w:val="24"/>
    </w:rPr>
  </w:style>
  <w:style w:customStyle="true" w:styleId="Naslov2Char" w:type="character">
    <w:name w:val="Naslov 2 Char"/>
    <w:basedOn w:val="Zadanifontodlomka"/>
    <w:link w:val="Naslov2"/>
    <w:rsid w:val="0098761C"/>
    <w:rPr>
      <w:rFonts w:cs="Arial" w:eastAsia="MS Mincho"/>
      <w:b/>
      <w:bCs/>
      <w:iCs/>
      <w:color w:val="548DD4"/>
      <w:sz w:val="26"/>
      <w:szCs w:val="22"/>
      <w:lang w:eastAsia="en-US"/>
    </w:rPr>
  </w:style>
  <w:style w:customStyle="true" w:styleId="Naslov3Char" w:type="character">
    <w:name w:val="Naslov 3 Char"/>
    <w:basedOn w:val="Zadanifontodlomka"/>
    <w:link w:val="Naslov3"/>
    <w:rsid w:val="0098761C"/>
    <w:rPr>
      <w:rFonts w:cs="Arial"/>
      <w:bCs/>
      <w:color w:val="548DD4"/>
      <w:sz w:val="24"/>
      <w:szCs w:val="26"/>
      <w:lang w:eastAsia="el-GR"/>
    </w:rPr>
  </w:style>
  <w:style w:styleId="Hiperveza" w:type="character">
    <w:name w:val="Hyperlink"/>
    <w:basedOn w:val="Zadanifontodlomka"/>
    <w:uiPriority w:val="99"/>
    <w:rsid w:val="0098761C"/>
    <w:rPr>
      <w:color w:val="0000FF"/>
      <w:u w:val="single"/>
    </w:rPr>
  </w:style>
  <w:style w:customStyle="true" w:styleId="t-9-8" w:type="paragraph">
    <w:name w:val="t-9-8"/>
    <w:basedOn w:val="Normal"/>
    <w:uiPriority w:val="99"/>
    <w:rsid w:val="0098761C"/>
    <w:pPr>
      <w:spacing w:afterAutospacing="true" w:after="100" w:beforeAutospacing="true" w:before="100"/>
    </w:pPr>
  </w:style>
  <w:style w:customStyle="true" w:styleId="Odlomakpopisa1" w:type="paragraph">
    <w:name w:val="Odlomak popisa1"/>
    <w:basedOn w:val="Normal"/>
    <w:uiPriority w:val="99"/>
    <w:qFormat/>
    <w:rsid w:val="0098761C"/>
    <w:pPr>
      <w:ind w:left="720"/>
    </w:pPr>
    <w:rPr>
      <w:sz w:val="20"/>
      <w:szCs w:val="20"/>
      <w:lang w:eastAsia="en-US" w:val="en-AU"/>
    </w:rPr>
  </w:style>
  <w:style w:customStyle="true" w:styleId="Bodytext" w:type="character">
    <w:name w:val="Body text_"/>
    <w:basedOn w:val="Zadanifontodlomka"/>
    <w:rsid w:val="0098761C"/>
    <w:rPr>
      <w:rFonts w:cs="Arial" w:eastAsia="Arial" w:hAnsi="Arial" w:ascii="Arial"/>
      <w:b w:val="false"/>
      <w:bCs w:val="false"/>
      <w:i w:val="false"/>
      <w:iCs w:val="false"/>
      <w:smallCaps w:val="false"/>
      <w:strike w:val="false"/>
      <w:sz w:val="20"/>
      <w:szCs w:val="20"/>
      <w:u w:val="none"/>
    </w:rPr>
  </w:style>
  <w:style w:customStyle="true" w:styleId="Heading3" w:type="character">
    <w:name w:val="Heading #3_"/>
    <w:basedOn w:val="Zadanifontodlomka"/>
    <w:link w:val="Heading30"/>
    <w:rsid w:val="0098761C"/>
    <w:rPr>
      <w:rFonts w:cs="Arial" w:eastAsia="Arial" w:hAnsi="Arial" w:ascii="Arial"/>
      <w:b/>
      <w:bCs/>
      <w:shd w:fill="FFFFFF" w:color="auto" w:val="clear"/>
    </w:rPr>
  </w:style>
  <w:style w:customStyle="true" w:styleId="BodytextBold" w:type="character">
    <w:name w:val="Body text + Bold"/>
    <w:basedOn w:val="Bodytext"/>
    <w:rsid w:val="0098761C"/>
    <w:rPr>
      <w:rFonts w:cs="Arial" w:eastAsia="Arial" w:hAnsi="Arial" w:ascii="Arial"/>
      <w:b/>
      <w:bCs/>
      <w:i w:val="false"/>
      <w:iCs w:val="false"/>
      <w:smallCaps w:val="false"/>
      <w:strike w:val="false"/>
      <w:color w:val="000000"/>
      <w:spacing w:val="0"/>
      <w:w w:val="100"/>
      <w:position w:val="0"/>
      <w:sz w:val="20"/>
      <w:szCs w:val="20"/>
      <w:u w:val="none"/>
      <w:lang w:val="hr-HR"/>
    </w:rPr>
  </w:style>
  <w:style w:customStyle="true" w:styleId="Heading30" w:type="paragraph">
    <w:name w:val="Heading #3"/>
    <w:basedOn w:val="Normal"/>
    <w:link w:val="Heading3"/>
    <w:rsid w:val="0098761C"/>
    <w:pPr>
      <w:widowControl w:val="false"/>
      <w:shd w:fill="FFFFFF" w:color="auto" w:val="clear"/>
      <w:spacing w:lineRule="exact" w:line="466"/>
      <w:jc w:val="both"/>
      <w:outlineLvl w:val="2"/>
    </w:pPr>
    <w:rPr>
      <w:rFonts w:cs="Arial" w:eastAsia="Arial" w:hAnsi="Arial" w:ascii="Arial"/>
      <w:b/>
      <w:bCs/>
      <w:sz w:val="20"/>
      <w:szCs w:val="20"/>
    </w:rPr>
  </w:style>
  <w:style w:customStyle="true" w:styleId="Heading2" w:type="character">
    <w:name w:val="Heading #2_"/>
    <w:basedOn w:val="Zadanifontodlomka"/>
    <w:link w:val="Heading20"/>
    <w:rsid w:val="0098761C"/>
    <w:rPr>
      <w:rFonts w:cs="Arial" w:eastAsia="Arial" w:hAnsi="Arial" w:ascii="Arial"/>
      <w:b/>
      <w:bCs/>
      <w:shd w:fill="FFFFFF" w:color="auto" w:val="clear"/>
    </w:rPr>
  </w:style>
  <w:style w:customStyle="true" w:styleId="Heading20" w:type="paragraph">
    <w:name w:val="Heading #2"/>
    <w:basedOn w:val="Normal"/>
    <w:link w:val="Heading2"/>
    <w:rsid w:val="0098761C"/>
    <w:pPr>
      <w:widowControl w:val="false"/>
      <w:shd w:fill="FFFFFF" w:color="auto" w:val="clear"/>
      <w:spacing w:lineRule="exact" w:line="461"/>
      <w:outlineLvl w:val="1"/>
    </w:pPr>
    <w:rPr>
      <w:rFonts w:cs="Arial" w:eastAsia="Arial" w:hAnsi="Arial" w:ascii="Arial"/>
      <w:b/>
      <w:bCs/>
      <w:sz w:val="20"/>
      <w:szCs w:val="20"/>
    </w:rPr>
  </w:style>
  <w:style w:styleId="Tijeloteksta" w:type="paragraph">
    <w:name w:val="Body Text"/>
    <w:basedOn w:val="Normal"/>
    <w:link w:val="TijelotekstaChar"/>
    <w:rsid w:val="0098761C"/>
    <w:pPr>
      <w:overflowPunct w:val="false"/>
      <w:autoSpaceDE w:val="false"/>
      <w:autoSpaceDN w:val="false"/>
      <w:adjustRightInd w:val="false"/>
      <w:jc w:val="both"/>
      <w:textAlignment w:val="baseline"/>
    </w:pPr>
    <w:rPr>
      <w:rFonts w:hAnsi="Arial" w:ascii="Arial"/>
      <w:sz w:val="22"/>
      <w:szCs w:val="20"/>
    </w:rPr>
  </w:style>
  <w:style w:customStyle="true" w:styleId="TijelotekstaChar" w:type="character">
    <w:name w:val="Tijelo teksta Char"/>
    <w:basedOn w:val="Zadanifontodlomka"/>
    <w:link w:val="Tijeloteksta"/>
    <w:rsid w:val="0098761C"/>
    <w:rPr>
      <w:rFonts w:hAnsi="Arial" w:ascii="Arial"/>
      <w:sz w:val="22"/>
    </w:rPr>
  </w:style>
  <w:style w:styleId="Grafikeoznake2" w:type="paragraph">
    <w:name w:val="List Bullet 2"/>
    <w:basedOn w:val="Normal"/>
    <w:unhideWhenUsed/>
    <w:rsid w:val="0098761C"/>
    <w:pPr>
      <w:numPr>
        <w:numId w:val="31"/>
      </w:numPr>
      <w:contextualSpacing/>
    </w:pPr>
  </w:style>
  <w:style w:customStyle="true" w:styleId="ZaglavljeChar" w:type="character">
    <w:name w:val="Zaglavlje Char"/>
    <w:basedOn w:val="Zadanifontodlomka"/>
    <w:link w:val="Zaglavlje"/>
    <w:uiPriority w:val="99"/>
    <w:rsid w:val="0098761C"/>
    <w:rPr>
      <w:sz w:val="24"/>
      <w:szCs w:val="24"/>
    </w:rPr>
  </w:style>
  <w:style w:customStyle="true" w:styleId="PodnojeChar" w:type="character">
    <w:name w:val="Podnožje Char"/>
    <w:basedOn w:val="Zadanifontodlomka"/>
    <w:link w:val="Podnoje"/>
    <w:uiPriority w:val="99"/>
    <w:rsid w:val="0098761C"/>
    <w:rPr>
      <w:sz w:val="24"/>
      <w:szCs w:val="24"/>
    </w:rPr>
  </w:style>
  <w:style w:styleId="Reetkatablice" w:type="table">
    <w:name w:val="Table Grid"/>
    <w:basedOn w:val="Obinatablica"/>
    <w:uiPriority w:val="39"/>
    <w:rsid w:val="0098761C"/>
    <w:rPr>
      <w:rFonts w:eastAsia="Calibri" w:hAnsi="Calibri" w:ascii="Calibri"/>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StandardWeb" w:type="paragraph">
    <w:name w:val="Normal (Web)"/>
    <w:basedOn w:val="Normal"/>
    <w:rsid w:val="0098761C"/>
    <w:pPr>
      <w:spacing w:afterAutospacing="true" w:after="100" w:beforeAutospacing="true" w:before="100"/>
    </w:pPr>
  </w:style>
  <w:style w:styleId="Odlomakpopisa" w:type="paragraph">
    <w:name w:val="List Paragraph"/>
    <w:basedOn w:val="Normal"/>
    <w:uiPriority w:val="34"/>
    <w:qFormat/>
    <w:rsid w:val="0098761C"/>
    <w:pPr>
      <w:spacing w:before="120"/>
      <w:ind w:left="720"/>
      <w:contextualSpacing/>
      <w:jc w:val="both"/>
    </w:pPr>
    <w:rPr>
      <w:rFonts w:eastAsia="Calibri" w:hAnsi="Arial" w:ascii="Arial"/>
      <w:sz w:val="22"/>
      <w:szCs w:val="22"/>
      <w:lang w:eastAsia="en-US"/>
    </w:rPr>
  </w:style>
  <w:style w:customStyle="true" w:styleId="Reetkatablice1" w:type="table">
    <w:name w:val="Rešetka tablice1"/>
    <w:basedOn w:val="Obinatablica"/>
    <w:next w:val="Reetkatablice"/>
    <w:uiPriority w:val="39"/>
    <w:rsid w:val="0098761C"/>
    <w:rPr>
      <w:rFonts w:eastAsia="Calibri" w:hAnsi="Calibri" w:ascii="Calibri"/>
      <w:sz w:val="22"/>
      <w:szCs w:val="22"/>
      <w:lang w:eastAsia="en-US"/>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Bezpopisa1" w:type="numbering">
    <w:name w:val="Bez popisa1"/>
    <w:next w:val="Bezpopisa"/>
    <w:uiPriority w:val="99"/>
    <w:semiHidden/>
    <w:unhideWhenUsed/>
    <w:rsid w:val="0098761C"/>
  </w:style>
  <w:style w:customStyle="true" w:styleId="Reetkatablice2" w:type="table">
    <w:name w:val="Rešetka tablice2"/>
    <w:basedOn w:val="Obinatablica"/>
    <w:next w:val="Reetkatablice"/>
    <w:uiPriority w:val="39"/>
    <w:rsid w:val="0098761C"/>
    <w:rPr>
      <w:rFonts w:eastAsia="Calibri" w:hAnsi="Calibri" w:ascii="Calibri"/>
      <w:sz w:val="22"/>
      <w:szCs w:val="22"/>
      <w:lang w:eastAsia="en-US"/>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TekstbaloniaChar" w:type="character">
    <w:name w:val="Tekst balončića Char"/>
    <w:basedOn w:val="Zadanifontodlomka"/>
    <w:link w:val="Tekstbalonia"/>
    <w:uiPriority w:val="99"/>
    <w:rsid w:val="0098761C"/>
    <w:rPr>
      <w:rFonts w:cs="Tahoma" w:hAnsi="Tahoma" w:ascii="Tahoma"/>
      <w:sz w:val="16"/>
      <w:szCs w:val="16"/>
    </w:rPr>
  </w:style>
  <w:style w:styleId="Tekstrezerviranogmjesta" w:type="character">
    <w:name w:val="Placeholder Text"/>
    <w:basedOn w:val="Zadanifontodlomka"/>
    <w:uiPriority w:val="99"/>
    <w:semiHidden/>
    <w:rsid w:val="00475B53"/>
    <w:rPr>
      <w:color w:val="808080"/>
      <w:bdr w:space="0" w:sz="0" w:color="auto" w:val="none"/>
      <w:shd w:fill="auto" w:color="auto" w:val="clear"/>
    </w:rPr>
  </w:style>
  <w:style w:customStyle="true" w:styleId="eSPISCCParagraphDefaultFont" w:type="character">
    <w:name w:val="eSPIS_CC_Paragraph Default Font"/>
    <w:basedOn w:val="Zadanifontodlomka"/>
    <w:rsid w:val="00475B5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75B53"/>
    <w:rPr>
      <w:bdr w:space="0" w:sz="0" w:color="auto" w:val="none"/>
      <w:shd w:fill="FFFFCC" w:color="auto" w:val="clear"/>
      <w:lang w:val="hr-HR"/>
    </w:rPr>
  </w:style>
  <w:style w:customStyle="true" w:styleId="PozadinaSvijetloCrvena" w:type="character">
    <w:name w:val="Pozadina_SvijetloCrvena"/>
    <w:basedOn w:val="eSPISCCParagraphDefaultFont"/>
    <w:rsid w:val="00475B5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75B5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No List" w:uiPriority="99"/>
    <w:lsdException w:name="Balloon Text" w:uiPriority="99"/>
    <w:lsdException w:name="Table Grid" w:uiPriority="3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rsid w:val="0098761C"/>
    <w:pPr>
      <w:keepNext/>
      <w:overflowPunct w:val="0"/>
      <w:autoSpaceDE w:val="0"/>
      <w:autoSpaceDN w:val="0"/>
      <w:adjustRightInd w:val="0"/>
      <w:jc w:val="center"/>
      <w:textAlignment w:val="baseline"/>
      <w:outlineLvl w:val="0"/>
    </w:pPr>
    <w:rPr>
      <w:b/>
      <w:szCs w:val="20"/>
    </w:rPr>
  </w:style>
  <w:style w:styleId="Naslov2" w:type="paragraph">
    <w:name w:val="heading 2"/>
    <w:basedOn w:val="Normal"/>
    <w:next w:val="Normal"/>
    <w:link w:val="Naslov2Char"/>
    <w:autoRedefine/>
    <w:qFormat/>
    <w:rsid w:val="0098761C"/>
    <w:pPr>
      <w:keepNext/>
      <w:tabs>
        <w:tab w:pos="1134" w:val="left"/>
      </w:tabs>
      <w:ind w:left="180"/>
      <w:outlineLvl w:val="1"/>
    </w:pPr>
    <w:rPr>
      <w:rFonts w:cs="Arial" w:eastAsia="MS Mincho"/>
      <w:b/>
      <w:bCs/>
      <w:iCs/>
      <w:color w:val="548DD4"/>
      <w:sz w:val="26"/>
      <w:szCs w:val="22"/>
      <w:lang w:eastAsia="en-US"/>
    </w:rPr>
  </w:style>
  <w:style w:styleId="Naslov3" w:type="paragraph">
    <w:name w:val="heading 3"/>
    <w:basedOn w:val="Normal"/>
    <w:next w:val="Normal"/>
    <w:link w:val="Naslov3Char"/>
    <w:autoRedefine/>
    <w:qFormat/>
    <w:rsid w:val="0098761C"/>
    <w:pPr>
      <w:keepNext/>
      <w:tabs>
        <w:tab w:pos="1134" w:val="left"/>
      </w:tabs>
      <w:ind w:left="360"/>
      <w:outlineLvl w:val="2"/>
    </w:pPr>
    <w:rPr>
      <w:rFonts w:cs="Arial"/>
      <w:bCs/>
      <w:color w:val="548DD4"/>
      <w:szCs w:val="26"/>
      <w:lang w:eastAsia="el-G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ijeloteksta1" w:type="character">
    <w:name w:val="Tijelo teksta1"/>
    <w:basedOn w:val="Zadanifontodlomka"/>
    <w:rsid w:val="000E200B"/>
    <w:rPr>
      <w:rFonts w:ascii="Arial" w:cs="Arial" w:eastAsia="Arial" w:hAnsi="Arial"/>
      <w:b w:val="0"/>
      <w:bCs w:val="0"/>
      <w:i w:val="0"/>
      <w:iCs w:val="0"/>
      <w:smallCaps w:val="0"/>
      <w:strike w:val="0"/>
      <w:color w:val="000000"/>
      <w:spacing w:val="0"/>
      <w:w w:val="100"/>
      <w:position w:val="0"/>
      <w:sz w:val="20"/>
      <w:szCs w:val="20"/>
      <w:u w:val="none"/>
      <w:lang w:val="hr-HR"/>
    </w:rPr>
  </w:style>
  <w:style w:customStyle="1" w:styleId="Bezproreda1" w:type="paragraph">
    <w:name w:val="Bez proreda1"/>
    <w:uiPriority w:val="99"/>
    <w:qFormat/>
    <w:rsid w:val="000E200B"/>
    <w:rPr>
      <w:rFonts w:ascii="Calibri" w:cs="Calibri" w:eastAsia="Calibri" w:hAnsi="Calibri"/>
      <w:sz w:val="22"/>
      <w:szCs w:val="22"/>
      <w:lang w:eastAsia="en-US"/>
    </w:rPr>
  </w:style>
  <w:style w:styleId="Tekstbalonia" w:type="paragraph">
    <w:name w:val="Balloon Text"/>
    <w:basedOn w:val="Normal"/>
    <w:link w:val="TekstbaloniaChar"/>
    <w:uiPriority w:val="99"/>
    <w:rsid w:val="00253248"/>
    <w:rPr>
      <w:rFonts w:ascii="Tahoma" w:cs="Tahoma" w:hAnsi="Tahoma"/>
      <w:sz w:val="16"/>
      <w:szCs w:val="16"/>
    </w:rPr>
  </w:style>
  <w:style w:styleId="Zaglavlje" w:type="paragraph">
    <w:name w:val="header"/>
    <w:basedOn w:val="Normal"/>
    <w:link w:val="ZaglavljeChar"/>
    <w:uiPriority w:val="99"/>
    <w:rsid w:val="007E6978"/>
    <w:pPr>
      <w:tabs>
        <w:tab w:pos="4536" w:val="center"/>
        <w:tab w:pos="9072" w:val="right"/>
      </w:tabs>
    </w:pPr>
  </w:style>
  <w:style w:styleId="Brojstranice" w:type="character">
    <w:name w:val="page number"/>
    <w:basedOn w:val="Zadanifontodlomka"/>
    <w:rsid w:val="007E6978"/>
  </w:style>
  <w:style w:styleId="Podnoje" w:type="paragraph">
    <w:name w:val="footer"/>
    <w:basedOn w:val="Normal"/>
    <w:link w:val="PodnojeChar"/>
    <w:uiPriority w:val="99"/>
    <w:rsid w:val="007E6978"/>
    <w:pPr>
      <w:tabs>
        <w:tab w:pos="4536" w:val="center"/>
        <w:tab w:pos="9072" w:val="right"/>
      </w:tabs>
    </w:pPr>
  </w:style>
  <w:style w:customStyle="1" w:styleId="Default" w:type="paragraph">
    <w:name w:val="Default"/>
    <w:rsid w:val="002546BC"/>
    <w:pPr>
      <w:autoSpaceDE w:val="0"/>
      <w:autoSpaceDN w:val="0"/>
      <w:adjustRightInd w:val="0"/>
    </w:pPr>
    <w:rPr>
      <w:rFonts w:ascii="Calibri" w:cs="Calibri" w:hAnsi="Calibri"/>
      <w:color w:val="000000"/>
      <w:sz w:val="24"/>
      <w:szCs w:val="24"/>
    </w:rPr>
  </w:style>
  <w:style w:customStyle="1" w:styleId="Naslov1Char" w:type="character">
    <w:name w:val="Naslov 1 Char"/>
    <w:basedOn w:val="Zadanifontodlomka"/>
    <w:link w:val="Naslov1"/>
    <w:rsid w:val="0098761C"/>
    <w:rPr>
      <w:b/>
      <w:sz w:val="24"/>
    </w:rPr>
  </w:style>
  <w:style w:customStyle="1" w:styleId="Naslov2Char" w:type="character">
    <w:name w:val="Naslov 2 Char"/>
    <w:basedOn w:val="Zadanifontodlomka"/>
    <w:link w:val="Naslov2"/>
    <w:rsid w:val="0098761C"/>
    <w:rPr>
      <w:rFonts w:cs="Arial" w:eastAsia="MS Mincho"/>
      <w:b/>
      <w:bCs/>
      <w:iCs/>
      <w:color w:val="548DD4"/>
      <w:sz w:val="26"/>
      <w:szCs w:val="22"/>
      <w:lang w:eastAsia="en-US"/>
    </w:rPr>
  </w:style>
  <w:style w:customStyle="1" w:styleId="Naslov3Char" w:type="character">
    <w:name w:val="Naslov 3 Char"/>
    <w:basedOn w:val="Zadanifontodlomka"/>
    <w:link w:val="Naslov3"/>
    <w:rsid w:val="0098761C"/>
    <w:rPr>
      <w:rFonts w:cs="Arial"/>
      <w:bCs/>
      <w:color w:val="548DD4"/>
      <w:sz w:val="24"/>
      <w:szCs w:val="26"/>
      <w:lang w:eastAsia="el-GR"/>
    </w:rPr>
  </w:style>
  <w:style w:styleId="Hiperveza" w:type="character">
    <w:name w:val="Hyperlink"/>
    <w:basedOn w:val="Zadanifontodlomka"/>
    <w:uiPriority w:val="99"/>
    <w:rsid w:val="0098761C"/>
    <w:rPr>
      <w:color w:val="0000FF"/>
      <w:u w:val="single"/>
    </w:rPr>
  </w:style>
  <w:style w:customStyle="1" w:styleId="t-9-8" w:type="paragraph">
    <w:name w:val="t-9-8"/>
    <w:basedOn w:val="Normal"/>
    <w:uiPriority w:val="99"/>
    <w:rsid w:val="0098761C"/>
    <w:pPr>
      <w:spacing w:after="100" w:afterAutospacing="1" w:before="100" w:beforeAutospacing="1"/>
    </w:pPr>
  </w:style>
  <w:style w:customStyle="1" w:styleId="Odlomakpopisa1" w:type="paragraph">
    <w:name w:val="Odlomak popisa1"/>
    <w:basedOn w:val="Normal"/>
    <w:uiPriority w:val="99"/>
    <w:qFormat/>
    <w:rsid w:val="0098761C"/>
    <w:pPr>
      <w:ind w:left="720"/>
    </w:pPr>
    <w:rPr>
      <w:sz w:val="20"/>
      <w:szCs w:val="20"/>
      <w:lang w:eastAsia="en-US" w:val="en-AU"/>
    </w:rPr>
  </w:style>
  <w:style w:customStyle="1" w:styleId="Bodytext" w:type="character">
    <w:name w:val="Body text_"/>
    <w:basedOn w:val="Zadanifontodlomka"/>
    <w:rsid w:val="0098761C"/>
    <w:rPr>
      <w:rFonts w:ascii="Arial" w:cs="Arial" w:eastAsia="Arial" w:hAnsi="Arial"/>
      <w:b w:val="0"/>
      <w:bCs w:val="0"/>
      <w:i w:val="0"/>
      <w:iCs w:val="0"/>
      <w:smallCaps w:val="0"/>
      <w:strike w:val="0"/>
      <w:sz w:val="20"/>
      <w:szCs w:val="20"/>
      <w:u w:val="none"/>
    </w:rPr>
  </w:style>
  <w:style w:customStyle="1" w:styleId="Heading3" w:type="character">
    <w:name w:val="Heading #3_"/>
    <w:basedOn w:val="Zadanifontodlomka"/>
    <w:link w:val="Heading30"/>
    <w:rsid w:val="0098761C"/>
    <w:rPr>
      <w:rFonts w:ascii="Arial" w:cs="Arial" w:eastAsia="Arial" w:hAnsi="Arial"/>
      <w:b/>
      <w:bCs/>
      <w:shd w:color="auto" w:fill="FFFFFF" w:val="clear"/>
    </w:rPr>
  </w:style>
  <w:style w:customStyle="1" w:styleId="BodytextBold" w:type="character">
    <w:name w:val="Body text + Bold"/>
    <w:basedOn w:val="Bodytext"/>
    <w:rsid w:val="0098761C"/>
    <w:rPr>
      <w:rFonts w:ascii="Arial" w:cs="Arial" w:eastAsia="Arial" w:hAnsi="Arial"/>
      <w:b/>
      <w:bCs/>
      <w:i w:val="0"/>
      <w:iCs w:val="0"/>
      <w:smallCaps w:val="0"/>
      <w:strike w:val="0"/>
      <w:color w:val="000000"/>
      <w:spacing w:val="0"/>
      <w:w w:val="100"/>
      <w:position w:val="0"/>
      <w:sz w:val="20"/>
      <w:szCs w:val="20"/>
      <w:u w:val="none"/>
      <w:lang w:val="hr-HR"/>
    </w:rPr>
  </w:style>
  <w:style w:customStyle="1" w:styleId="Heading30" w:type="paragraph">
    <w:name w:val="Heading #3"/>
    <w:basedOn w:val="Normal"/>
    <w:link w:val="Heading3"/>
    <w:rsid w:val="0098761C"/>
    <w:pPr>
      <w:widowControl w:val="0"/>
      <w:shd w:color="auto" w:fill="FFFFFF" w:val="clear"/>
      <w:spacing w:line="466" w:lineRule="exact"/>
      <w:jc w:val="both"/>
      <w:outlineLvl w:val="2"/>
    </w:pPr>
    <w:rPr>
      <w:rFonts w:ascii="Arial" w:cs="Arial" w:eastAsia="Arial" w:hAnsi="Arial"/>
      <w:b/>
      <w:bCs/>
      <w:sz w:val="20"/>
      <w:szCs w:val="20"/>
    </w:rPr>
  </w:style>
  <w:style w:customStyle="1" w:styleId="Heading2" w:type="character">
    <w:name w:val="Heading #2_"/>
    <w:basedOn w:val="Zadanifontodlomka"/>
    <w:link w:val="Heading20"/>
    <w:rsid w:val="0098761C"/>
    <w:rPr>
      <w:rFonts w:ascii="Arial" w:cs="Arial" w:eastAsia="Arial" w:hAnsi="Arial"/>
      <w:b/>
      <w:bCs/>
      <w:shd w:color="auto" w:fill="FFFFFF" w:val="clear"/>
    </w:rPr>
  </w:style>
  <w:style w:customStyle="1" w:styleId="Heading20" w:type="paragraph">
    <w:name w:val="Heading #2"/>
    <w:basedOn w:val="Normal"/>
    <w:link w:val="Heading2"/>
    <w:rsid w:val="0098761C"/>
    <w:pPr>
      <w:widowControl w:val="0"/>
      <w:shd w:color="auto" w:fill="FFFFFF" w:val="clear"/>
      <w:spacing w:line="461" w:lineRule="exact"/>
      <w:outlineLvl w:val="1"/>
    </w:pPr>
    <w:rPr>
      <w:rFonts w:ascii="Arial" w:cs="Arial" w:eastAsia="Arial" w:hAnsi="Arial"/>
      <w:b/>
      <w:bCs/>
      <w:sz w:val="20"/>
      <w:szCs w:val="20"/>
    </w:rPr>
  </w:style>
  <w:style w:styleId="Tijeloteksta" w:type="paragraph">
    <w:name w:val="Body Text"/>
    <w:basedOn w:val="Normal"/>
    <w:link w:val="TijelotekstaChar"/>
    <w:rsid w:val="0098761C"/>
    <w:pPr>
      <w:overflowPunct w:val="0"/>
      <w:autoSpaceDE w:val="0"/>
      <w:autoSpaceDN w:val="0"/>
      <w:adjustRightInd w:val="0"/>
      <w:jc w:val="both"/>
      <w:textAlignment w:val="baseline"/>
    </w:pPr>
    <w:rPr>
      <w:rFonts w:ascii="Arial" w:hAnsi="Arial"/>
      <w:sz w:val="22"/>
      <w:szCs w:val="20"/>
    </w:rPr>
  </w:style>
  <w:style w:customStyle="1" w:styleId="TijelotekstaChar" w:type="character">
    <w:name w:val="Tijelo teksta Char"/>
    <w:basedOn w:val="Zadanifontodlomka"/>
    <w:link w:val="Tijeloteksta"/>
    <w:rsid w:val="0098761C"/>
    <w:rPr>
      <w:rFonts w:ascii="Arial" w:hAnsi="Arial"/>
      <w:sz w:val="22"/>
    </w:rPr>
  </w:style>
  <w:style w:styleId="Grafikeoznake2" w:type="paragraph">
    <w:name w:val="List Bullet 2"/>
    <w:basedOn w:val="Normal"/>
    <w:unhideWhenUsed/>
    <w:rsid w:val="0098761C"/>
    <w:pPr>
      <w:numPr>
        <w:numId w:val="31"/>
      </w:numPr>
      <w:contextualSpacing/>
    </w:pPr>
  </w:style>
  <w:style w:customStyle="1" w:styleId="ZaglavljeChar" w:type="character">
    <w:name w:val="Zaglavlje Char"/>
    <w:basedOn w:val="Zadanifontodlomka"/>
    <w:link w:val="Zaglavlje"/>
    <w:uiPriority w:val="99"/>
    <w:rsid w:val="0098761C"/>
    <w:rPr>
      <w:sz w:val="24"/>
      <w:szCs w:val="24"/>
    </w:rPr>
  </w:style>
  <w:style w:customStyle="1" w:styleId="PodnojeChar" w:type="character">
    <w:name w:val="Podnožje Char"/>
    <w:basedOn w:val="Zadanifontodlomka"/>
    <w:link w:val="Podnoje"/>
    <w:uiPriority w:val="99"/>
    <w:rsid w:val="0098761C"/>
    <w:rPr>
      <w:sz w:val="24"/>
      <w:szCs w:val="24"/>
    </w:rPr>
  </w:style>
  <w:style w:styleId="Reetkatablice" w:type="table">
    <w:name w:val="Table Grid"/>
    <w:basedOn w:val="Obinatablica"/>
    <w:uiPriority w:val="39"/>
    <w:rsid w:val="0098761C"/>
    <w:rPr>
      <w:rFonts w:ascii="Calibri" w:eastAsia="Calibri" w:hAnsi="Calibri"/>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StandardWeb" w:type="paragraph">
    <w:name w:val="Normal (Web)"/>
    <w:basedOn w:val="Normal"/>
    <w:rsid w:val="0098761C"/>
    <w:pPr>
      <w:spacing w:after="100" w:afterAutospacing="1" w:before="100" w:beforeAutospacing="1"/>
    </w:pPr>
  </w:style>
  <w:style w:styleId="Odlomakpopisa" w:type="paragraph">
    <w:name w:val="List Paragraph"/>
    <w:basedOn w:val="Normal"/>
    <w:uiPriority w:val="34"/>
    <w:qFormat/>
    <w:rsid w:val="0098761C"/>
    <w:pPr>
      <w:spacing w:before="120"/>
      <w:ind w:left="720"/>
      <w:contextualSpacing/>
      <w:jc w:val="both"/>
    </w:pPr>
    <w:rPr>
      <w:rFonts w:ascii="Arial" w:eastAsia="Calibri" w:hAnsi="Arial"/>
      <w:sz w:val="22"/>
      <w:szCs w:val="22"/>
      <w:lang w:eastAsia="en-US"/>
    </w:rPr>
  </w:style>
  <w:style w:customStyle="1" w:styleId="Reetkatablice1" w:type="table">
    <w:name w:val="Rešetka tablice1"/>
    <w:basedOn w:val="Obinatablica"/>
    <w:next w:val="Reetkatablice"/>
    <w:uiPriority w:val="39"/>
    <w:rsid w:val="0098761C"/>
    <w:rPr>
      <w:rFonts w:ascii="Calibri" w:eastAsia="Calibri" w:hAnsi="Calibri"/>
      <w:sz w:val="22"/>
      <w:szCs w:val="22"/>
      <w:lang w:eastAsia="en-US"/>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Bezpopisa1" w:type="numbering">
    <w:name w:val="Bez popisa1"/>
    <w:next w:val="Bezpopisa"/>
    <w:uiPriority w:val="99"/>
    <w:semiHidden/>
    <w:unhideWhenUsed/>
    <w:rsid w:val="0098761C"/>
  </w:style>
  <w:style w:customStyle="1" w:styleId="Reetkatablice2" w:type="table">
    <w:name w:val="Rešetka tablice2"/>
    <w:basedOn w:val="Obinatablica"/>
    <w:next w:val="Reetkatablice"/>
    <w:uiPriority w:val="39"/>
    <w:rsid w:val="0098761C"/>
    <w:rPr>
      <w:rFonts w:ascii="Calibri" w:eastAsia="Calibri" w:hAnsi="Calibri"/>
      <w:sz w:val="22"/>
      <w:szCs w:val="22"/>
      <w:lang w:eastAsia="en-US"/>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TekstbaloniaChar" w:type="character">
    <w:name w:val="Tekst balončića Char"/>
    <w:basedOn w:val="Zadanifontodlomka"/>
    <w:link w:val="Tekstbalonia"/>
    <w:uiPriority w:val="99"/>
    <w:rsid w:val="0098761C"/>
    <w:rPr>
      <w:rFonts w:ascii="Tahoma" w:cs="Tahoma" w:hAnsi="Tahoma"/>
      <w:sz w:val="16"/>
      <w:szCs w:val="16"/>
    </w:rPr>
  </w:style>
  <w:style w:styleId="Tekstrezerviranogmjesta" w:type="character">
    <w:name w:val="Placeholder Text"/>
    <w:basedOn w:val="Zadanifontodlomka"/>
    <w:uiPriority w:val="99"/>
    <w:semiHidden/>
    <w:rsid w:val="00475B53"/>
    <w:rPr>
      <w:color w:val="808080"/>
      <w:bdr w:color="auto" w:space="0" w:sz="0" w:val="none"/>
      <w:shd w:color="auto" w:fill="auto" w:val="clear"/>
    </w:rPr>
  </w:style>
  <w:style w:customStyle="1" w:styleId="eSPISCCParagraphDefaultFont" w:type="character">
    <w:name w:val="eSPIS_CC_Paragraph Default Font"/>
    <w:basedOn w:val="Zadanifontodlomka"/>
    <w:rsid w:val="00475B5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75B53"/>
    <w:rPr>
      <w:bdr w:color="auto" w:space="0" w:sz="0" w:val="none"/>
      <w:shd w:color="auto" w:fill="FFFFCC" w:val="clear"/>
      <w:lang w:val="hr-HR"/>
    </w:rPr>
  </w:style>
  <w:style w:customStyle="1" w:styleId="PozadinaSvijetloCrvena" w:type="character">
    <w:name w:val="Pozadina_SvijetloCrvena"/>
    <w:basedOn w:val="eSPISCCParagraphDefaultFont"/>
    <w:rsid w:val="00475B5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75B5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3159951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listopada 2015.</izvorni_sadrzaj>
    <derivirana_varijabla naziv="DomainObject.DatumDonosenjaOdluke_1">15.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94</izvorni_sadrzaj>
    <derivirana_varijabla naziv="DomainObject.Predmet.Broj_1">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travnja 2015.</izvorni_sadrzaj>
    <derivirana_varijabla naziv="DomainObject.Predmet.DatumOsnivanja_1">27.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Stpn-94/2015</izvorni_sadrzaj>
    <derivirana_varijabla naziv="DomainObject.Predmet.OznakaBroj_1">Stpn-94/2015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ADRIADIESEL d.d. zastupanog po punomoćniku TONČI LUČIN</izvorni_sadrzaj>
    <derivirana_varijabla naziv="DomainObject.Predmet.ProtustrankaFormated_1">  ADRIADIESEL d.d. zastupanog po punomoćniku TONČI LUČIN</derivirana_varijabla>
  </DomainObject.Predmet.ProtustrankaFormated>
  <DomainObject.Predmet.ProtustrankaFormatedOIB>
    <izvorni_sadrzaj>  ADRIADIESEL d.d., OIB 39535117137 zastupanog po punomoćniku TONČI LUČIN</izvorni_sadrzaj>
    <derivirana_varijabla naziv="DomainObject.Predmet.ProtustrankaFormatedOIB_1">  ADRIADIESEL d.d., OIB 39535117137 zastupanog po punomoćniku TONČI LUČIN</derivirana_varijabla>
  </DomainObject.Predmet.ProtustrankaFormatedOIB>
  <DomainObject.Predmet.ProtustrankaFormatedWithAdress>
    <izvorni_sadrzaj> ADRIADIESEL d.d., Mala Švarča 155, 47000 Karlovac zastupanog po punomoćniku TONČI LUČIN</izvorni_sadrzaj>
    <derivirana_varijabla naziv="DomainObject.Predmet.ProtustrankaFormatedWithAdress_1"> ADRIADIESEL d.d., Mala Švarča 155, 47000 Karlovac zastupanog po punomoćniku TONČI LUČIN</derivirana_varijabla>
  </DomainObject.Predmet.ProtustrankaFormatedWithAdress>
  <DomainObject.Predmet.ProtustrankaFormatedWithAdressOIB>
    <izvorni_sadrzaj> ADRIADIESEL d.d., OIB 39535117137, Mala Švarča 155, 47000 Karlovac zastupanog po punomoćniku TONČI LUČIN</izvorni_sadrzaj>
    <derivirana_varijabla naziv="DomainObject.Predmet.ProtustrankaFormatedWithAdressOIB_1"> ADRIADIESEL d.d., OIB 39535117137, Mala Švarča 155, 47000 Karlovac zastupanog po punomoćniku TONČI LUČIN</derivirana_varijabla>
  </DomainObject.Predmet.ProtustrankaFormatedWithAdressOIB>
  <DomainObject.Predmet.ProtustrankaWithAdress>
    <izvorni_sadrzaj>ADRIADIESEL d.d. Mala Švarča 155, 47000 Karlovac</izvorni_sadrzaj>
    <derivirana_varijabla naziv="DomainObject.Predmet.ProtustrankaWithAdress_1">ADRIADIESEL d.d. Mala Švarča 155, 47000 Karlovac</derivirana_varijabla>
  </DomainObject.Predmet.ProtustrankaWithAdress>
  <DomainObject.Predmet.ProtustrankaWithAdressOIB>
    <izvorni_sadrzaj>ADRIADIESEL d.d., OIB 39535117137, Mala Švarča 155, 47000 Karlovac</izvorni_sadrzaj>
    <derivirana_varijabla naziv="DomainObject.Predmet.ProtustrankaWithAdressOIB_1">ADRIADIESEL d.d., OIB 39535117137, Mala Švarča 155, 47000 Karlovac</derivirana_varijabla>
  </DomainObject.Predmet.ProtustrankaWithAdressOIB>
  <DomainObject.Predmet.ProtustrankaNazivFormated>
    <izvorni_sadrzaj>ADRIADIESEL d.d.</izvorni_sadrzaj>
    <derivirana_varijabla naziv="DomainObject.Predmet.ProtustrankaNazivFormated_1">ADRIADIESEL d.d.</derivirana_varijabla>
  </DomainObject.Predmet.ProtustrankaNazivFormated>
  <DomainObject.Predmet.ProtustrankaNazivFormatedOIB>
    <izvorni_sadrzaj>ADRIADIESEL d.d., OIB 39535117137</izvorni_sadrzaj>
    <derivirana_varijabla naziv="DomainObject.Predmet.ProtustrankaNazivFormatedOIB_1">ADRIADIESEL d.d., OIB 39535117137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ADRIADIESEL d.d.; HRVATSKI REGISTAR BRODOVA zastupanog po punomoćniku Almir Dervišbegović; TRIGLAV OSIGURANJE d. d. zastupanog po punomoćniku Almir Dervišbegović; HRVATSKA BRODOGRADNJA TROGIR d.o.o. zastupanog po punomoćniku Almir Dervišbegović; ENERGOREMONT d.d. zastupanog po punomoćniku Almir Dervišbegović; STROJOPROMET-ZAGREB d.o.o. zastupanog po punomoćniku Almir Dervišbegović; POPRAVAK BRODSKIH MOTORA d. o. o. zastupanog po punomoćniku Almir Dervišbegović; CROATIA PUMPE NOVA d.o.o. zastupanog po punomoćniku Almir Dervišbegović; KOMET d.o.o. zastupanog po punomoćniku Almir Dervišbegović; BUREAU VERITAS CROATIA  d.o.o. zastupanog po punomoćniku Almir Dervišbegović; SCAM MARINE d.o.o. zastupanog po punomoćniku Almir Dervišbegović; Tomislav Galović zastupanog po punomoćniku Almir Dervišbegović; PROM-VIDIJA d.o.o. zastupanog po punomoćniku Almir Dervišbegović; NOVA TVORNICA KLIZNIH LEŽAJEVA d.o.o. zastupanog po punomoćniku Almir Dervišbegović; METAL-ELEKTRO d.d. zastupanog po punomoćniku Almir Dervišbegović; INHIBITOR SISAK d.o.o. zastupanog po punomoćniku Almir Dervišbegović; ĐURO ĐAKOVIĆ KOMPENZATORI d.o.o. zastupanog po punomoćniku Almir Dervišbegović; CARGO-PARTNER d.o.o. zastupanog po punomoćniku Almir Dervišbegović; STROJAR d.o.o. zastupanog po punomoćniku Almir Dervišbegović; Ivica Galović zastupanog po punomoćniku Almir Dervišbegović; DAMA D.P. d.o.o. zastupanog po punomoćniku Almir Dervišbegović; SVAN d.o.o. zastupanog po punomoćniku Almir Dervišbegović; EUROTEHNIKA d.o.o. zastupanog po punomoćniku Almir Dervišbegović; RO-TEA - d.o.o. zastupanog po punomoćniku Almir Dervišbegović; Dane Gagro zastupanog po punomoćniku Almir Dervišbegović; SPECIJALISTIČKA ORDINACIJA MEDIINE RADA zastupanog po punomoćniku Almir Dervišbegović; INSTRUKTAŽNI CENTAR ustanova za obrazovanje odraslih zastupanog po punomoćniku Almir Dervišbegović; COA d.o.o. zastupanog po punomoćniku Almir Dervišbegović; RAM d.o.o. zastupanog po punomoćniku Almir Dervišbegović; GRAD KARLOVAC zastupanog po punomoćniku Zrinka Belavić; MAN Diesel &amp; Turbo zastupanog po punomoćniku Almir Dervišbegović; ELTEC LTD zastupanog po punomoćniku Almir Dervišbegović; Ivan Podvorac zastupanog po punomoćniku Almir Dervišbegović; Ante Rađa zastupanog po punomoćniku Almir Dervišbegović; BIJUK HPC d.o.o. za proizvodnju hidrauličnih komponenti zastupanog po punomoćniku Almir Dervišbegović; DET NORSKE VERITAS ADRIATICA d. o. o. , društvo za klasifikaciju, certifikaciju i konzultacije zastupanog po punomoćniku Almir Dervišbegović; ZAGREBTRANS društvo s ograničenom odgovornošću specijalizirano za prijevoz teških i izvangabaritnih tereta zastupanog po punomoćniku Almir Dervišbegović; BRODOSPLIT-TVORNICA DIZEL MOTORA društvo s ograničenom odgovornošću zastupanog po punomoćniku Almir Dervišbegović; TOPOMATIKA trodimenzionalno skeniranje, optički mjerni sustavi i računalna obrada d.o.o. zastupanog po punomoćniku Almir Dervišbegović; ČISTOĆA d.o.o. za održavanje čistoće i odlaganje komunalnog otpada zastupanog po punomoćniku Almir Dervišbegović; LPG PROJEKT d.o.o. za građenje i projektiranje zastupanog po punomoćniku Almir Dervišbegović; AUTOCENTAR-MERKUR dioničko društvo za proizvodnju, vanjsku i unutarnju trgovinu zastupanog po punomoćniku Almir Dervišbegović; TRIGLAV OSIGURANJE d. d. zastupanog po punomoćniku Almir Dervišbegović; MC ČIŠĆENJE d.o.o. za proizvodnju, trgovinu i usluge zastupanog po punomoćniku Almir Dervišbegović; MIKRA društvo s ograničenom odgovornošću za proizvodnju, trgovinu i usluge zastupanog po punomoćniku Almir Dervišbegović; JLM - PERKOVIĆ d. o. o. za proizvodnju, trgovinu i inženjering zastupanog po punomoćniku Almir Dervišbegović; GLOBAL EKSPRES društvo s ograničenom odgovornošću za prijevoz i intelektualne usluge zastupanog po punomoćniku Almir Dervišbegović; ZAGREBŠPED, društvo s ograničenom odgovornošću, međunarodna špedicija, unutrašnja i vanjska trgovina zastupanog po punomoćniku Almir Dervišbegović; KEMIS-TERMOCLEAN d.o.o. za industrijska čišćenja i gospodarenja otpadom zastupanog po punomoćniku Almir Dervišbegović; ZLATKO KUZMAN zastupanog po punomoćniku Almir Dervišbegović; VLATKO BENKOVIĆ zastupanog po punomoćniku Almir Dervišbegović; SIMO LONČAR zastupanog po punomoćniku Almir Dervišbegović; IN TIME d.o.o. za prijevozničke usluge zastupanog po punomoćniku Almir Dervišbegović; METALSKA INDUSTRIJA VARAŽDIN dioničko društvo zastupanog po punomoćniku Almir Dervišbegović; Ivica i Tonče Rahija zastupanog po punomoćniku Almir Dervišbegović; Sveučilište u Zagrebu, Fakultet strojarstva i brodogradnje; Rittal d.o.o. za usluge; ULJANIK Brodogradilište, d. d.; ULJANIK - brodogradnja, strojogradnja, elektroindustrija, oprema, plovidba, trgovina, turizam, d. d.; KONČAR - INSTITUT ZA ELEKTROTEHNIKU  d.d.; Centar za restrukturiranje i prodaju; LLOYD REGISTER EMEA; INKASATOR d.o.o. za obavljanje poslova naplate troškova stanovanja i drugih knjigovodstvenih usluga; HEMPEL društvo s ograničenom odgovornošću Prerađivačka kemijska industrija; QUEHENBERGER; FILLI STAHL; VELEBIT OSIGURANJE dioničko društvo za poslove neživotnog osiguranja; VODOVOD I KANALIZACIJA društvo s ograničenom odgovornošnoću za javnu vodoopskrbu i odvodnju; ZVU KOVARNA</izvorni_sadrzaj>
    <derivirana_varijabla naziv="DomainObject.Predmet.StrankaFormated_1">  ADRIADIESEL d.d.; HRVATSKI REGISTAR BRODOVA zastupanog po punomoćniku Almir Dervišbegović; TRIGLAV OSIGURANJE d. d. zastupanog po punomoćniku Almir Dervišbegović; HRVATSKA BRODOGRADNJA TROGIR d.o.o. zastupanog po punomoćniku Almir Dervišbegović; ENERGOREMONT d.d. zastupanog po punomoćniku Almir Dervišbegović; STROJOPROMET-ZAGREB d.o.o. zastupanog po punomoćniku Almir Dervišbegović; POPRAVAK BRODSKIH MOTORA d. o. o. zastupanog po punomoćniku Almir Dervišbegović; CROATIA PUMPE NOVA d.o.o. zastupanog po punomoćniku Almir Dervišbegović; KOMET d.o.o. zastupanog po punomoćniku Almir Dervišbegović; BUREAU VERITAS CROATIA  d.o.o. zastupanog po punomoćniku Almir Dervišbegović; SCAM MARINE d.o.o. zastupanog po punomoćniku Almir Dervišbegović; Tomislav Galović zastupanog po punomoćniku Almir Dervišbegović; PROM-VIDIJA d.o.o. zastupanog po punomoćniku Almir Dervišbegović; NOVA TVORNICA KLIZNIH LEŽAJEVA d.o.o. zastupanog po punomoćniku Almir Dervišbegović; METAL-ELEKTRO d.d. zastupanog po punomoćniku Almir Dervišbegović; INHIBITOR SISAK d.o.o. zastupanog po punomoćniku Almir Dervišbegović; ĐURO ĐAKOVIĆ KOMPENZATORI d.o.o. zastupanog po punomoćniku Almir Dervišbegović; CARGO-PARTNER d.o.o. zastupanog po punomoćniku Almir Dervišbegović; STROJAR d.o.o. zastupanog po punomoćniku Almir Dervišbegović; Ivica Galović zastupanog po punomoćniku Almir Dervišbegović; DAMA D.P. d.o.o. zastupanog po punomoćniku Almir Dervišbegović; SVAN d.o.o. zastupanog po punomoćniku Almir Dervišbegović; EUROTEHNIKA d.o.o. zastupanog po punomoćniku Almir Dervišbegović; RO-TEA - d.o.o. zastupanog po punomoćniku Almir Dervišbegović; Dane Gagro zastupanog po punomoćniku Almir Dervišbegović; SPECIJALISTIČKA ORDINACIJA MEDIINE RADA zastupanog po punomoćniku Almir Dervišbegović; INSTRUKTAŽNI CENTAR ustanova za obrazovanje odraslih zastupanog po punomoćniku Almir Dervišbegović; COA d.o.o. zastupanog po punomoćniku Almir Dervišbegović; RAM d.o.o. zastupanog po punomoćniku Almir Dervišbegović; GRAD KARLOVAC zastupanog po punomoćniku Zrinka Belavić; MAN Diesel &amp; Turbo zastupanog po punomoćniku Almir Dervišbegović; ELTEC LTD zastupanog po punomoćniku Almir Dervišbegović; Ivan Podvorac zastupanog po punomoćniku Almir Dervišbegović; Ante Rađa zastupanog po punomoćniku Almir Dervišbegović; BIJUK HPC d.o.o. za proizvodnju hidrauličnih komponenti zastupanog po punomoćniku Almir Dervišbegović; DET NORSKE VERITAS ADRIATICA d. o. o. , društvo za klasifikaciju, certifikaciju i konzultacije zastupanog po punomoćniku Almir Dervišbegović; ZAGREBTRANS društvo s ograničenom odgovornošću specijalizirano za prijevoz teških i izvangabaritnih tereta zastupanog po punomoćniku Almir Dervišbegović; BRODOSPLIT-TVORNICA DIZEL MOTORA društvo s ograničenom odgovornošću zastupanog po punomoćniku Almir Dervišbegović; TOPOMATIKA trodimenzionalno skeniranje, optički mjerni sustavi i računalna obrada d.o.o. zastupanog po punomoćniku Almir Dervišbegović; ČISTOĆA d.o.o. za održavanje čistoće i odlaganje komunalnog otpada zastupanog po punomoćniku Almir Dervišbegović; LPG PROJEKT d.o.o. za građenje i projektiranje zastupanog po punomoćniku Almir Dervišbegović; AUTOCENTAR-MERKUR dioničko društvo za proizvodnju, vanjsku i unutarnju trgovinu zastupanog po punomoćniku Almir Dervišbegović; TRIGLAV OSIGURANJE d. d. zastupanog po punomoćniku Almir Dervišbegović; MC ČIŠĆENJE d.o.o. za proizvodnju, trgovinu i usluge zastupanog po punomoćniku Almir Dervišbegović; MIKRA društvo s ograničenom odgovornošću za proizvodnju, trgovinu i usluge zastupanog po punomoćniku Almir Dervišbegović; JLM - PERKOVIĆ d. o. o. za proizvodnju, trgovinu i inženjering zastupanog po punomoćniku Almir Dervišbegović; GLOBAL EKSPRES društvo s ograničenom odgovornošću za prijevoz i intelektualne usluge zastupanog po punomoćniku Almir Dervišbegović; ZAGREBŠPED, društvo s ograničenom odgovornošću, međunarodna špedicija, unutrašnja i vanjska trgovina zastupanog po punomoćniku Almir Dervišbegović; KEMIS-TERMOCLEAN d.o.o. za industrijska čišćenja i gospodarenja otpadom zastupanog po punomoćniku Almir Dervišbegović; ZLATKO KUZMAN zastupanog po punomoćniku Almir Dervišbegović; VLATKO BENKOVIĆ zastupanog po punomoćniku Almir Dervišbegović; SIMO LONČAR zastupanog po punomoćniku Almir Dervišbegović; IN TIME d.o.o. za prijevozničke usluge zastupanog po punomoćniku Almir Dervišbegović; METALSKA INDUSTRIJA VARAŽDIN dioničko društvo zastupanog po punomoćniku Almir Dervišbegović; Ivica i Tonče Rahija zastupanog po punomoćniku Almir Dervišbegović; Sveučilište u Zagrebu, Fakultet strojarstva i brodogradnje; Rittal d.o.o. za usluge; ULJANIK Brodogradilište, d. d.; ULJANIK - brodogradnja, strojogradnja, elektroindustrija, oprema, plovidba, trgovina, turizam, d. d.; KONČAR - INSTITUT ZA ELEKTROTEHNIKU  d.d.; Centar za restrukturiranje i prodaju; LLOYD REGISTER EMEA; INKASATOR d.o.o. za obavljanje poslova naplate troškova stanovanja i drugih knjigovodstvenih usluga; HEMPEL društvo s ograničenom odgovornošću Prerađivačka kemijska industrija; QUEHENBERGER; FILLI STAHL; VELEBIT OSIGURANJE dioničko društvo za poslove neživotnog osiguranja; VODOVOD I KANALIZACIJA društvo s ograničenom odgovornošnoću za javnu vodoopskrbu i odvodnju; ZVU KOVARNA</derivirana_varijabla>
  </DomainObject.Predmet.StrankaFormated>
  <DomainObject.Predmet.StrankaFormatedOIB>
    <izvorni_sadrzaj>  ADRIADIESEL d.d., OIB 39535117137; HRVATSKI REGISTAR BRODOVA, OIB 04601923208 zastupanog po punomoćniku Almir Dervišbegović; TRIGLAV OSIGURANJE d. d., OIB 29743547503 zastupanog po punomoćniku Almir Dervišbegović; HRVATSKA BRODOGRADNJA TROGIR d.o.o., OIB 99699042389 zastupanog po punomoćniku Almir Dervišbegović; ENERGOREMONT d.d., OIB 85895363172 zastupanog po punomoćniku Almir Dervišbegović; STROJOPROMET-ZAGREB d.o.o., OIB 97994010225 zastupanog po punomoćniku Almir Dervišbegović; POPRAVAK BRODSKIH MOTORA d. o. o., OIB 66602738511 zastupanog po punomoćniku Almir Dervišbegović; CROATIA PUMPE NOVA d.o.o., OIB 91122196414 zastupanog po punomoćniku Almir Dervišbegović; KOMET d.o.o., OIB 74845491867 zastupanog po punomoćniku Almir Dervišbegović; BUREAU VERITAS CROATIA  d.o.o., OIB 82798532151 zastupanog po punomoćniku Almir Dervišbegović; SCAM MARINE d.o.o., OIB 60671571411 zastupanog po punomoćniku Almir Dervišbegović; Tomislav Galović, OIB 82265065266 zastupanog po punomoćniku Almir Dervišbegović; PROM-VIDIJA d.o.o., OIB 67337315718 zastupanog po punomoćniku Almir Dervišbegović; NOVA TVORNICA KLIZNIH LEŽAJEVA d.o.o., OIB 94503682969 zastupanog po punomoćniku Almir Dervišbegović; METAL-ELEKTRO d.d., OIB 37512981782 zastupanog po punomoćniku Almir Dervišbegović; INHIBITOR SISAK d.o.o., OIB 06440204915 zastupanog po punomoćniku Almir Dervišbegović; ĐURO ĐAKOVIĆ KOMPENZATORI d.o.o., OIB 63914773196 zastupanog po punomoćniku Almir Dervišbegović; CARGO-PARTNER d.o.o., OIB 84596041174 zastupanog po punomoćniku Almir Dervišbegović; STROJAR d.o.o., OIB 32168945082 zastupanog po punomoćniku Almir Dervišbegović; Ivica Galović, OIB 86308806426 zastupanog po punomoćniku Almir Dervišbegović; DAMA D.P. d.o.o., OIB 38453826849 zastupanog po punomoćniku Almir Dervišbegović; SVAN d.o.o., OIB 01560383281 zastupanog po punomoćniku Almir Dervišbegović; EUROTEHNIKA d.o.o., OIB 42818468021 zastupanog po punomoćniku Almir Dervišbegović; RO-TEA - d.o.o., OIB 82282361229 zastupanog po punomoćniku Almir Dervišbegović; Dane Gagro zastupanog po punomoćniku Almir Dervišbegović; SPECIJALISTIČKA ORDINACIJA MEDIINE RADA, OIB 50930563727 zastupanog po punomoćniku Almir Dervišbegović; INSTRUKTAŽNI CENTAR ustanova za obrazovanje odraslih, OIB 24632315791 zastupanog po punomoćniku Almir Dervišbegović; COA d.o.o., OIB 40608196515 zastupanog po punomoćniku Almir Dervišbegović; RAM d.o.o., OIB 18003528964 zastupanog po punomoćniku Almir Dervišbegović; GRAD KARLOVAC zastupanog po punomoćniku Zrinka Belavić; MAN Diesel &amp; Turbo zastupanog po punomoćniku Almir Dervišbegović; ELTEC LTD zastupanog po punomoćniku Almir Dervišbegović; Ivan Podvorac zastupanog po punomoćniku Almir Dervišbegović; Ante Rađa zastupanog po punomoćniku Almir Dervišbegović; BIJUK HPC d.o.o. za proizvodnju hidrauličnih komponenti, OIB 61373622132 zastupanog po punomoćniku Almir Dervišbegović; DET NORSKE VERITAS ADRIATICA d. o. o. , društvo za klasifikaciju, certifikaciju i konzultacije, OIB 66958856391 zastupanog po punomoćniku Almir Dervišbegović; ZAGREBTRANS društvo s ograničenom odgovornošću specijalizirano za prijevoz teških i izvangabaritnih tereta, OIB 18250638100 zastupanog po punomoćniku Almir Dervišbegović; BRODOSPLIT-TVORNICA DIZEL MOTORA društvo s ograničenom odgovornošću, OIB 08724311192 zastupanog po punomoćniku Almir Dervišbegović; TOPOMATIKA trodimenzionalno skeniranje, optički mjerni sustavi i računalna obrada d.o.o., OIB 51475743156 zastupanog po punomoćniku Almir Dervišbegović; ČISTOĆA d.o.o. za održavanje čistoće i odlaganje komunalnog otpada, OIB 70467048139 zastupanog po punomoćniku Almir Dervišbegović; LPG PROJEKT d.o.o. za građenje i projektiranje, OIB 69267061691 zastupanog po punomoćniku Almir Dervišbegović; AUTOCENTAR-MERKUR dioničko društvo za proizvodnju, vanjsku i unutarnju trgovinu, OIB 92216472413 zastupanog po punomoćniku Almir Dervišbegović; TRIGLAV OSIGURANJE d. d., OIB 29743547503 zastupanog po punomoćniku Almir Dervišbegović; MC ČIŠĆENJE d.o.o. za proizvodnju, trgovinu i usluge, OIB 17783496119 zastupanog po punomoćniku Almir Dervišbegović; MIKRA društvo s ograničenom odgovornošću za proizvodnju, trgovinu i usluge, OIB 10006737007 zastupanog po punomoćniku Almir Dervišbegović; JLM - PERKOVIĆ d. o. o. za proizvodnju, trgovinu i inženjering, OIB 77852847922 zastupanog po punomoćniku Almir Dervišbegović; GLOBAL EKSPRES društvo s ograničenom odgovornošću za prijevoz i intelektualne usluge, OIB 08233537792 zastupanog po punomoćniku Almir Dervišbegović; ZAGREBŠPED, društvo s ograničenom odgovornošću, međunarodna špedicija, unutrašnja i vanjska trgovina, OIB 02573674713 zastupanog po punomoćniku Almir Dervišbegović; KEMIS-TERMOCLEAN d.o.o. za industrijska čišćenja i gospodarenja otpadom, OIB 47719259482 zastupanog po punomoćniku Almir Dervišbegović; ZLATKO KUZMAN zastupanog po punomoćniku Almir Dervišbegović; VLATKO BENKOVIĆ zastupanog po punomoćniku Almir Dervišbegović; SIMO LONČAR zastupanog po punomoćniku Almir Dervišbegović; IN TIME d.o.o. za prijevozničke usluge, OIB 18458216879 zastupanog po punomoćniku Almir Dervišbegović; METALSKA INDUSTRIJA VARAŽDIN dioničko društvo, OIB 95240603723 zastupanog po punomoćniku Almir Dervišbegović; Ivica i Tonče Rahija zastupanog po punomoćniku Almir Dervišbegović; Sveučilište u Zagrebu, Fakultet strojarstva i brodogradnje, OIB 22910368449; Rittal d.o.o. za usluge, OIB 52762270365; ULJANIK Brodogradilište, d. d., OIB 21764428190; ULJANIK - brodogradnja, strojogradnja, elektroindustrija, oprema, plovidba, trgovina, turizam, d. d., OIB 56243843109; KONČAR - INSTITUT ZA ELEKTROTEHNIKU  d.d., OIB 37724368086; Centar za restrukturiranje i prodaju, OIB 38083028711; LLOYD REGISTER EMEA; INKASATOR d.o.o. za obavljanje poslova naplate troškova stanovanja i drugih knjigovodstvenih usluga, OIB 51671452481; HEMPEL društvo s ograničenom odgovornošću Prerađivačka kemijska industrija, OIB 14448967911; QUEHENBERGER; FILLI STAHL, OIB ; VELEBIT OSIGURANJE dioničko društvo za poslove neživotnog osiguranja, OIB 42098054984; VODOVOD I KANALIZACIJA društvo s ograničenom odgovornošnoću za javnu vodoopskrbu i odvodnju, OIB 65617396824; ZVU KOVARNA</izvorni_sadrzaj>
    <derivirana_varijabla naziv="DomainObject.Predmet.StrankaFormatedOIB_1">  ADRIADIESEL d.d., OIB 39535117137; HRVATSKI REGISTAR BRODOVA, OIB 04601923208 zastupanog po punomoćniku Almir Dervišbegović; TRIGLAV OSIGURANJE d. d., OIB 29743547503 zastupanog po punomoćniku Almir Dervišbegović; HRVATSKA BRODOGRADNJA TROGIR d.o.o., OIB 99699042389 zastupanog po punomoćniku Almir Dervišbegović; ENERGOREMONT d.d., OIB 85895363172 zastupanog po punomoćniku Almir Dervišbegović; STROJOPROMET-ZAGREB d.o.o., OIB 97994010225 zastupanog po punomoćniku Almir Dervišbegović; POPRAVAK BRODSKIH MOTORA d. o. o., OIB 66602738511 zastupanog po punomoćniku Almir Dervišbegović; CROATIA PUMPE NOVA d.o.o., OIB 91122196414 zastupanog po punomoćniku Almir Dervišbegović; KOMET d.o.o., OIB 74845491867 zastupanog po punomoćniku Almir Dervišbegović; BUREAU VERITAS CROATIA  d.o.o., OIB 82798532151 zastupanog po punomoćniku Almir Dervišbegović; SCAM MARINE d.o.o., OIB 60671571411 zastupanog po punomoćniku Almir Dervišbegović; Tomislav Galović, OIB 82265065266 zastupanog po punomoćniku Almir Dervišbegović; PROM-VIDIJA d.o.o., OIB 67337315718 zastupanog po punomoćniku Almir Dervišbegović; NOVA TVORNICA KLIZNIH LEŽAJEVA d.o.o., OIB 94503682969 zastupanog po punomoćniku Almir Dervišbegović; METAL-ELEKTRO d.d., OIB 37512981782 zastupanog po punomoćniku Almir Dervišbegović; INHIBITOR SISAK d.o.o., OIB 06440204915 zastupanog po punomoćniku Almir Dervišbegović; ĐURO ĐAKOVIĆ KOMPENZATORI d.o.o., OIB 63914773196 zastupanog po punomoćniku Almir Dervišbegović; CARGO-PARTNER d.o.o., OIB 84596041174 zastupanog po punomoćniku Almir Dervišbegović; STROJAR d.o.o., OIB 32168945082 zastupanog po punomoćniku Almir Dervišbegović; Ivica Galović, OIB 86308806426 zastupanog po punomoćniku Almir Dervišbegović; DAMA D.P. d.o.o., OIB 38453826849 zastupanog po punomoćniku Almir Dervišbegović; SVAN d.o.o., OIB 01560383281 zastupanog po punomoćniku Almir Dervišbegović; EUROTEHNIKA d.o.o., OIB 42818468021 zastupanog po punomoćniku Almir Dervišbegović; RO-TEA - d.o.o., OIB 82282361229 zastupanog po punomoćniku Almir Dervišbegović; Dane Gagro zastupanog po punomoćniku Almir Dervišbegović; SPECIJALISTIČKA ORDINACIJA MEDIINE RADA, OIB 50930563727 zastupanog po punomoćniku Almir Dervišbegović; INSTRUKTAŽNI CENTAR ustanova za obrazovanje odraslih, OIB 24632315791 zastupanog po punomoćniku Almir Dervišbegović; COA d.o.o., OIB 40608196515 zastupanog po punomoćniku Almir Dervišbegović; RAM d.o.o., OIB 18003528964 zastupanog po punomoćniku Almir Dervišbegović; GRAD KARLOVAC zastupanog po punomoćniku Zrinka Belavić; MAN Diesel &amp; Turbo zastupanog po punomoćniku Almir Dervišbegović; ELTEC LTD zastupanog po punomoćniku Almir Dervišbegović; Ivan Podvorac zastupanog po punomoćniku Almir Dervišbegović; Ante Rađa zastupanog po punomoćniku Almir Dervišbegović; BIJUK HPC d.o.o. za proizvodnju hidrauličnih komponenti, OIB 61373622132 zastupanog po punomoćniku Almir Dervišbegović; DET NORSKE VERITAS ADRIATICA d. o. o. , društvo za klasifikaciju, certifikaciju i konzultacije, OIB 66958856391 zastupanog po punomoćniku Almir Dervišbegović; ZAGREBTRANS društvo s ograničenom odgovornošću specijalizirano za prijevoz teških i izvangabaritnih tereta, OIB 18250638100 zastupanog po punomoćniku Almir Dervišbegović; BRODOSPLIT-TVORNICA DIZEL MOTORA društvo s ograničenom odgovornošću, OIB 08724311192 zastupanog po punomoćniku Almir Dervišbegović; TOPOMATIKA trodimenzionalno skeniranje, optički mjerni sustavi i računalna obrada d.o.o., OIB 51475743156 zastupanog po punomoćniku Almir Dervišbegović; ČISTOĆA d.o.o. za održavanje čistoće i odlaganje komunalnog otpada, OIB 70467048139 zastupanog po punomoćniku Almir Dervišbegović; LPG PROJEKT d.o.o. za građenje i projektiranje, OIB 69267061691 zastupanog po punomoćniku Almir Dervišbegović; AUTOCENTAR-MERKUR dioničko društvo za proizvodnju, vanjsku i unutarnju trgovinu, OIB 92216472413 zastupanog po punomoćniku Almir Dervišbegović; TRIGLAV OSIGURANJE d. d., OIB 29743547503 zastupanog po punomoćniku Almir Dervišbegović; MC ČIŠĆENJE d.o.o. za proizvodnju, trgovinu i usluge, OIB 17783496119 zastupanog po punomoćniku Almir Dervišbegović; MIKRA društvo s ograničenom odgovornošću za proizvodnju, trgovinu i usluge, OIB 10006737007 zastupanog po punomoćniku Almir Dervišbegović; JLM - PERKOVIĆ d. o. o. za proizvodnju, trgovinu i inženjering, OIB 77852847922 zastupanog po punomoćniku Almir Dervišbegović; GLOBAL EKSPRES društvo s ograničenom odgovornošću za prijevoz i intelektualne usluge, OIB 08233537792 zastupanog po punomoćniku Almir Dervišbegović; ZAGREBŠPED, društvo s ograničenom odgovornošću, međunarodna špedicija, unutrašnja i vanjska trgovina, OIB 02573674713 zastupanog po punomoćniku Almir Dervišbegović; KEMIS-TERMOCLEAN d.o.o. za industrijska čišćenja i gospodarenja otpadom, OIB 47719259482 zastupanog po punomoćniku Almir Dervišbegović; ZLATKO KUZMAN zastupanog po punomoćniku Almir Dervišbegović; VLATKO BENKOVIĆ zastupanog po punomoćniku Almir Dervišbegović; SIMO LONČAR zastupanog po punomoćniku Almir Dervišbegović; IN TIME d.o.o. za prijevozničke usluge, OIB 18458216879 zastupanog po punomoćniku Almir Dervišbegović; METALSKA INDUSTRIJA VARAŽDIN dioničko društvo, OIB 95240603723 zastupanog po punomoćniku Almir Dervišbegović; Ivica i Tonče Rahija zastupanog po punomoćniku Almir Dervišbegović; Sveučilište u Zagrebu, Fakultet strojarstva i brodogradnje, OIB 22910368449; Rittal d.o.o. za usluge, OIB 52762270365; ULJANIK Brodogradilište, d. d., OIB 21764428190; ULJANIK - brodogradnja, strojogradnja, elektroindustrija, oprema, plovidba, trgovina, turizam, d. d., OIB 56243843109; KONČAR - INSTITUT ZA ELEKTROTEHNIKU  d.d., OIB 37724368086; Centar za restrukturiranje i prodaju, OIB 38083028711; LLOYD REGISTER EMEA; INKASATOR d.o.o. za obavljanje poslova naplate troškova stanovanja i drugih knjigovodstvenih usluga, OIB 51671452481; HEMPEL društvo s ograničenom odgovornošću Prerađivačka kemijska industrija, OIB 14448967911; QUEHENBERGER; FILLI STAHL, OIB ; VELEBIT OSIGURANJE dioničko društvo za poslove neživotnog osiguranja, OIB 42098054984; VODOVOD I KANALIZACIJA društvo s ograničenom odgovornošnoću za javnu vodoopskrbu i odvodnju, OIB 65617396824; ZVU KOVARNA</derivirana_varijabla>
  </DomainObject.Predmet.StrankaFormatedOIB>
  <DomainObject.Predmet.StrankaFormatedWithAdress>
    <izvorni_sadrzaj> ADRIADIESEL d.d., Mala Švarča 155, 47000 Karlovac; HRVATSKI REGISTAR BRODOVA, Marasovića 67, 21000 Split zastupanog po punomoćniku Almir Dervišbegović; TRIGLAV OSIGURANJE d. d., Antuna Heinza 4, 10000 Zagreb zastupanog po punomoćniku Almir Dervišbegović; HRVATSKA BRODOGRADNJA TROGIR d.o.o., Put Brodograditelja 16, 21220 Trogir zastupanog po punomoćniku Almir Dervišbegović; ENERGOREMONT d.d., Mala Švarča 155, 47000 Karlovac zastupanog po punomoćniku Almir Dervišbegović; STROJOPROMET-ZAGREB d.o.o., Zagrebačka 6, 10292 Šenkovec zastupanog po punomoćniku Almir Dervišbegović; POPRAVAK BRODSKIH MOTORA d. o. o., Svilno/bb, 51218 Čavle zastupanog po punomoćniku Almir Dervišbegović; CROATIA PUMPE NOVA d.o.o., Mala Švarča 155, 47000 Karlovac zastupanog po punomoćniku Almir Dervišbegović; KOMET d.o.o., Kalmana Mesarića 26, 40323 Prelog zastupanog po punomoćniku Almir Dervišbegović; BUREAU VERITAS CROATIA  d.o.o., Riva 16, 51000 Rijeka zastupanog po punomoćniku Almir Dervišbegović; SCAM MARINE d.o.o., Mavri/bb, 51216 Viškovo zastupanog po punomoćniku Almir Dervišbegović; Tomislav Galović, Put Svete Doroteje 1, 47000 Karlovac zastupanog po punomoćniku Almir Dervišbegović; PROM-VIDIJA d.o.o., Novozagrebačka 30, 10000 Zagreb zastupanog po punomoćniku Almir Dervišbegović; NOVA TVORNICA KLIZNIH LEŽAJEVA d.o.o., Donje Mrzlo Polje Mrežničko 122, 47250 Duga Resa zastupanog po punomoćniku Almir Dervišbegović; METAL-ELEKTRO d.d., Donjozelinska ulica 36, 10382 Donja Zelina zastupanog po punomoćniku Almir Dervišbegović; INHIBITOR SISAK d.o.o., Nikole Tesle 17, 44000 Sisak zastupanog po punomoćniku Almir Dervišbegović; ĐURO ĐAKOVIĆ KOMPENZATORI d.o.o., Dr. Mile Budaka 1, 35000 Slavonski Brod zastupanog po punomoćniku Almir Dervišbegović; CARGO-PARTNER d.o.o., Jankomir 25 J, 10000 Zagreb zastupanog po punomoćniku Almir Dervišbegović; STROJAR d.o.o., Bistranska 214, 10298 Gornja Bistra zastupanog po punomoćniku Almir Dervišbegović; Ivica Galović, Put Svete Doroteje 1, 47000 Karlovac zastupanog po punomoćniku Almir Dervišbegović; DAMA D.P. d.o.o., Marijana Haberlea 12, 10000 Zagreb zastupanog po punomoćniku Almir Dervišbegović; SVAN d.o.o., Kralja Petra Krešimira Iv 6, 47000 Karlovac zastupanog po punomoćniku Almir Dervišbegović; EUROTEHNIKA d.o.o., Samoborska cesta 241, 10000 Zagreb zastupanog po punomoćniku Almir Dervišbegović; RO-TEA - d.o.o., Badalićeva 26/b, 10000 Zagreb zastupanog po punomoćniku Almir Dervišbegović; Dane Gagro, Banija bb, 47000 Karlovac zastupanog po punomoćniku Almir Dervišbegović; SPECIJALISTIČKA ORDINACIJA MEDIINE RADA, A. Štampara 3, 47000 Karlovac zastupanog po punomoćniku Almir Dervišbegović; INSTRUKTAŽNI CENTAR ustanova za obrazovanje odraslih, Jakova Gotovca 1/1, 10000 Zagreb zastupanog po punomoćniku Almir Dervišbegović; COA d.o.o., Grgura Ninskog 1, 47000 Karlovac zastupanog po punomoćniku Almir Dervišbegović; RAM d.o.o., Braće Monjaca 8, 51000 Rijeka zastupanog po punomoćniku Almir Dervišbegović; GRAD KARLOVAC zastupanog po punomoćniku Zrinka Belavić; MAN Diesel &amp; Turbo zastupanog po punomoćniku Almir Dervišbegović; ELTEC LTD zastupanog po punomoćniku Almir Dervišbegović; Ivan Podvorac zastupanog po punomoćniku Almir Dervišbegović; Ante Rađa zastupanog po punomoćniku Almir Dervišbegović; BIJUK HPC d.o.o. za proizvodnju hidrauličnih komponenti, Vrbovec 1/A, 10430 Samobor zastupanog po punomoćniku Almir Dervišbegović; DET NORSKE VERITAS ADRIATICA d. o. o. , društvo za klasifikaciju, certifikaciju i konzultacije, Ružićeva 32, 51000 Rijeka zastupanog po punomoćniku Almir Dervišbegović; ZAGREBTRANS društvo s ograničenom odgovornošću specijalizirano za prijevoz teških i izvangabaritnih tereta, Lončareva 1/i, Zagreb zastupanog po punomoćniku Almir Dervišbegović; BRODOSPLIT-TVORNICA DIZEL MOTORA društvo s ograničenom odgovornošću, Put Supavla 21, 21000 Split zastupanog po punomoćniku Almir Dervišbegović; TOPOMATIKA trodimenzionalno skeniranje, optički mjerni sustavi i računalna obrada d.o.o., Ilica 231, Zagreb zastupanog po punomoćniku Almir Dervišbegović; ČISTOĆA d.o.o. za održavanje čistoće i odlaganje komunalnog otpada, Gažanski trg 8, 47000 Karlovac zastupanog po punomoćniku Almir Dervišbegović; LPG PROJEKT d.o.o. za građenje i projektiranje, Baštijanova 41/a, Zagreb zastupanog po punomoćniku Almir Dervišbegović; AUTOCENTAR-MERKUR dioničko društvo za proizvodnju, vanjsku i unutarnju trgovinu, Martićeva 14, Zagreb zastupanog po punomoćniku Almir Dervišbegović; TRIGLAV OSIGURANJE d. d., Antuna Heinza 4, Zagreb zastupanog po punomoćniku Almir Dervišbegović; MC ČIŠĆENJE d.o.o. za proizvodnju, trgovinu i usluge, Nikole Tesle 17, 44000 Sisak zastupanog po punomoćniku Almir Dervišbegović; MIKRA društvo s ograničenom odgovornošću za proizvodnju, trgovinu i usluge, Bana Josipa Jelačića 25/A, 47250 Duga Resa zastupanog po punomoćniku Almir Dervišbegović; JLM - PERKOVIĆ d. o. o. za proizvodnju, trgovinu i inženjering, Luskino/bb, 51211 Matulji zastupanog po punomoćniku Almir Dervišbegović; GLOBAL EKSPRES društvo s ograničenom odgovornošću za prijevoz i intelektualne usluge, Stupničke šipkovine 3/1, 10255 Donji Stupnik zastupanog po punomoćniku Almir Dervišbegović; ZAGREBŠPED, društvo s ograničenom odgovornošću, međunarodna špedicija, unutrašnja i vanjska trgovina, Vodovodna 20/a, Zagreb zastupanog po punomoćniku Almir Dervišbegović; KEMIS-TERMOCLEAN d.o.o. za industrijska čišćenja i gospodarenja otpadom, Slavonska avenija 26/4, Zagreb zastupanog po punomoćniku Almir Dervišbegović; ZLATKO KUZMAN zastupanog po punomoćniku Almir Dervišbegović; VLATKO BENKOVIĆ zastupanog po punomoćniku Almir Dervišbegović; SIMO LONČAR zastupanog po punomoćniku Almir Dervišbegović; IN TIME d.o.o. za prijevozničke usluge, Velika cesta 78, Zagreb zastupanog po punomoćniku Almir Dervišbegović; METALSKA INDUSTRIJA VARAŽDIN dioničko društvo, Fabijanska Ulica 33, 42000 Varaždin zastupanog po punomoćniku Almir Dervišbegović; Ivica i Tonče Rahija zastupanog po punomoćniku Almir Dervišbegović; Sveučilište u Zagrebu, Fakultet strojarstva i brodogradnje; Rittal d.o.o. za usluge, Samoborska cesta 145 b, Zagreb; ULJANIK Brodogradilište, d. d., Flaciusova 1, 52100 Pula; ULJANIK - brodogradnja, strojogradnja, elektroindustrija, oprema, plovidba, trgovina, turizam, d. d., Flaciusova 1, 52100 Pula; KONČAR - INSTITUT ZA ELEKTROTEHNIKU  d.d., Fallerovo šetalište 22, Zagreb; Centar za restrukturiranje i prodaju, Ivana Lučića 6, Zagreb; LLOYD REGISTER EMEA; INKASATOR d.o.o. za obavljanje poslova naplate troškova stanovanja i drugih knjigovodstvenih usluga, Trg Josipa Broza 4, 47000 Karlovac; HEMPEL društvo s ograničenom odgovornošću Prerađivačka kemijska industrija, Novigradska Ulica 32, 52470 Umag; QUEHENBERGER; FILLI STAHL; VELEBIT OSIGURANJE dioničko društvo za poslove neživotnog osiguranja, Savska 144/a, Zagreb; VODOVOD I KANALIZACIJA društvo s ograničenom odgovornošnoću za javnu vodoopskrbu i odvodnju, Gažanski trg 8, 47000 Karlovac; ZVU KOVARNA</izvorni_sadrzaj>
    <derivirana_varijabla naziv="DomainObject.Predmet.StrankaFormatedWithAdress_1"> ADRIADIESEL d.d., Mala Švarča 155, 47000 Karlovac; HRVATSKI REGISTAR BRODOVA, Marasovića 67, 21000 Split zastupanog po punomoćniku Almir Dervišbegović; TRIGLAV OSIGURANJE d. d., Antuna Heinza 4, 10000 Zagreb zastupanog po punomoćniku Almir Dervišbegović; HRVATSKA BRODOGRADNJA TROGIR d.o.o., Put Brodograditelja 16, 21220 Trogir zastupanog po punomoćniku Almir Dervišbegović; ENERGOREMONT d.d., Mala Švarča 155, 47000 Karlovac zastupanog po punomoćniku Almir Dervišbegović; STROJOPROMET-ZAGREB d.o.o., Zagrebačka 6, 10292 Šenkovec zastupanog po punomoćniku Almir Dervišbegović; POPRAVAK BRODSKIH MOTORA d. o. o., Svilno/bb, 51218 Čavle zastupanog po punomoćniku Almir Dervišbegović; CROATIA PUMPE NOVA d.o.o., Mala Švarča 155, 47000 Karlovac zastupanog po punomoćniku Almir Dervišbegović; KOMET d.o.o., Kalmana Mesarića 26, 40323 Prelog zastupanog po punomoćniku Almir Dervišbegović; BUREAU VERITAS CROATIA  d.o.o., Riva 16, 51000 Rijeka zastupanog po punomoćniku Almir Dervišbegović; SCAM MARINE d.o.o., Mavri/bb, 51216 Viškovo zastupanog po punomoćniku Almir Dervišbegović; Tomislav Galović, Put Svete Doroteje 1, 47000 Karlovac zastupanog po punomoćniku Almir Dervišbegović; PROM-VIDIJA d.o.o., Novozagrebačka 30, 10000 Zagreb zastupanog po punomoćniku Almir Dervišbegović; NOVA TVORNICA KLIZNIH LEŽAJEVA d.o.o., Donje Mrzlo Polje Mrežničko 122, 47250 Duga Resa zastupanog po punomoćniku Almir Dervišbegović; METAL-ELEKTRO d.d., Donjozelinska ulica 36, 10382 Donja Zelina zastupanog po punomoćniku Almir Dervišbegović; INHIBITOR SISAK d.o.o., Nikole Tesle 17, 44000 Sisak zastupanog po punomoćniku Almir Dervišbegović; ĐURO ĐAKOVIĆ KOMPENZATORI d.o.o., Dr. Mile Budaka 1, 35000 Slavonski Brod zastupanog po punomoćniku Almir Dervišbegović; CARGO-PARTNER d.o.o., Jankomir 25 J, 10000 Zagreb zastupanog po punomoćniku Almir Dervišbegović; STROJAR d.o.o., Bistranska 214, 10298 Gornja Bistra zastupanog po punomoćniku Almir Dervišbegović; Ivica Galović, Put Svete Doroteje 1, 47000 Karlovac zastupanog po punomoćniku Almir Dervišbegović; DAMA D.P. d.o.o., Marijana Haberlea 12, 10000 Zagreb zastupanog po punomoćniku Almir Dervišbegović; SVAN d.o.o., Kralja Petra Krešimira Iv 6, 47000 Karlovac zastupanog po punomoćniku Almir Dervišbegović; EUROTEHNIKA d.o.o., Samoborska cesta 241, 10000 Zagreb zastupanog po punomoćniku Almir Dervišbegović; RO-TEA - d.o.o., Badalićeva 26/b, 10000 Zagreb zastupanog po punomoćniku Almir Dervišbegović; Dane Gagro, Banija bb, 47000 Karlovac zastupanog po punomoćniku Almir Dervišbegović; SPECIJALISTIČKA ORDINACIJA MEDIINE RADA, A. Štampara 3, 47000 Karlovac zastupanog po punomoćniku Almir Dervišbegović; INSTRUKTAŽNI CENTAR ustanova za obrazovanje odraslih, Jakova Gotovca 1/1, 10000 Zagreb zastupanog po punomoćniku Almir Dervišbegović; COA d.o.o., Grgura Ninskog 1, 47000 Karlovac zastupanog po punomoćniku Almir Dervišbegović; RAM d.o.o., Braće Monjaca 8, 51000 Rijeka zastupanog po punomoćniku Almir Dervišbegović; GRAD KARLOVAC zastupanog po punomoćniku Zrinka Belavić; MAN Diesel &amp; Turbo zastupanog po punomoćniku Almir Dervišbegović; ELTEC LTD zastupanog po punomoćniku Almir Dervišbegović; Ivan Podvorac zastupanog po punomoćniku Almir Dervišbegović; Ante Rađa zastupanog po punomoćniku Almir Dervišbegović; BIJUK HPC d.o.o. za proizvodnju hidrauličnih komponenti, Vrbovec 1/A, 10430 Samobor zastupanog po punomoćniku Almir Dervišbegović; DET NORSKE VERITAS ADRIATICA d. o. o. , društvo za klasifikaciju, certifikaciju i konzultacije, Ružićeva 32, 51000 Rijeka zastupanog po punomoćniku Almir Dervišbegović; ZAGREBTRANS društvo s ograničenom odgovornošću specijalizirano za prijevoz teških i izvangabaritnih tereta, Lončareva 1/i, Zagreb zastupanog po punomoćniku Almir Dervišbegović; BRODOSPLIT-TVORNICA DIZEL MOTORA društvo s ograničenom odgovornošću, Put Supavla 21, 21000 Split zastupanog po punomoćniku Almir Dervišbegović; TOPOMATIKA trodimenzionalno skeniranje, optički mjerni sustavi i računalna obrada d.o.o., Ilica 231, Zagreb zastupanog po punomoćniku Almir Dervišbegović; ČISTOĆA d.o.o. za održavanje čistoće i odlaganje komunalnog otpada, Gažanski trg 8, 47000 Karlovac zastupanog po punomoćniku Almir Dervišbegović; LPG PROJEKT d.o.o. za građenje i projektiranje, Baštijanova 41/a, Zagreb zastupanog po punomoćniku Almir Dervišbegović; AUTOCENTAR-MERKUR dioničko društvo za proizvodnju, vanjsku i unutarnju trgovinu, Martićeva 14, Zagreb zastupanog po punomoćniku Almir Dervišbegović; TRIGLAV OSIGURANJE d. d., Antuna Heinza 4, Zagreb zastupanog po punomoćniku Almir Dervišbegović; MC ČIŠĆENJE d.o.o. za proizvodnju, trgovinu i usluge, Nikole Tesle 17, 44000 Sisak zastupanog po punomoćniku Almir Dervišbegović; MIKRA društvo s ograničenom odgovornošću za proizvodnju, trgovinu i usluge, Bana Josipa Jelačića 25/A, 47250 Duga Resa zastupanog po punomoćniku Almir Dervišbegović; JLM - PERKOVIĆ d. o. o. za proizvodnju, trgovinu i inženjering, Luskino/bb, 51211 Matulji zastupanog po punomoćniku Almir Dervišbegović; GLOBAL EKSPRES društvo s ograničenom odgovornošću za prijevoz i intelektualne usluge, Stupničke šipkovine 3/1, 10255 Donji Stupnik zastupanog po punomoćniku Almir Dervišbegović; ZAGREBŠPED, društvo s ograničenom odgovornošću, međunarodna špedicija, unutrašnja i vanjska trgovina, Vodovodna 20/a, Zagreb zastupanog po punomoćniku Almir Dervišbegović; KEMIS-TERMOCLEAN d.o.o. za industrijska čišćenja i gospodarenja otpadom, Slavonska avenija 26/4, Zagreb zastupanog po punomoćniku Almir Dervišbegović; ZLATKO KUZMAN zastupanog po punomoćniku Almir Dervišbegović; VLATKO BENKOVIĆ zastupanog po punomoćniku Almir Dervišbegović; SIMO LONČAR zastupanog po punomoćniku Almir Dervišbegović; IN TIME d.o.o. za prijevozničke usluge, Velika cesta 78, Zagreb zastupanog po punomoćniku Almir Dervišbegović; METALSKA INDUSTRIJA VARAŽDIN dioničko društvo, Fabijanska Ulica 33, 42000 Varaždin zastupanog po punomoćniku Almir Dervišbegović; Ivica i Tonče Rahija zastupanog po punomoćniku Almir Dervišbegović; Sveučilište u Zagrebu, Fakultet strojarstva i brodogradnje; Rittal d.o.o. za usluge, Samoborska cesta 145 b, Zagreb; ULJANIK Brodogradilište, d. d., Flaciusova 1, 52100 Pula; ULJANIK - brodogradnja, strojogradnja, elektroindustrija, oprema, plovidba, trgovina, turizam, d. d., Flaciusova 1, 52100 Pula; KONČAR - INSTITUT ZA ELEKTROTEHNIKU  d.d., Fallerovo šetalište 22, Zagreb; Centar za restrukturiranje i prodaju, Ivana Lučića 6, Zagreb; LLOYD REGISTER EMEA; INKASATOR d.o.o. za obavljanje poslova naplate troškova stanovanja i drugih knjigovodstvenih usluga, Trg Josipa Broza 4, 47000 Karlovac; HEMPEL društvo s ograničenom odgovornošću Prerađivačka kemijska industrija, Novigradska Ulica 32, 52470 Umag; QUEHENBERGER; FILLI STAHL; VELEBIT OSIGURANJE dioničko društvo za poslove neživotnog osiguranja, Savska 144/a, Zagreb; VODOVOD I KANALIZACIJA društvo s ograničenom odgovornošnoću za javnu vodoopskrbu i odvodnju, Gažanski trg 8, 47000 Karlovac; ZVU KOVARNA</derivirana_varijabla>
  </DomainObject.Predmet.StrankaFormatedWithAdress>
  <DomainObject.Predmet.StrankaFormatedWithAdressOIB>
    <izvorni_sadrzaj> ADRIADIESEL d.d., OIB 39535117137, Mala Švarča 155, 47000 Karlovac; HRVATSKI REGISTAR BRODOVA, OIB 04601923208, Marasovića 67, 21000 Split zastupanog po punomoćniku Almir Dervišbegović; TRIGLAV OSIGURANJE d. d., OIB 29743547503, Antuna Heinza 4, 10000 Zagreb zastupanog po punomoćniku Almir Dervišbegović; HRVATSKA BRODOGRADNJA TROGIR d.o.o., OIB 99699042389, Put Brodograditelja 16, 21220 Trogir zastupanog po punomoćniku Almir Dervišbegović; ENERGOREMONT d.d., OIB 85895363172, Mala Švarča 155, 47000 Karlovac zastupanog po punomoćniku Almir Dervišbegović; STROJOPROMET-ZAGREB d.o.o., OIB 97994010225, Zagrebačka 6, 10292 Šenkovec zastupanog po punomoćniku Almir Dervišbegović; POPRAVAK BRODSKIH MOTORA d. o. o., OIB 66602738511, Svilno/bb, 51218 Čavle zastupanog po punomoćniku Almir Dervišbegović; CROATIA PUMPE NOVA d.o.o., OIB 91122196414, Mala Švarča 155, 47000 Karlovac zastupanog po punomoćniku Almir Dervišbegović; KOMET d.o.o., OIB 74845491867, Kalmana Mesarića 26, 40323 Prelog zastupanog po punomoćniku Almir Dervišbegović; BUREAU VERITAS CROATIA  d.o.o., OIB 82798532151, Riva 16, 51000 Rijeka zastupanog po punomoćniku Almir Dervišbegović; SCAM MARINE d.o.o., OIB 60671571411, Mavri/bb, 51216 Viškovo zastupanog po punomoćniku Almir Dervišbegović; Tomislav Galović, OIB 82265065266, Put Svete Doroteje 1, 47000 Karlovac zastupanog po punomoćniku Almir Dervišbegović; PROM-VIDIJA d.o.o., OIB 67337315718, Novozagrebačka 30, 10000 Zagreb zastupanog po punomoćniku Almir Dervišbegović; NOVA TVORNICA KLIZNIH LEŽAJEVA d.o.o., OIB 94503682969, Donje Mrzlo Polje Mrežničko 122, 47250 Duga Resa zastupanog po punomoćniku Almir Dervišbegović; METAL-ELEKTRO d.d., OIB 37512981782, Donjozelinska ulica 36, 10382 Donja Zelina zastupanog po punomoćniku Almir Dervišbegović; INHIBITOR SISAK d.o.o., OIB 06440204915, Nikole Tesle 17, 44000 Sisak zastupanog po punomoćniku Almir Dervišbegović; ĐURO ĐAKOVIĆ KOMPENZATORI d.o.o., OIB 63914773196, Dr. Mile Budaka 1, 35000 Slavonski Brod zastupanog po punomoćniku Almir Dervišbegović; CARGO-PARTNER d.o.o., OIB 84596041174, Jankomir 25 J, 10000 Zagreb zastupanog po punomoćniku Almir Dervišbegović; STROJAR d.o.o., OIB 32168945082, Bistranska 214, 10298 Gornja Bistra zastupanog po punomoćniku Almir Dervišbegović; Ivica Galović, OIB 86308806426, Put Svete Doroteje 1, 47000 Karlovac zastupanog po punomoćniku Almir Dervišbegović; DAMA D.P. d.o.o., OIB 38453826849, Marijana Haberlea 12, 10000 Zagreb zastupanog po punomoćniku Almir Dervišbegović; SVAN d.o.o., OIB 01560383281, Kralja Petra Krešimira Iv 6, 47000 Karlovac zastupanog po punomoćniku Almir Dervišbegović; EUROTEHNIKA d.o.o., OIB 42818468021, Samoborska cesta 241, 10000 Zagreb zastupanog po punomoćniku Almir Dervišbegović; RO-TEA - d.o.o., OIB 82282361229, Badalićeva 26/b, 10000 Zagreb zastupanog po punomoćniku Almir Dervišbegović; Dane Gagro, Banija bb, 47000 Karlovac zastupanog po punomoćniku Almir Dervišbegović; SPECIJALISTIČKA ORDINACIJA MEDIINE RADA, OIB 50930563727, A. Štampara 3, 47000 Karlovac zastupanog po punomoćniku Almir Dervišbegović; INSTRUKTAŽNI CENTAR ustanova za obrazovanje odraslih, OIB 24632315791, Jakova Gotovca 1/1, 10000 Zagreb zastupanog po punomoćniku Almir Dervišbegović; COA d.o.o., OIB 40608196515, Grgura Ninskog 1, 47000 Karlovac zastupanog po punomoćniku Almir Dervišbegović; RAM d.o.o., OIB 18003528964, Braće Monjaca 8, 51000 Rijeka zastupanog po punomoćniku Almir Dervišbegović; GRAD KARLOVAC zastupanog po punomoćniku Zrinka Belavić; MAN Diesel &amp; Turbo zastupanog po punomoćniku Almir Dervišbegović; ELTEC LTD zastupanog po punomoćniku Almir Dervišbegović; Ivan Podvorac zastupanog po punomoćniku Almir Dervišbegović; Ante Rađa zastupanog po punomoćniku Almir Dervišbegović; BIJUK HPC d.o.o. za proizvodnju hidrauličnih komponenti, OIB 61373622132, Vrbovec 1/A, 10430 Samobor zastupanog po punomoćniku Almir Dervišbegović; DET NORSKE VERITAS ADRIATICA d. o. o. , društvo za klasifikaciju, certifikaciju i konzultacije, OIB 66958856391, Ružićeva 32, 51000 Rijeka zastupanog po punomoćniku Almir Dervišbegović; ZAGREBTRANS društvo s ograničenom odgovornošću specijalizirano za prijevoz teških i izvangabaritnih tereta, OIB 18250638100, Lončareva 1/i, Zagreb zastupanog po punomoćniku Almir Dervišbegović; BRODOSPLIT-TVORNICA DIZEL MOTORA društvo s ograničenom odgovornošću, OIB 08724311192, Put Supavla 21, 21000 Split zastupanog po punomoćniku Almir Dervišbegović; TOPOMATIKA trodimenzionalno skeniranje, optički mjerni sustavi i računalna obrada d.o.o., OIB 51475743156, Ilica 231, Zagreb zastupanog po punomoćniku Almir Dervišbegović; ČISTOĆA d.o.o. za održavanje čistoće i odlaganje komunalnog otpada, OIB 70467048139, Gažanski trg 8, 47000 Karlovac zastupanog po punomoćniku Almir Dervišbegović; LPG PROJEKT d.o.o. za građenje i projektiranje, OIB 69267061691, Baštijanova 41/a, Zagreb zastupanog po punomoćniku Almir Dervišbegović; AUTOCENTAR-MERKUR dioničko društvo za proizvodnju, vanjsku i unutarnju trgovinu, OIB 92216472413, Martićeva 14, Zagreb zastupanog po punomoćniku Almir Dervišbegović; TRIGLAV OSIGURANJE d. d., OIB 29743547503, Antuna Heinza 4, Zagreb zastupanog po punomoćniku Almir Dervišbegović; MC ČIŠĆENJE d.o.o. za proizvodnju, trgovinu i usluge, OIB 17783496119, Nikole Tesle 17, 44000 Sisak zastupanog po punomoćniku Almir Dervišbegović; MIKRA društvo s ograničenom odgovornošću za proizvodnju, trgovinu i usluge, OIB 10006737007, Bana Josipa Jelačića 25/A, 47250 Duga Resa zastupanog po punomoćniku Almir Dervišbegović; JLM - PERKOVIĆ d. o. o. za proizvodnju, trgovinu i inženjering, OIB 77852847922, Luskino/bb, 51211 Matulji zastupanog po punomoćniku Almir Dervišbegović; GLOBAL EKSPRES društvo s ograničenom odgovornošću za prijevoz i intelektualne usluge, OIB 08233537792, Stupničke šipkovine 3/1, 10255 Donji Stupnik zastupanog po punomoćniku Almir Dervišbegović; ZAGREBŠPED, društvo s ograničenom odgovornošću, međunarodna špedicija, unutrašnja i vanjska trgovina, OIB 02573674713, Vodovodna 20/a, Zagreb zastupanog po punomoćniku Almir Dervišbegović; KEMIS-TERMOCLEAN d.o.o. za industrijska čišćenja i gospodarenja otpadom, OIB 47719259482, Slavonska avenija 26/4, Zagreb zastupanog po punomoćniku Almir Dervišbegović; ZLATKO KUZMAN zastupanog po punomoćniku Almir Dervišbegović; VLATKO BENKOVIĆ zastupanog po punomoćniku Almir Dervišbegović; SIMO LONČAR zastupanog po punomoćniku Almir Dervišbegović; IN TIME d.o.o. za prijevozničke usluge, OIB 18458216879, Velika cesta 78, Zagreb zastupanog po punomoćniku Almir Dervišbegović; METALSKA INDUSTRIJA VARAŽDIN dioničko društvo, OIB 95240603723, Fabijanska Ulica 33, 42000 Varaždin zastupanog po punomoćniku Almir Dervišbegović; Ivica i Tonče Rahija zastupanog po punomoćniku Almir Dervišbegović; Sveučilište u Zagrebu, Fakultet strojarstva i brodogradnje, OIB 22910368449; Rittal d.o.o. za usluge, OIB 52762270365, Samoborska cesta 145 b, Zagreb; ULJANIK Brodogradilište, d. d., OIB 21764428190, Flaciusova 1, 52100 Pula; ULJANIK - brodogradnja, strojogradnja, elektroindustrija, oprema, plovidba, trgovina, turizam, d. d., OIB 56243843109, Flaciusova 1, 52100 Pula; KONČAR - INSTITUT ZA ELEKTROTEHNIKU  d.d., OIB 37724368086, Fallerovo šetalište 22, Zagreb; Centar za restrukturiranje i prodaju, OIB 38083028711, Ivana Lučića 6, Zagreb; LLOYD REGISTER EMEA; INKASATOR d.o.o. za obavljanje poslova naplate troškova stanovanja i drugih knjigovodstvenih usluga, OIB 51671452481, Trg Josipa Broza 4, 47000 Karlovac; HEMPEL društvo s ograničenom odgovornošću Prerađivačka kemijska industrija, OIB 14448967911, Novigradska Ulica 32, 52470 Umag; QUEHENBERGER; FILLI STAHL, OIB ; VELEBIT OSIGURANJE dioničko društvo za poslove neživotnog osiguranja, OIB 42098054984, Savska 144/a, Zagreb; VODOVOD I KANALIZACIJA društvo s ograničenom odgovornošnoću za javnu vodoopskrbu i odvodnju, OIB 65617396824, Gažanski trg 8, 47000 Karlovac; ZVU KOVARNA</izvorni_sadrzaj>
    <derivirana_varijabla naziv="DomainObject.Predmet.StrankaFormatedWithAdressOIB_1"> ADRIADIESEL d.d., OIB 39535117137, Mala Švarča 155, 47000 Karlovac; HRVATSKI REGISTAR BRODOVA, OIB 04601923208, Marasovića 67, 21000 Split zastupanog po punomoćniku Almir Dervišbegović; TRIGLAV OSIGURANJE d. d., OIB 29743547503, Antuna Heinza 4, 10000 Zagreb zastupanog po punomoćniku Almir Dervišbegović; HRVATSKA BRODOGRADNJA TROGIR d.o.o., OIB 99699042389, Put Brodograditelja 16, 21220 Trogir zastupanog po punomoćniku Almir Dervišbegović; ENERGOREMONT d.d., OIB 85895363172, Mala Švarča 155, 47000 Karlovac zastupanog po punomoćniku Almir Dervišbegović; STROJOPROMET-ZAGREB d.o.o., OIB 97994010225, Zagrebačka 6, 10292 Šenkovec zastupanog po punomoćniku Almir Dervišbegović; POPRAVAK BRODSKIH MOTORA d. o. o., OIB 66602738511, Svilno/bb, 51218 Čavle zastupanog po punomoćniku Almir Dervišbegović; CROATIA PUMPE NOVA d.o.o., OIB 91122196414, Mala Švarča 155, 47000 Karlovac zastupanog po punomoćniku Almir Dervišbegović; KOMET d.o.o., OIB 74845491867, Kalmana Mesarića 26, 40323 Prelog zastupanog po punomoćniku Almir Dervišbegović; BUREAU VERITAS CROATIA  d.o.o., OIB 82798532151, Riva 16, 51000 Rijeka zastupanog po punomoćniku Almir Dervišbegović; SCAM MARINE d.o.o., OIB 60671571411, Mavri/bb, 51216 Viškovo zastupanog po punomoćniku Almir Dervišbegović; Tomislav Galović, OIB 82265065266, Put Svete Doroteje 1, 47000 Karlovac zastupanog po punomoćniku Almir Dervišbegović; PROM-VIDIJA d.o.o., OIB 67337315718, Novozagrebačka 30, 10000 Zagreb zastupanog po punomoćniku Almir Dervišbegović; NOVA TVORNICA KLIZNIH LEŽAJEVA d.o.o., OIB 94503682969, Donje Mrzlo Polje Mrežničko 122, 47250 Duga Resa zastupanog po punomoćniku Almir Dervišbegović; METAL-ELEKTRO d.d., OIB 37512981782, Donjozelinska ulica 36, 10382 Donja Zelina zastupanog po punomoćniku Almir Dervišbegović; INHIBITOR SISAK d.o.o., OIB 06440204915, Nikole Tesle 17, 44000 Sisak zastupanog po punomoćniku Almir Dervišbegović; ĐURO ĐAKOVIĆ KOMPENZATORI d.o.o., OIB 63914773196, Dr. Mile Budaka 1, 35000 Slavonski Brod zastupanog po punomoćniku Almir Dervišbegović; CARGO-PARTNER d.o.o., OIB 84596041174, Jankomir 25 J, 10000 Zagreb zastupanog po punomoćniku Almir Dervišbegović; STROJAR d.o.o., OIB 32168945082, Bistranska 214, 10298 Gornja Bistra zastupanog po punomoćniku Almir Dervišbegović; Ivica Galović, OIB 86308806426, Put Svete Doroteje 1, 47000 Karlovac zastupanog po punomoćniku Almir Dervišbegović; DAMA D.P. d.o.o., OIB 38453826849, Marijana Haberlea 12, 10000 Zagreb zastupanog po punomoćniku Almir Dervišbegović; SVAN d.o.o., OIB 01560383281, Kralja Petra Krešimira Iv 6, 47000 Karlovac zastupanog po punomoćniku Almir Dervišbegović; EUROTEHNIKA d.o.o., OIB 42818468021, Samoborska cesta 241, 10000 Zagreb zastupanog po punomoćniku Almir Dervišbegović; RO-TEA - d.o.o., OIB 82282361229, Badalićeva 26/b, 10000 Zagreb zastupanog po punomoćniku Almir Dervišbegović; Dane Gagro, Banija bb, 47000 Karlovac zastupanog po punomoćniku Almir Dervišbegović; SPECIJALISTIČKA ORDINACIJA MEDIINE RADA, OIB 50930563727, A. Štampara 3, 47000 Karlovac zastupanog po punomoćniku Almir Dervišbegović; INSTRUKTAŽNI CENTAR ustanova za obrazovanje odraslih, OIB 24632315791, Jakova Gotovca 1/1, 10000 Zagreb zastupanog po punomoćniku Almir Dervišbegović; COA d.o.o., OIB 40608196515, Grgura Ninskog 1, 47000 Karlovac zastupanog po punomoćniku Almir Dervišbegović; RAM d.o.o., OIB 18003528964, Braće Monjaca 8, 51000 Rijeka zastupanog po punomoćniku Almir Dervišbegović; GRAD KARLOVAC zastupanog po punomoćniku Zrinka Belavić; MAN Diesel &amp; Turbo zastupanog po punomoćniku Almir Dervišbegović; ELTEC LTD zastupanog po punomoćniku Almir Dervišbegović; Ivan Podvorac zastupanog po punomoćniku Almir Dervišbegović; Ante Rađa zastupanog po punomoćniku Almir Dervišbegović; BIJUK HPC d.o.o. za proizvodnju hidrauličnih komponenti, OIB 61373622132, Vrbovec 1/A, 10430 Samobor zastupanog po punomoćniku Almir Dervišbegović; DET NORSKE VERITAS ADRIATICA d. o. o. , društvo za klasifikaciju, certifikaciju i konzultacije, OIB 66958856391, Ružićeva 32, 51000 Rijeka zastupanog po punomoćniku Almir Dervišbegović; ZAGREBTRANS društvo s ograničenom odgovornošću specijalizirano za prijevoz teških i izvangabaritnih tereta, OIB 18250638100, Lončareva 1/i, Zagreb zastupanog po punomoćniku Almir Dervišbegović; BRODOSPLIT-TVORNICA DIZEL MOTORA društvo s ograničenom odgovornošću, OIB 08724311192, Put Supavla 21, 21000 Split zastupanog po punomoćniku Almir Dervišbegović; TOPOMATIKA trodimenzionalno skeniranje, optički mjerni sustavi i računalna obrada d.o.o., OIB 51475743156, Ilica 231, Zagreb zastupanog po punomoćniku Almir Dervišbegović; ČISTOĆA d.o.o. za održavanje čistoće i odlaganje komunalnog otpada, OIB 70467048139, Gažanski trg 8, 47000 Karlovac zastupanog po punomoćniku Almir Dervišbegović; LPG PROJEKT d.o.o. za građenje i projektiranje, OIB 69267061691, Baštijanova 41/a, Zagreb zastupanog po punomoćniku Almir Dervišbegović; AUTOCENTAR-MERKUR dioničko društvo za proizvodnju, vanjsku i unutarnju trgovinu, OIB 92216472413, Martićeva 14, Zagreb zastupanog po punomoćniku Almir Dervišbegović; TRIGLAV OSIGURANJE d. d., OIB 29743547503, Antuna Heinza 4, Zagreb zastupanog po punomoćniku Almir Dervišbegović; MC ČIŠĆENJE d.o.o. za proizvodnju, trgovinu i usluge, OIB 17783496119, Nikole Tesle 17, 44000 Sisak zastupanog po punomoćniku Almir Dervišbegović; MIKRA društvo s ograničenom odgovornošću za proizvodnju, trgovinu i usluge, OIB 10006737007, Bana Josipa Jelačića 25/A, 47250 Duga Resa zastupanog po punomoćniku Almir Dervišbegović; JLM - PERKOVIĆ d. o. o. za proizvodnju, trgovinu i inženjering, OIB 77852847922, Luskino/bb, 51211 Matulji zastupanog po punomoćniku Almir Dervišbegović; GLOBAL EKSPRES društvo s ograničenom odgovornošću za prijevoz i intelektualne usluge, OIB 08233537792, Stupničke šipkovine 3/1, 10255 Donji Stupnik zastupanog po punomoćniku Almir Dervišbegović; ZAGREBŠPED, društvo s ograničenom odgovornošću, međunarodna špedicija, unutrašnja i vanjska trgovina, OIB 02573674713, Vodovodna 20/a, Zagreb zastupanog po punomoćniku Almir Dervišbegović; KEMIS-TERMOCLEAN d.o.o. za industrijska čišćenja i gospodarenja otpadom, OIB 47719259482, Slavonska avenija 26/4, Zagreb zastupanog po punomoćniku Almir Dervišbegović; ZLATKO KUZMAN zastupanog po punomoćniku Almir Dervišbegović; VLATKO BENKOVIĆ zastupanog po punomoćniku Almir Dervišbegović; SIMO LONČAR zastupanog po punomoćniku Almir Dervišbegović; IN TIME d.o.o. za prijevozničke usluge, OIB 18458216879, Velika cesta 78, Zagreb zastupanog po punomoćniku Almir Dervišbegović; METALSKA INDUSTRIJA VARAŽDIN dioničko društvo, OIB 95240603723, Fabijanska Ulica 33, 42000 Varaždin zastupanog po punomoćniku Almir Dervišbegović; Ivica i Tonče Rahija zastupanog po punomoćniku Almir Dervišbegović; Sveučilište u Zagrebu, Fakultet strojarstva i brodogradnje, OIB 22910368449; Rittal d.o.o. za usluge, OIB 52762270365, Samoborska cesta 145 b, Zagreb; ULJANIK Brodogradilište, d. d., OIB 21764428190, Flaciusova 1, 52100 Pula; ULJANIK - brodogradnja, strojogradnja, elektroindustrija, oprema, plovidba, trgovina, turizam, d. d., OIB 56243843109, Flaciusova 1, 52100 Pula; KONČAR - INSTITUT ZA ELEKTROTEHNIKU  d.d., OIB 37724368086, Fallerovo šetalište 22, Zagreb; Centar za restrukturiranje i prodaju, OIB 38083028711, Ivana Lučića 6, Zagreb; LLOYD REGISTER EMEA; INKASATOR d.o.o. za obavljanje poslova naplate troškova stanovanja i drugih knjigovodstvenih usluga, OIB 51671452481, Trg Josipa Broza 4, 47000 Karlovac; HEMPEL društvo s ograničenom odgovornošću Prerađivačka kemijska industrija, OIB 14448967911, Novigradska Ulica 32, 52470 Umag; QUEHENBERGER; FILLI STAHL, OIB ; VELEBIT OSIGURANJE dioničko društvo za poslove neživotnog osiguranja, OIB 42098054984, Savska 144/a, Zagreb; VODOVOD I KANALIZACIJA društvo s ograničenom odgovornošnoću za javnu vodoopskrbu i odvodnju, OIB 65617396824, Gažanski trg 8, 47000 Karlovac; ZVU KOVARNA</derivirana_varijabla>
  </DomainObject.Predmet.StrankaFormatedWithAdressOIB>
  <DomainObject.Predmet.StrankaWithAdress>
    <izvorni_sadrzaj>ADRIADIESEL d.d. Mala Švarča 155,47000 Karlovac,HRVATSKI REGISTAR BRODOVA Marasovića 67,21000 Split,TRIGLAV OSIGURANJE d. d. Antuna Heinza 4,10000 Zagreb,HRVATSKA BRODOGRADNJA TROGIR d.o.o. Put Brodograditelja 16,21220 Trogir,ENERGOREMONT d.d. Mala Švarča 155,47000 Karlovac,STROJOPROMET-ZAGREB d.o.o. Zagrebačka 6,10292 Šenkovec,POPRAVAK BRODSKIH MOTORA d. o. o. Svilno/bb,51218 Čavle,CROATIA PUMPE NOVA d.o.o. Mala Švarča 155,47000 Karlovac,KOMET d.o.o. Kalmana Mesarića 26,40323 Prelog,BUREAU VERITAS CROATIA  d.o.o. Riva 16,51000 Rijeka,SCAM MARINE d.o.o. Mavri/bb,51216 Viškovo,Tomislav Galović Put Svete Doroteje 1,47000 Karlovac,PROM-VIDIJA d.o.o. Novozagrebačka 30,10000 Zagreb,NOVA TVORNICA KLIZNIH LEŽAJEVA d.o.o. Donje Mrzlo Polje Mrežničko 122,47250 Duga Resa,METAL-ELEKTRO d.d. Donjozelinska ulica 36,10382 Donja Zelina,INHIBITOR SISAK d.o.o. Nikole Tesle 17,44000 Sisak,ĐURO ĐAKOVIĆ KOMPENZATORI d.o.o. Dr. Mile Budaka 1,35000 Slavonski Brod,CARGO-PARTNER d.o.o. Jankomir 25 J,10000 Zagreb,STROJAR d.o.o. Bistranska 214,10298 Gornja Bistra,Ivica Galović Put Svete Doroteje 1,47000 Karlovac,DAMA D.P. d.o.o. Marijana Haberlea 12,10000 Zagreb,SVAN d.o.o. Kralja Petra Krešimira Iv 6,47000 Karlovac,EUROTEHNIKA d.o.o. Samoborska cesta 241,10000 Zagreb,RO-TEA - d.o.o. Badalićeva 26/b,10000 Zagreb,Dane Gagro Banija bb,47000 Karlovac,SPECIJALISTIČKA ORDINACIJA MEDIINE RADA A. Štampara 3,47000 Karlovac,INSTRUKTAŽNI CENTAR ustanova za obrazovanje odraslih Jakova Gotovca 1/1,10000 Zagreb,COA d.o.o. Grgura Ninskog 1,47000 Karlovac,RAM d.o.o. Braće Monjaca 8,51000 Rijeka,GRAD KARLOVAC ,MAN Diesel &amp; Turbo ,ELTEC LTD ,Ivan Podvorac ,Ante Rađa ,BIJUK HPC d.o.o. za proizvodnju hidrauličnih komponenti Vrbovec 1/A,10430 Samobor,DET NORSKE VERITAS ADRIATICA d. o. o. , društvo za klasifikaciju, certifikaciju i konzultacije Ružićeva 32,51000 Rijeka,ZAGREBTRANS društvo s ograničenom odgovornošću specijalizirano za prijevoz teških i izvangabaritnih tereta Lončareva 1/i,Zagreb,BRODOSPLIT-TVORNICA DIZEL MOTORA društvo s ograničenom odgovornošću Put Supavla 21,21000 Split,TOPOMATIKA trodimenzionalno skeniranje, optički mjerni sustavi i računalna obrada d.o.o. Ilica 231,Zagreb,ČISTOĆA d.o.o. za održavanje čistoće i odlaganje komunalnog otpada Gažanski trg 8,47000 Karlovac,LPG PROJEKT d.o.o. za građenje i projektiranje Baštijanova 41/a,Zagreb,AUTOCENTAR-MERKUR dioničko društvo za proizvodnju, vanjsku i unutarnju trgovinu Martićeva 14,Zagreb,TRIGLAV OSIGURANJE d. d. Antuna Heinza 4,Zagreb,MC ČIŠĆENJE d.o.o. za proizvodnju, trgovinu i usluge Nikole Tesle 17,44000 Sisak,MIKRA društvo s ograničenom odgovornošću za proizvodnju, trgovinu i usluge Bana Josipa Jelačića 25/A,47250 Duga Resa,JLM - PERKOVIĆ d. o. o. za proizvodnju, trgovinu i inženjering Luskino/bb,51211 Matulji,GLOBAL EKSPRES društvo s ograničenom odgovornošću za prijevoz i intelektualne usluge Stupničke šipkovine 3/1,10255 Donji Stupnik,ZAGREBŠPED, društvo s ograničenom odgovornošću, međunarodna špedicija, unutrašnja i vanjska trgovina Vodovodna 20/a,Zagreb,KEMIS-TERMOCLEAN d.o.o. za industrijska čišćenja i gospodarenja otpadom Slavonska avenija 26/4,Zagreb,ZLATKO KUZMAN ,VLATKO BENKOVIĆ ,SIMO LONČAR ,IN TIME d.o.o. za prijevozničke usluge Velika cesta 78,Zagreb,METALSKA INDUSTRIJA VARAŽDIN dioničko društvo Fabijanska Ulica 33,42000 Varaždin,Ivica i Tonče Rahija ,Sveučilište u Zagrebu, Fakultet strojarstva i brodogradnje ,Rittal d.o.o. za usluge Samoborska cesta 145 b,Zagreb,ULJANIK Brodogradilište, d. d. Flaciusova 1,52100 Pula,ULJANIK - brodogradnja, strojogradnja, elektroindustrija, oprema, plovidba, trgovina, turizam, d. d. Flaciusova 1,52100 Pula,KONČAR - INSTITUT ZA ELEKTROTEHNIKU  d.d. Fallerovo šetalište 22,Zagreb,Centar za restrukturiranje i prodaju Ivana Lučića 6,Zagreb,LLOYD REGISTER EMEA ,INKASATOR d.o.o. za obavljanje poslova naplate troškova stanovanja i drugih knjigovodstvenih usluga Trg Josipa Broza 4,47000 Karlovac,HEMPEL društvo s ograničenom odgovornošću Prerađivačka kemijska industrija Novigradska Ulica 32,52470 Umag,QUEHENBERGER ,FILLI STAHL ,VELEBIT OSIGURANJE dioničko društvo za poslove neživotnog osiguranja Savska 144/a,Zagreb,VODOVOD I KANALIZACIJA društvo s ograničenom odgovornošnoću za javnu vodoopskrbu i odvodnju Gažanski trg 8,47000 Karlovac,ZVU KOVARNA </izvorni_sadrzaj>
    <derivirana_varijabla naziv="DomainObject.Predmet.StrankaWithAdress_1">ADRIADIESEL d.d. Mala Švarča 155,47000 Karlovac,HRVATSKI REGISTAR BRODOVA Marasovića 67,21000 Split,TRIGLAV OSIGURANJE d. d. Antuna Heinza 4,10000 Zagreb,HRVATSKA BRODOGRADNJA TROGIR d.o.o. Put Brodograditelja 16,21220 Trogir,ENERGOREMONT d.d. Mala Švarča 155,47000 Karlovac,STROJOPROMET-ZAGREB d.o.o. Zagrebačka 6,10292 Šenkovec,POPRAVAK BRODSKIH MOTORA d. o. o. Svilno/bb,51218 Čavle,CROATIA PUMPE NOVA d.o.o. Mala Švarča 155,47000 Karlovac,KOMET d.o.o. Kalmana Mesarića 26,40323 Prelog,BUREAU VERITAS CROATIA  d.o.o. Riva 16,51000 Rijeka,SCAM MARINE d.o.o. Mavri/bb,51216 Viškovo,Tomislav Galović Put Svete Doroteje 1,47000 Karlovac,PROM-VIDIJA d.o.o. Novozagrebačka 30,10000 Zagreb,NOVA TVORNICA KLIZNIH LEŽAJEVA d.o.o. Donje Mrzlo Polje Mrežničko 122,47250 Duga Resa,METAL-ELEKTRO d.d. Donjozelinska ulica 36,10382 Donja Zelina,INHIBITOR SISAK d.o.o. Nikole Tesle 17,44000 Sisak,ĐURO ĐAKOVIĆ KOMPENZATORI d.o.o. Dr. Mile Budaka 1,35000 Slavonski Brod,CARGO-PARTNER d.o.o. Jankomir 25 J,10000 Zagreb,STROJAR d.o.o. Bistranska 214,10298 Gornja Bistra,Ivica Galović Put Svete Doroteje 1,47000 Karlovac,DAMA D.P. d.o.o. Marijana Haberlea 12,10000 Zagreb,SVAN d.o.o. Kralja Petra Krešimira Iv 6,47000 Karlovac,EUROTEHNIKA d.o.o. Samoborska cesta 241,10000 Zagreb,RO-TEA - d.o.o. Badalićeva 26/b,10000 Zagreb,Dane Gagro Banija bb,47000 Karlovac,SPECIJALISTIČKA ORDINACIJA MEDIINE RADA A. Štampara 3,47000 Karlovac,INSTRUKTAŽNI CENTAR ustanova za obrazovanje odraslih Jakova Gotovca 1/1,10000 Zagreb,COA d.o.o. Grgura Ninskog 1,47000 Karlovac,RAM d.o.o. Braće Monjaca 8,51000 Rijeka,GRAD KARLOVAC ,MAN Diesel &amp; Turbo ,ELTEC LTD ,Ivan Podvorac ,Ante Rađa ,BIJUK HPC d.o.o. za proizvodnju hidrauličnih komponenti Vrbovec 1/A,10430 Samobor,DET NORSKE VERITAS ADRIATICA d. o. o. , društvo za klasifikaciju, certifikaciju i konzultacije Ružićeva 32,51000 Rijeka,ZAGREBTRANS društvo s ograničenom odgovornošću specijalizirano za prijevoz teških i izvangabaritnih tereta Lončareva 1/i,Zagreb,BRODOSPLIT-TVORNICA DIZEL MOTORA društvo s ograničenom odgovornošću Put Supavla 21,21000 Split,TOPOMATIKA trodimenzionalno skeniranje, optički mjerni sustavi i računalna obrada d.o.o. Ilica 231,Zagreb,ČISTOĆA d.o.o. za održavanje čistoće i odlaganje komunalnog otpada Gažanski trg 8,47000 Karlovac,LPG PROJEKT d.o.o. za građenje i projektiranje Baštijanova 41/a,Zagreb,AUTOCENTAR-MERKUR dioničko društvo za proizvodnju, vanjsku i unutarnju trgovinu Martićeva 14,Zagreb,TRIGLAV OSIGURANJE d. d. Antuna Heinza 4,Zagreb,MC ČIŠĆENJE d.o.o. za proizvodnju, trgovinu i usluge Nikole Tesle 17,44000 Sisak,MIKRA društvo s ograničenom odgovornošću za proizvodnju, trgovinu i usluge Bana Josipa Jelačića 25/A,47250 Duga Resa,JLM - PERKOVIĆ d. o. o. za proizvodnju, trgovinu i inženjering Luskino/bb,51211 Matulji,GLOBAL EKSPRES društvo s ograničenom odgovornošću za prijevoz i intelektualne usluge Stupničke šipkovine 3/1,10255 Donji Stupnik,ZAGREBŠPED, društvo s ograničenom odgovornošću, međunarodna špedicija, unutrašnja i vanjska trgovina Vodovodna 20/a,Zagreb,KEMIS-TERMOCLEAN d.o.o. za industrijska čišćenja i gospodarenja otpadom Slavonska avenija 26/4,Zagreb,ZLATKO KUZMAN ,VLATKO BENKOVIĆ ,SIMO LONČAR ,IN TIME d.o.o. za prijevozničke usluge Velika cesta 78,Zagreb,METALSKA INDUSTRIJA VARAŽDIN dioničko društvo Fabijanska Ulica 33,42000 Varaždin,Ivica i Tonče Rahija ,Sveučilište u Zagrebu, Fakultet strojarstva i brodogradnje ,Rittal d.o.o. za usluge Samoborska cesta 145 b,Zagreb,ULJANIK Brodogradilište, d. d. Flaciusova 1,52100 Pula,ULJANIK - brodogradnja, strojogradnja, elektroindustrija, oprema, plovidba, trgovina, turizam, d. d. Flaciusova 1,52100 Pula,KONČAR - INSTITUT ZA ELEKTROTEHNIKU  d.d. Fallerovo šetalište 22,Zagreb,Centar za restrukturiranje i prodaju Ivana Lučića 6,Zagreb,LLOYD REGISTER EMEA ,INKASATOR d.o.o. za obavljanje poslova naplate troškova stanovanja i drugih knjigovodstvenih usluga Trg Josipa Broza 4,47000 Karlovac,HEMPEL društvo s ograničenom odgovornošću Prerađivačka kemijska industrija Novigradska Ulica 32,52470 Umag,QUEHENBERGER ,FILLI STAHL ,VELEBIT OSIGURANJE dioničko društvo za poslove neživotnog osiguranja Savska 144/a,Zagreb,VODOVOD I KANALIZACIJA društvo s ograničenom odgovornošnoću za javnu vodoopskrbu i odvodnju Gažanski trg 8,47000 Karlovac,ZVU KOVARNA </derivirana_varijabla>
  </DomainObject.Predmet.StrankaWithAdress>
  <DomainObject.Predmet.StrankaWithAdressOIB>
    <izvorni_sadrzaj>ADRIADIESEL d.d., OIB 39535117137, Mala Švarča 155,47000 Karlovac,HRVATSKI REGISTAR BRODOVA, OIB 04601923208, Marasovića 67,21000 Split,TRIGLAV OSIGURANJE d. d., OIB 29743547503, Antuna Heinza 4,10000 Zagreb,HRVATSKA BRODOGRADNJA TROGIR d.o.o., OIB 99699042389, Put Brodograditelja 16,21220 Trogir,ENERGOREMONT d.d., OIB 85895363172, Mala Švarča 155,47000 Karlovac,STROJOPROMET-ZAGREB d.o.o., OIB 97994010225, Zagrebačka 6,10292 Šenkovec,POPRAVAK BRODSKIH MOTORA d. o. o., OIB 66602738511, Svilno/bb,51218 Čavle,CROATIA PUMPE NOVA d.o.o., OIB 91122196414, Mala Švarča 155,47000 Karlovac,KOMET d.o.o., OIB 74845491867, Kalmana Mesarića 26,40323 Prelog,BUREAU VERITAS CROATIA  d.o.o., OIB 82798532151, Riva 16,51000 Rijeka,SCAM MARINE d.o.o., OIB 60671571411, Mavri/bb,51216 Viškovo,Tomislav Galović, OIB 82265065266, Put Svete Doroteje 1,47000 Karlovac,PROM-VIDIJA d.o.o., OIB 67337315718, Novozagrebačka 30,10000 Zagreb,NOVA TVORNICA KLIZNIH LEŽAJEVA d.o.o., OIB 94503682969, Donje Mrzlo Polje Mrežničko 122,47250 Duga Resa,METAL-ELEKTRO d.d., OIB 37512981782, Donjozelinska ulica 36,10382 Donja Zelina,INHIBITOR SISAK d.o.o., OIB 06440204915, Nikole Tesle 17,44000 Sisak,ĐURO ĐAKOVIĆ KOMPENZATORI d.o.o., OIB 63914773196, Dr. Mile Budaka 1,35000 Slavonski Brod,CARGO-PARTNER d.o.o., OIB 84596041174, Jankomir 25 J,10000 Zagreb,STROJAR d.o.o., OIB 32168945082, Bistranska 214,10298 Gornja Bistra,Ivica Galović, OIB 86308806426, Put Svete Doroteje 1,47000 Karlovac,DAMA D.P. d.o.o., OIB 38453826849, Marijana Haberlea 12,10000 Zagreb,SVAN d.o.o., OIB 01560383281, Kralja Petra Krešimira Iv 6,47000 Karlovac,EUROTEHNIKA d.o.o., OIB 42818468021, Samoborska cesta 241,10000 Zagreb,RO-TEA - d.o.o., OIB 82282361229, Badalićeva 26/b,10000 Zagreb,Dane Gagro, Banija bb,47000 Karlovac,SPECIJALISTIČKA ORDINACIJA MEDIINE RADA, OIB 50930563727, A. Štampara 3,47000 Karlovac,INSTRUKTAŽNI CENTAR ustanova za obrazovanje odraslih, OIB 24632315791, Jakova Gotovca 1/1,10000 Zagreb,COA d.o.o., OIB 40608196515, Grgura Ninskog 1,47000 Karlovac,RAM d.o.o., OIB 18003528964, Braće Monjaca 8,51000 Rijeka,GRAD KARLOVAC,MAN Diesel &amp; Turbo,ELTEC LTD,Ivan Podvorac,Ante Rađa,BIJUK HPC d.o.o. za proizvodnju hidrauličnih komponenti, OIB 61373622132, Vrbovec 1/A,10430 Samobor,DET NORSKE VERITAS ADRIATICA d. o. o. , društvo za klasifikaciju, certifikaciju i konzultacije, OIB 66958856391, Ružićeva 32,51000 Rijeka,ZAGREBTRANS društvo s ograničenom odgovornošću specijalizirano za prijevoz teških i izvangabaritnih tereta, OIB 18250638100, Lončareva 1/i,Zagreb,BRODOSPLIT-TVORNICA DIZEL MOTORA društvo s ograničenom odgovornošću, OIB 08724311192, Put Supavla 21,21000 Split,TOPOMATIKA trodimenzionalno skeniranje, optički mjerni sustavi i računalna obrada d.o.o., OIB 51475743156, Ilica 231,Zagreb,ČISTOĆA d.o.o. za održavanje čistoće i odlaganje komunalnog otpada, OIB 70467048139, Gažanski trg 8,47000 Karlovac,LPG PROJEKT d.o.o. za građenje i projektiranje, OIB 69267061691, Baštijanova 41/a,Zagreb,AUTOCENTAR-MERKUR dioničko društvo za proizvodnju, vanjsku i unutarnju trgovinu, OIB 92216472413, Martićeva 14,Zagreb,TRIGLAV OSIGURANJE d. d., OIB 29743547503, Antuna Heinza 4,Zagreb,MC ČIŠĆENJE d.o.o. za proizvodnju, trgovinu i usluge, OIB 17783496119, Nikole Tesle 17,44000 Sisak,MIKRA društvo s ograničenom odgovornošću za proizvodnju, trgovinu i usluge, OIB 10006737007, Bana Josipa Jelačića 25/A,47250 Duga Resa,JLM - PERKOVIĆ d. o. o. za proizvodnju, trgovinu i inženjering, OIB 77852847922, Luskino/bb,51211 Matulji,GLOBAL EKSPRES društvo s ograničenom odgovornošću za prijevoz i intelektualne usluge, OIB 08233537792, Stupničke šipkovine 3/1,10255 Donji Stupnik,ZAGREBŠPED, društvo s ograničenom odgovornošću, međunarodna špedicija, unutrašnja i vanjska trgovina, OIB 02573674713, Vodovodna 20/a,Zagreb,KEMIS-TERMOCLEAN d.o.o. za industrijska čišćenja i gospodarenja otpadom, OIB 47719259482, Slavonska avenija 26/4,Zagreb,ZLATKO KUZMAN,VLATKO BENKOVIĆ,SIMO LONČAR,IN TIME d.o.o. za prijevozničke usluge, OIB 18458216879, Velika cesta 78,Zagreb,METALSKA INDUSTRIJA VARAŽDIN dioničko društvo, OIB 95240603723, Fabijanska Ulica 33,42000 Varaždin,Ivica i Tonče Rahija,Sveučilište u Zagrebu, Fakultet strojarstva i brodogradnje, OIB 22910368449,Rittal d.o.o. za usluge, OIB 52762270365, Samoborska cesta 145 b,Zagreb,ULJANIK Brodogradilište, d. d., OIB 21764428190, Flaciusova 1,52100 Pula,ULJANIK - brodogradnja, strojogradnja, elektroindustrija, oprema, plovidba, trgovina, turizam, d. d., OIB 56243843109, Flaciusova 1,52100 Pula,KONČAR - INSTITUT ZA ELEKTROTEHNIKU  d.d., OIB 37724368086, Fallerovo šetalište 22,Zagreb,Centar za restrukturiranje i prodaju, OIB 38083028711, Ivana Lučića 6,Zagreb,LLOYD REGISTER EMEA,INKASATOR d.o.o. za obavljanje poslova naplate troškova stanovanja i drugih knjigovodstvenih usluga, OIB 51671452481, Trg Josipa Broza 4,47000 Karlovac,HEMPEL društvo s ograničenom odgovornošću Prerađivačka kemijska industrija, OIB 14448967911, Novigradska Ulica 32,52470 Umag,QUEHENBERGER,FILLI STAHL, OIB ,VELEBIT OSIGURANJE dioničko društvo za poslove neživotnog osiguranja, OIB 42098054984, Savska 144/a,Zagreb,VODOVOD I KANALIZACIJA društvo s ograničenom odgovornošnoću za javnu vodoopskrbu i odvodnju, OIB 65617396824, Gažanski trg 8,47000 Karlovac,ZVU KOVARNA</izvorni_sadrzaj>
    <derivirana_varijabla naziv="DomainObject.Predmet.StrankaWithAdressOIB_1">ADRIADIESEL d.d., OIB 39535117137, Mala Švarča 155,47000 Karlovac,HRVATSKI REGISTAR BRODOVA, OIB 04601923208, Marasovića 67,21000 Split,TRIGLAV OSIGURANJE d. d., OIB 29743547503, Antuna Heinza 4,10000 Zagreb,HRVATSKA BRODOGRADNJA TROGIR d.o.o., OIB 99699042389, Put Brodograditelja 16,21220 Trogir,ENERGOREMONT d.d., OIB 85895363172, Mala Švarča 155,47000 Karlovac,STROJOPROMET-ZAGREB d.o.o., OIB 97994010225, Zagrebačka 6,10292 Šenkovec,POPRAVAK BRODSKIH MOTORA d. o. o., OIB 66602738511, Svilno/bb,51218 Čavle,CROATIA PUMPE NOVA d.o.o., OIB 91122196414, Mala Švarča 155,47000 Karlovac,KOMET d.o.o., OIB 74845491867, Kalmana Mesarića 26,40323 Prelog,BUREAU VERITAS CROATIA  d.o.o., OIB 82798532151, Riva 16,51000 Rijeka,SCAM MARINE d.o.o., OIB 60671571411, Mavri/bb,51216 Viškovo,Tomislav Galović, OIB 82265065266, Put Svete Doroteje 1,47000 Karlovac,PROM-VIDIJA d.o.o., OIB 67337315718, Novozagrebačka 30,10000 Zagreb,NOVA TVORNICA KLIZNIH LEŽAJEVA d.o.o., OIB 94503682969, Donje Mrzlo Polje Mrežničko 122,47250 Duga Resa,METAL-ELEKTRO d.d., OIB 37512981782, Donjozelinska ulica 36,10382 Donja Zelina,INHIBITOR SISAK d.o.o., OIB 06440204915, Nikole Tesle 17,44000 Sisak,ĐURO ĐAKOVIĆ KOMPENZATORI d.o.o., OIB 63914773196, Dr. Mile Budaka 1,35000 Slavonski Brod,CARGO-PARTNER d.o.o., OIB 84596041174, Jankomir 25 J,10000 Zagreb,STROJAR d.o.o., OIB 32168945082, Bistranska 214,10298 Gornja Bistra,Ivica Galović, OIB 86308806426, Put Svete Doroteje 1,47000 Karlovac,DAMA D.P. d.o.o., OIB 38453826849, Marijana Haberlea 12,10000 Zagreb,SVAN d.o.o., OIB 01560383281, Kralja Petra Krešimira Iv 6,47000 Karlovac,EUROTEHNIKA d.o.o., OIB 42818468021, Samoborska cesta 241,10000 Zagreb,RO-TEA - d.o.o., OIB 82282361229, Badalićeva 26/b,10000 Zagreb,Dane Gagro, Banija bb,47000 Karlovac,SPECIJALISTIČKA ORDINACIJA MEDIINE RADA, OIB 50930563727, A. Štampara 3,47000 Karlovac,INSTRUKTAŽNI CENTAR ustanova za obrazovanje odraslih, OIB 24632315791, Jakova Gotovca 1/1,10000 Zagreb,COA d.o.o., OIB 40608196515, Grgura Ninskog 1,47000 Karlovac,RAM d.o.o., OIB 18003528964, Braće Monjaca 8,51000 Rijeka,GRAD KARLOVAC,MAN Diesel &amp; Turbo,ELTEC LTD,Ivan Podvorac,Ante Rađa,BIJUK HPC d.o.o. za proizvodnju hidrauličnih komponenti, OIB 61373622132, Vrbovec 1/A,10430 Samobor,DET NORSKE VERITAS ADRIATICA d. o. o. , društvo za klasifikaciju, certifikaciju i konzultacije, OIB 66958856391, Ružićeva 32,51000 Rijeka,ZAGREBTRANS društvo s ograničenom odgovornošću specijalizirano za prijevoz teških i izvangabaritnih tereta, OIB 18250638100, Lončareva 1/i,Zagreb,BRODOSPLIT-TVORNICA DIZEL MOTORA društvo s ograničenom odgovornošću, OIB 08724311192, Put Supavla 21,21000 Split,TOPOMATIKA trodimenzionalno skeniranje, optički mjerni sustavi i računalna obrada d.o.o., OIB 51475743156, Ilica 231,Zagreb,ČISTOĆA d.o.o. za održavanje čistoće i odlaganje komunalnog otpada, OIB 70467048139, Gažanski trg 8,47000 Karlovac,LPG PROJEKT d.o.o. za građenje i projektiranje, OIB 69267061691, Baštijanova 41/a,Zagreb,AUTOCENTAR-MERKUR dioničko društvo za proizvodnju, vanjsku i unutarnju trgovinu, OIB 92216472413, Martićeva 14,Zagreb,TRIGLAV OSIGURANJE d. d., OIB 29743547503, Antuna Heinza 4,Zagreb,MC ČIŠĆENJE d.o.o. za proizvodnju, trgovinu i usluge, OIB 17783496119, Nikole Tesle 17,44000 Sisak,MIKRA društvo s ograničenom odgovornošću za proizvodnju, trgovinu i usluge, OIB 10006737007, Bana Josipa Jelačića 25/A,47250 Duga Resa,JLM - PERKOVIĆ d. o. o. za proizvodnju, trgovinu i inženjering, OIB 77852847922, Luskino/bb,51211 Matulji,GLOBAL EKSPRES društvo s ograničenom odgovornošću za prijevoz i intelektualne usluge, OIB 08233537792, Stupničke šipkovine 3/1,10255 Donji Stupnik,ZAGREBŠPED, društvo s ograničenom odgovornošću, međunarodna špedicija, unutrašnja i vanjska trgovina, OIB 02573674713, Vodovodna 20/a,Zagreb,KEMIS-TERMOCLEAN d.o.o. za industrijska čišćenja i gospodarenja otpadom, OIB 47719259482, Slavonska avenija 26/4,Zagreb,ZLATKO KUZMAN,VLATKO BENKOVIĆ,SIMO LONČAR,IN TIME d.o.o. za prijevozničke usluge, OIB 18458216879, Velika cesta 78,Zagreb,METALSKA INDUSTRIJA VARAŽDIN dioničko društvo, OIB 95240603723, Fabijanska Ulica 33,42000 Varaždin,Ivica i Tonče Rahija,Sveučilište u Zagrebu, Fakultet strojarstva i brodogradnje, OIB 22910368449,Rittal d.o.o. za usluge, OIB 52762270365, Samoborska cesta 145 b,Zagreb,ULJANIK Brodogradilište, d. d., OIB 21764428190, Flaciusova 1,52100 Pula,ULJANIK - brodogradnja, strojogradnja, elektroindustrija, oprema, plovidba, trgovina, turizam, d. d., OIB 56243843109, Flaciusova 1,52100 Pula,KONČAR - INSTITUT ZA ELEKTROTEHNIKU  d.d., OIB 37724368086, Fallerovo šetalište 22,Zagreb,Centar za restrukturiranje i prodaju, OIB 38083028711, Ivana Lučića 6,Zagreb,LLOYD REGISTER EMEA,INKASATOR d.o.o. za obavljanje poslova naplate troškova stanovanja i drugih knjigovodstvenih usluga, OIB 51671452481, Trg Josipa Broza 4,47000 Karlovac,HEMPEL društvo s ograničenom odgovornošću Prerađivačka kemijska industrija, OIB 14448967911, Novigradska Ulica 32,52470 Umag,QUEHENBERGER,FILLI STAHL, OIB ,VELEBIT OSIGURANJE dioničko društvo za poslove neživotnog osiguranja, OIB 42098054984, Savska 144/a,Zagreb,VODOVOD I KANALIZACIJA društvo s ograničenom odgovornošnoću za javnu vodoopskrbu i odvodnju, OIB 65617396824, Gažanski trg 8,47000 Karlovac,ZVU KOVARNA</derivirana_varijabla>
  </DomainObject.Predmet.StrankaWithAdressOIB>
  <DomainObject.Predmet.StrankaNazivFormated>
    <izvorni_sadrzaj>ADRIADIESEL d.d.,HRVATSKI REGISTAR BRODOVA,TRIGLAV OSIGURANJE d. d.,HRVATSKA BRODOGRADNJA TROGIR d.o.o.,ENERGOREMONT d.d.,STROJOPROMET-ZAGREB d.o.o.,POPRAVAK BRODSKIH MOTORA d. o. o.,CROATIA PUMPE NOVA d.o.o.,KOMET d.o.o.,BUREAU VERITAS CROATIA  d.o.o.,SCAM MARINE d.o.o.,Tomislav Galović,PROM-VIDIJA d.o.o.,NOVA TVORNICA KLIZNIH LEŽAJEVA d.o.o.,METAL-ELEKTRO d.d.,INHIBITOR SISAK d.o.o.,ĐURO ĐAKOVIĆ KOMPENZATORI d.o.o.,CARGO-PARTNER d.o.o.,STROJAR d.o.o.,Ivica Galović,DAMA D.P. d.o.o.,SVAN d.o.o.,EUROTEHNIKA d.o.o.,RO-TEA - d.o.o.,Dane Gagro,SPECIJALISTIČKA ORDINACIJA MEDIINE RADA,INSTRUKTAŽNI CENTAR ustanova za obrazovanje odraslih,COA d.o.o.,RAM d.o.o.,GRAD KARLOVAC,MAN Diesel &amp; Turbo,ELTEC LTD,Ivan Podvorac,Ante Rađa,BIJUK HPC d.o.o. za proizvodnju hidrauličnih komponenti,DET NORSKE VERITAS ADRIATICA d. o. o. , društvo za klasifikaciju, certifikaciju i konzultacije,ZAGREBTRANS društvo s ograničenom odgovornošću specijalizirano za prijevoz teških i izvangabaritnih tereta,BRODOSPLIT-TVORNICA DIZEL MOTORA društvo s ograničenom odgovornošću,TOPOMATIKA trodimenzionalno skeniranje, optički mjerni sustavi i računalna obrada d.o.o.,ČISTOĆA d.o.o. za održavanje čistoće i odlaganje komunalnog otpada,LPG PROJEKT d.o.o. za građenje i projektiranje,AUTOCENTAR-MERKUR dioničko društvo za proizvodnju, vanjsku i unutarnju trgovinu,TRIGLAV OSIGURANJE d. d.,MC ČIŠĆENJE d.o.o. za proizvodnju, trgovinu i usluge,MIKRA društvo s ograničenom odgovornošću za proizvodnju, trgovinu i usluge,JLM - PERKOVIĆ d. o. o. za proizvodnju, trgovinu i inženjering,GLOBAL EKSPRES društvo s ograničenom odgovornošću za prijevoz i intelektualne usluge,ZAGREBŠPED, društvo s ograničenom odgovornošću, međunarodna špedicija, unutrašnja i vanjska trgovina,KEMIS-TERMOCLEAN d.o.o. za industrijska čišćenja i gospodarenja otpadom,ZLATKO KUZMAN,VLATKO BENKOVIĆ,SIMO LONČAR,IN TIME d.o.o. za prijevozničke usluge,METALSKA INDUSTRIJA VARAŽDIN dioničko društvo,Ivica i Tonče Rahija,Sveučilište u Zagrebu, Fakultet strojarstva i brodogradnje,Rittal d.o.o. za usluge,ULJANIK Brodogradilište, d. d.,ULJANIK - brodogradnja, strojogradnja, elektroindustrija, oprema, plovidba, trgovina, turizam, d. d.,KONČAR - INSTITUT ZA ELEKTROTEHNIKU  d.d.,Centar za restrukturiranje i prodaju,LLOYD REGISTER EMEA,INKASATOR d.o.o. za obavljanje poslova naplate troškova stanovanja i drugih knjigovodstvenih usluga,HEMPEL društvo s ograničenom odgovornošću Prerađivačka kemijska industrija,QUEHENBERGER,FILLI STAHL,VELEBIT OSIGURANJE dioničko društvo za poslove neživotnog osiguranja,VODOVOD I KANALIZACIJA društvo s ograničenom odgovornošnoću za javnu vodoopskrbu i odvodnju,ZVU KOVARNA</izvorni_sadrzaj>
    <derivirana_varijabla naziv="DomainObject.Predmet.StrankaNazivFormated_1">ADRIADIESEL d.d.,HRVATSKI REGISTAR BRODOVA,TRIGLAV OSIGURANJE d. d.,HRVATSKA BRODOGRADNJA TROGIR d.o.o.,ENERGOREMONT d.d.,STROJOPROMET-ZAGREB d.o.o.,POPRAVAK BRODSKIH MOTORA d. o. o.,CROATIA PUMPE NOVA d.o.o.,KOMET d.o.o.,BUREAU VERITAS CROATIA  d.o.o.,SCAM MARINE d.o.o.,Tomislav Galović,PROM-VIDIJA d.o.o.,NOVA TVORNICA KLIZNIH LEŽAJEVA d.o.o.,METAL-ELEKTRO d.d.,INHIBITOR SISAK d.o.o.,ĐURO ĐAKOVIĆ KOMPENZATORI d.o.o.,CARGO-PARTNER d.o.o.,STROJAR d.o.o.,Ivica Galović,DAMA D.P. d.o.o.,SVAN d.o.o.,EUROTEHNIKA d.o.o.,RO-TEA - d.o.o.,Dane Gagro,SPECIJALISTIČKA ORDINACIJA MEDIINE RADA,INSTRUKTAŽNI CENTAR ustanova za obrazovanje odraslih,COA d.o.o.,RAM d.o.o.,GRAD KARLOVAC,MAN Diesel &amp; Turbo,ELTEC LTD,Ivan Podvorac,Ante Rađa,BIJUK HPC d.o.o. za proizvodnju hidrauličnih komponenti,DET NORSKE VERITAS ADRIATICA d. o. o. , društvo za klasifikaciju, certifikaciju i konzultacije,ZAGREBTRANS društvo s ograničenom odgovornošću specijalizirano za prijevoz teških i izvangabaritnih tereta,BRODOSPLIT-TVORNICA DIZEL MOTORA društvo s ograničenom odgovornošću,TOPOMATIKA trodimenzionalno skeniranje, optički mjerni sustavi i računalna obrada d.o.o.,ČISTOĆA d.o.o. za održavanje čistoće i odlaganje komunalnog otpada,LPG PROJEKT d.o.o. za građenje i projektiranje,AUTOCENTAR-MERKUR dioničko društvo za proizvodnju, vanjsku i unutarnju trgovinu,TRIGLAV OSIGURANJE d. d.,MC ČIŠĆENJE d.o.o. za proizvodnju, trgovinu i usluge,MIKRA društvo s ograničenom odgovornošću za proizvodnju, trgovinu i usluge,JLM - PERKOVIĆ d. o. o. za proizvodnju, trgovinu i inženjering,GLOBAL EKSPRES društvo s ograničenom odgovornošću za prijevoz i intelektualne usluge,ZAGREBŠPED, društvo s ograničenom odgovornošću, međunarodna špedicija, unutrašnja i vanjska trgovina,KEMIS-TERMOCLEAN d.o.o. za industrijska čišćenja i gospodarenja otpadom,ZLATKO KUZMAN,VLATKO BENKOVIĆ,SIMO LONČAR,IN TIME d.o.o. za prijevozničke usluge,METALSKA INDUSTRIJA VARAŽDIN dioničko društvo,Ivica i Tonče Rahija,Sveučilište u Zagrebu, Fakultet strojarstva i brodogradnje,Rittal d.o.o. za usluge,ULJANIK Brodogradilište, d. d.,ULJANIK - brodogradnja, strojogradnja, elektroindustrija, oprema, plovidba, trgovina, turizam, d. d.,KONČAR - INSTITUT ZA ELEKTROTEHNIKU  d.d.,Centar za restrukturiranje i prodaju,LLOYD REGISTER EMEA,INKASATOR d.o.o. za obavljanje poslova naplate troškova stanovanja i drugih knjigovodstvenih usluga,HEMPEL društvo s ograničenom odgovornošću Prerađivačka kemijska industrija,QUEHENBERGER,FILLI STAHL,VELEBIT OSIGURANJE dioničko društvo za poslove neživotnog osiguranja,VODOVOD I KANALIZACIJA društvo s ograničenom odgovornošnoću za javnu vodoopskrbu i odvodnju,ZVU KOVARNA</derivirana_varijabla>
  </DomainObject.Predmet.StrankaNazivFormated>
  <DomainObject.Predmet.StrankaNazivFormatedOIB>
    <izvorni_sadrzaj>ADRIADIESEL d.d., OIB 39535117137,HRVATSKI REGISTAR BRODOVA, OIB 04601923208,TRIGLAV OSIGURANJE d. d., OIB 29743547503,HRVATSKA BRODOGRADNJA TROGIR d.o.o., OIB 99699042389,ENERGOREMONT d.d., OIB 85895363172,STROJOPROMET-ZAGREB d.o.o., OIB 97994010225,POPRAVAK BRODSKIH MOTORA d. o. o., OIB 66602738511,CROATIA PUMPE NOVA d.o.o., OIB 91122196414,KOMET d.o.o., OIB 74845491867,BUREAU VERITAS CROATIA  d.o.o., OIB 82798532151,SCAM MARINE d.o.o., OIB 60671571411,Tomislav Galović, OIB 82265065266,PROM-VIDIJA d.o.o., OIB 67337315718,NOVA TVORNICA KLIZNIH LEŽAJEVA d.o.o., OIB 94503682969,METAL-ELEKTRO d.d., OIB 37512981782,INHIBITOR SISAK d.o.o., OIB 06440204915,ĐURO ĐAKOVIĆ KOMPENZATORI d.o.o., OIB 63914773196,CARGO-PARTNER d.o.o., OIB 84596041174,STROJAR d.o.o., OIB 32168945082,Ivica Galović, OIB 86308806426,DAMA D.P. d.o.o., OIB 38453826849,SVAN d.o.o., OIB 01560383281,EUROTEHNIKA d.o.o., OIB 42818468021,RO-TEA - d.o.o., OIB 82282361229,Dane Gagro,SPECIJALISTIČKA ORDINACIJA MEDIINE RADA, OIB 50930563727,INSTRUKTAŽNI CENTAR ustanova za obrazovanje odraslih, OIB 24632315791,COA d.o.o., OIB 40608196515,RAM d.o.o., OIB 18003528964,GRAD KARLOVAC,MAN Diesel &amp; Turbo,ELTEC LTD,Ivan Podvorac,Ante Rađa,BIJUK HPC d.o.o. za proizvodnju hidrauličnih komponenti, OIB 61373622132,DET NORSKE VERITAS ADRIATICA d. o. o. , društvo za klasifikaciju, certifikaciju i konzultacije, OIB 66958856391,ZAGREBTRANS društvo s ograničenom odgovornošću specijalizirano za prijevoz teških i izvangabaritnih tereta, OIB 18250638100,BRODOSPLIT-TVORNICA DIZEL MOTORA društvo s ograničenom odgovornošću, OIB 08724311192,TOPOMATIKA trodimenzionalno skeniranje, optički mjerni sustavi i računalna obrada d.o.o., OIB 51475743156,ČISTOĆA d.o.o. za održavanje čistoće i odlaganje komunalnog otpada, OIB 70467048139,LPG PROJEKT d.o.o. za građenje i projektiranje, OIB 69267061691,AUTOCENTAR-MERKUR dioničko društvo za proizvodnju, vanjsku i unutarnju trgovinu, OIB 92216472413,TRIGLAV OSIGURANJE d. d., OIB 29743547503,MC ČIŠĆENJE d.o.o. za proizvodnju, trgovinu i usluge, OIB 17783496119,MIKRA društvo s ograničenom odgovornošću za proizvodnju, trgovinu i usluge, OIB 10006737007,JLM - PERKOVIĆ d. o. o. za proizvodnju, trgovinu i inženjering, OIB 77852847922,GLOBAL EKSPRES društvo s ograničenom odgovornošću za prijevoz i intelektualne usluge, OIB 08233537792,ZAGREBŠPED, društvo s ograničenom odgovornošću, međunarodna špedicija, unutrašnja i vanjska trgovina, OIB 02573674713,KEMIS-TERMOCLEAN d.o.o. za industrijska čišćenja i gospodarenja otpadom, OIB 47719259482,ZLATKO KUZMAN,VLATKO BENKOVIĆ,SIMO LONČAR,IN TIME d.o.o. za prijevozničke usluge, OIB 18458216879,METALSKA INDUSTRIJA VARAŽDIN dioničko društvo, OIB 95240603723,Ivica i Tonče Rahija,Sveučilište u Zagrebu, Fakultet strojarstva i brodogradnje, OIB 22910368449,Rittal d.o.o. za usluge, OIB 52762270365,ULJANIK Brodogradilište, d. d., OIB 21764428190,ULJANIK - brodogradnja, strojogradnja, elektroindustrija, oprema, plovidba, trgovina, turizam, d. d., OIB 56243843109,KONČAR - INSTITUT ZA ELEKTROTEHNIKU  d.d., OIB 37724368086,Centar za restrukturiranje i prodaju, OIB 38083028711,LLOYD REGISTER EMEA,INKASATOR d.o.o. za obavljanje poslova naplate troškova stanovanja i drugih knjigovodstvenih usluga, OIB 51671452481,HEMPEL društvo s ograničenom odgovornošću Prerađivačka kemijska industrija, OIB 14448967911,QUEHENBERGER,FILLI STAHL, OIB ,VELEBIT OSIGURANJE dioničko društvo za poslove neživotnog osiguranja, OIB 42098054984,VODOVOD I KANALIZACIJA društvo s ograničenom odgovornošnoću za javnu vodoopskrbu i odvodnju, OIB 65617396824,ZVU KOVARNA</izvorni_sadrzaj>
    <derivirana_varijabla naziv="DomainObject.Predmet.StrankaNazivFormatedOIB_1">ADRIADIESEL d.d., OIB 39535117137,HRVATSKI REGISTAR BRODOVA, OIB 04601923208,TRIGLAV OSIGURANJE d. d., OIB 29743547503,HRVATSKA BRODOGRADNJA TROGIR d.o.o., OIB 99699042389,ENERGOREMONT d.d., OIB 85895363172,STROJOPROMET-ZAGREB d.o.o., OIB 97994010225,POPRAVAK BRODSKIH MOTORA d. o. o., OIB 66602738511,CROATIA PUMPE NOVA d.o.o., OIB 91122196414,KOMET d.o.o., OIB 74845491867,BUREAU VERITAS CROATIA  d.o.o., OIB 82798532151,SCAM MARINE d.o.o., OIB 60671571411,Tomislav Galović, OIB 82265065266,PROM-VIDIJA d.o.o., OIB 67337315718,NOVA TVORNICA KLIZNIH LEŽAJEVA d.o.o., OIB 94503682969,METAL-ELEKTRO d.d., OIB 37512981782,INHIBITOR SISAK d.o.o., OIB 06440204915,ĐURO ĐAKOVIĆ KOMPENZATORI d.o.o., OIB 63914773196,CARGO-PARTNER d.o.o., OIB 84596041174,STROJAR d.o.o., OIB 32168945082,Ivica Galović, OIB 86308806426,DAMA D.P. d.o.o., OIB 38453826849,SVAN d.o.o., OIB 01560383281,EUROTEHNIKA d.o.o., OIB 42818468021,RO-TEA - d.o.o., OIB 82282361229,Dane Gagro,SPECIJALISTIČKA ORDINACIJA MEDIINE RADA, OIB 50930563727,INSTRUKTAŽNI CENTAR ustanova za obrazovanje odraslih, OIB 24632315791,COA d.o.o., OIB 40608196515,RAM d.o.o., OIB 18003528964,GRAD KARLOVAC,MAN Diesel &amp; Turbo,ELTEC LTD,Ivan Podvorac,Ante Rađa,BIJUK HPC d.o.o. za proizvodnju hidrauličnih komponenti, OIB 61373622132,DET NORSKE VERITAS ADRIATICA d. o. o. , društvo za klasifikaciju, certifikaciju i konzultacije, OIB 66958856391,ZAGREBTRANS društvo s ograničenom odgovornošću specijalizirano za prijevoz teških i izvangabaritnih tereta, OIB 18250638100,BRODOSPLIT-TVORNICA DIZEL MOTORA društvo s ograničenom odgovornošću, OIB 08724311192,TOPOMATIKA trodimenzionalno skeniranje, optički mjerni sustavi i računalna obrada d.o.o., OIB 51475743156,ČISTOĆA d.o.o. za održavanje čistoće i odlaganje komunalnog otpada, OIB 70467048139,LPG PROJEKT d.o.o. za građenje i projektiranje, OIB 69267061691,AUTOCENTAR-MERKUR dioničko društvo za proizvodnju, vanjsku i unutarnju trgovinu, OIB 92216472413,TRIGLAV OSIGURANJE d. d., OIB 29743547503,MC ČIŠĆENJE d.o.o. za proizvodnju, trgovinu i usluge, OIB 17783496119,MIKRA društvo s ograničenom odgovornošću za proizvodnju, trgovinu i usluge, OIB 10006737007,JLM - PERKOVIĆ d. o. o. za proizvodnju, trgovinu i inženjering, OIB 77852847922,GLOBAL EKSPRES društvo s ograničenom odgovornošću za prijevoz i intelektualne usluge, OIB 08233537792,ZAGREBŠPED, društvo s ograničenom odgovornošću, međunarodna špedicija, unutrašnja i vanjska trgovina, OIB 02573674713,KEMIS-TERMOCLEAN d.o.o. za industrijska čišćenja i gospodarenja otpadom, OIB 47719259482,ZLATKO KUZMAN,VLATKO BENKOVIĆ,SIMO LONČAR,IN TIME d.o.o. za prijevozničke usluge, OIB 18458216879,METALSKA INDUSTRIJA VARAŽDIN dioničko društvo, OIB 95240603723,Ivica i Tonče Rahija,Sveučilište u Zagrebu, Fakultet strojarstva i brodogradnje, OIB 22910368449,Rittal d.o.o. za usluge, OIB 52762270365,ULJANIK Brodogradilište, d. d., OIB 21764428190,ULJANIK - brodogradnja, strojogradnja, elektroindustrija, oprema, plovidba, trgovina, turizam, d. d., OIB 56243843109,KONČAR - INSTITUT ZA ELEKTROTEHNIKU  d.d., OIB 37724368086,Centar za restrukturiranje i prodaju, OIB 38083028711,LLOYD REGISTER EMEA,INKASATOR d.o.o. za obavljanje poslova naplate troškova stanovanja i drugih knjigovodstvenih usluga, OIB 51671452481,HEMPEL društvo s ograničenom odgovornošću Prerađivačka kemijska industrija, OIB 14448967911,QUEHENBERGER,FILLI STAHL, OIB ,VELEBIT OSIGURANJE dioničko društvo za poslove neživotnog osiguranja, OIB 42098054984,VODOVOD I KANALIZACIJA društvo s ograničenom odgovornošnoću za javnu vodoopskrbu i odvodnju, OIB 65617396824,ZVU KOVARNA</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ADRIADIESEL d.d.</item>
      <item>HRVATSKI REGISTAR BRODOVA zastupanog po punomoćniku Almir Dervišbegović</item>
      <item>TRIGLAV OSIGURANJE d. d. zastupanog po punomoćniku Almir Dervišbegović</item>
      <item>HRVATSKA BRODOGRADNJA TROGIR d.o.o. zastupanog po punomoćniku Almir Dervišbegović</item>
      <item>ENERGOREMONT d.d. zastupanog po punomoćniku Almir Dervišbegović</item>
      <item>STROJOPROMET-ZAGREB d.o.o. zastupanog po punomoćniku Almir Dervišbegović</item>
      <item>POPRAVAK BRODSKIH MOTORA d. o. o. zastupanog po punomoćniku Almir Dervišbegović</item>
      <item>CROATIA PUMPE NOVA d.o.o. zastupanog po punomoćniku Almir Dervišbegović</item>
      <item>KOMET d.o.o. zastupanog po punomoćniku Almir Dervišbegović</item>
      <item>BUREAU VERITAS CROATIA  d.o.o. zastupanog po punomoćniku Almir Dervišbegović</item>
      <item>SCAM MARINE d.o.o. zastupanog po punomoćniku Almir Dervišbegović</item>
      <item>Tomislav Galović zastupanog po punomoćniku Almir Dervišbegović</item>
      <item>PROM-VIDIJA d.o.o. zastupanog po punomoćniku Almir Dervišbegović</item>
      <item>NOVA TVORNICA KLIZNIH LEŽAJEVA d.o.o. zastupanog po punomoćniku Almir Dervišbegović</item>
      <item>METAL-ELEKTRO d.d. zastupanog po punomoćniku Almir Dervišbegović</item>
      <item>INHIBITOR SISAK d.o.o. zastupanog po punomoćniku Almir Dervišbegović</item>
      <item>ĐURO ĐAKOVIĆ KOMPENZATORI d.o.o. zastupanog po punomoćniku Almir Dervišbegović</item>
      <item>CARGO-PARTNER d.o.o. zastupanog po punomoćniku Almir Dervišbegović</item>
      <item>STROJAR d.o.o. zastupanog po punomoćniku Almir Dervišbegović</item>
      <item>Ivica Galović zastupanog po punomoćniku Almir Dervišbegović</item>
      <item>DAMA D.P. d.o.o. zastupanog po punomoćniku Almir Dervišbegović</item>
      <item>SVAN d.o.o. zastupanog po punomoćniku Almir Dervišbegović</item>
      <item>EUROTEHNIKA d.o.o. zastupanog po punomoćniku Almir Dervišbegović</item>
      <item>RO-TEA - d.o.o. zastupanog po punomoćniku Almir Dervišbegović</item>
      <item>Dane Gagro zastupanog po punomoćniku Almir Dervišbegović</item>
      <item>SPECIJALISTIČKA ORDINACIJA MEDIINE RADA zastupanog po punomoćniku Almir Dervišbegović</item>
      <item>INSTRUKTAŽNI CENTAR ustanova za obrazovanje odraslih zastupanog po punomoćniku Almir Dervišbegović</item>
      <item>COA d.o.o. zastupanog po punomoćniku Almir Dervišbegović</item>
      <item>RAM d.o.o. zastupanog po punomoćniku Almir Dervišbegović</item>
      <item>GRAD KARLOVAC zastupanog po punomoćniku Zrinka Belavić</item>
      <item>MAN Diesel &amp; Turbo zastupanog po punomoćniku Almir Dervišbegović</item>
      <item>ELTEC LTD zastupanog po punomoćniku Almir Dervišbegović</item>
      <item>Ivan Podvorac zastupanog po punomoćniku Almir Dervišbegović</item>
      <item>Ante Rađa zastupanog po punomoćniku Almir Dervišbegović</item>
      <item>BIJUK HPC d.o.o. za proizvodnju hidrauličnih komponenti zastupanog po punomoćniku Almir Dervišbegović</item>
      <item>DET NORSKE VERITAS ADRIATICA d. o. o. , društvo za klasifikaciju, certifikaciju i konzultacije zastupanog po punomoćniku Almir Dervišbegović</item>
      <item>ZAGREBTRANS društvo s ograničenom odgovornošću specijalizirano za prijevoz teških i izvangabaritnih tereta zastupanog po punomoćniku Almir Dervišbegović</item>
      <item>BRODOSPLIT-TVORNICA DIZEL MOTORA društvo s ograničenom odgovornošću zastupanog po punomoćniku Almir Dervišbegović</item>
      <item>TOPOMATIKA trodimenzionalno skeniranje, optički mjerni sustavi i računalna obrada d.o.o. zastupanog po punomoćniku Almir Dervišbegović</item>
      <item>ČISTOĆA d.o.o. za održavanje čistoće i odlaganje komunalnog otpada zastupanog po punomoćniku Almir Dervišbegović</item>
      <item>LPG PROJEKT d.o.o. za građenje i projektiranje zastupanog po punomoćniku Almir Dervišbegović</item>
      <item>AUTOCENTAR-MERKUR dioničko društvo za proizvodnju, vanjsku i unutarnju trgovinu zastupanog po punomoćniku Almir Dervišbegović</item>
      <item>TRIGLAV OSIGURANJE d. d. zastupanog po punomoćniku Almir Dervišbegović</item>
      <item>MC ČIŠĆENJE d.o.o. za proizvodnju, trgovinu i usluge zastupanog po punomoćniku Almir Dervišbegović</item>
      <item>MIKRA društvo s ograničenom odgovornošću za proizvodnju, trgovinu i usluge zastupanog po punomoćniku Almir Dervišbegović</item>
      <item>JLM - PERKOVIĆ d. o. o. za proizvodnju, trgovinu i inženjering zastupanog po punomoćniku Almir Dervišbegović</item>
      <item>GLOBAL EKSPRES društvo s ograničenom odgovornošću za prijevoz i intelektualne usluge zastupanog po punomoćniku Almir Dervišbegović</item>
      <item>ZAGREBŠPED, društvo s ograničenom odgovornošću, međunarodna špedicija, unutrašnja i vanjska trgovina zastupanog po punomoćniku Almir Dervišbegović</item>
      <item>KEMIS-TERMOCLEAN d.o.o. za industrijska čišćenja i gospodarenja otpadom zastupanog po punomoćniku Almir Dervišbegović</item>
      <item>ZLATKO KUZMAN zastupanog po punomoćniku Almir Dervišbegović</item>
      <item>VLATKO BENKOVIĆ zastupanog po punomoćniku Almir Dervišbegović</item>
      <item>SIMO LONČAR zastupanog po punomoćniku Almir Dervišbegović</item>
      <item>IN TIME d.o.o. za prijevozničke usluge zastupanog po punomoćniku Almir Dervišbegović</item>
      <item>METALSKA INDUSTRIJA VARAŽDIN dioničko društvo zastupanog po punomoćniku Almir Dervišbegović</item>
      <item>Ivica i Tonče Rahija zastupanog po punomoćniku Almir Dervišbegović</item>
      <item>Sveučilište u Zagrebu, Fakultet strojarstva i brodogradnje</item>
      <item>Rittal d.o.o. za usluge</item>
      <item>ULJANIK Brodogradilište, d. d.</item>
      <item>ULJANIK - brodogradnja, strojogradnja, elektroindustrija, oprema, plovidba, trgovina, turizam, d. d.</item>
      <item>KONČAR - INSTITUT ZA ELEKTROTEHNIKU  d.d.</item>
      <item>Centar za restrukturiranje i prodaju</item>
      <item>LLOYD REGISTER EMEA</item>
      <item>INKASATOR d.o.o. za obavljanje poslova naplate troškova stanovanja i drugih knjigovodstvenih usluga</item>
      <item>HEMPEL društvo s ograničenom odgovornošću Prerađivačka kemijska industrija</item>
      <item>QUEHENBERGER</item>
      <item>FILLI STAHL</item>
      <item>VELEBIT OSIGURANJE dioničko društvo za poslove neživotnog osiguranja</item>
      <item>VODOVOD I KANALIZACIJA društvo s ograničenom odgovornošnoću za javnu vodoopskrbu i odvodnju</item>
      <item>ZVU KOVARNA</item>
    </izvorni_sadrzaj>
    <derivirana_varijabla naziv="DomainObject.Predmet.StrankaListFormated_1">
      <item>ADRIADIESEL d.d.</item>
      <item>HRVATSKI REGISTAR BRODOVA zastupanog po punomoćniku Almir Dervišbegović</item>
      <item>TRIGLAV OSIGURANJE d. d. zastupanog po punomoćniku Almir Dervišbegović</item>
      <item>HRVATSKA BRODOGRADNJA TROGIR d.o.o. zastupanog po punomoćniku Almir Dervišbegović</item>
      <item>ENERGOREMONT d.d. zastupanog po punomoćniku Almir Dervišbegović</item>
      <item>STROJOPROMET-ZAGREB d.o.o. zastupanog po punomoćniku Almir Dervišbegović</item>
      <item>POPRAVAK BRODSKIH MOTORA d. o. o. zastupanog po punomoćniku Almir Dervišbegović</item>
      <item>CROATIA PUMPE NOVA d.o.o. zastupanog po punomoćniku Almir Dervišbegović</item>
      <item>KOMET d.o.o. zastupanog po punomoćniku Almir Dervišbegović</item>
      <item>BUREAU VERITAS CROATIA  d.o.o. zastupanog po punomoćniku Almir Dervišbegović</item>
      <item>SCAM MARINE d.o.o. zastupanog po punomoćniku Almir Dervišbegović</item>
      <item>Tomislav Galović zastupanog po punomoćniku Almir Dervišbegović</item>
      <item>PROM-VIDIJA d.o.o. zastupanog po punomoćniku Almir Dervišbegović</item>
      <item>NOVA TVORNICA KLIZNIH LEŽAJEVA d.o.o. zastupanog po punomoćniku Almir Dervišbegović</item>
      <item>METAL-ELEKTRO d.d. zastupanog po punomoćniku Almir Dervišbegović</item>
      <item>INHIBITOR SISAK d.o.o. zastupanog po punomoćniku Almir Dervišbegović</item>
      <item>ĐURO ĐAKOVIĆ KOMPENZATORI d.o.o. zastupanog po punomoćniku Almir Dervišbegović</item>
      <item>CARGO-PARTNER d.o.o. zastupanog po punomoćniku Almir Dervišbegović</item>
      <item>STROJAR d.o.o. zastupanog po punomoćniku Almir Dervišbegović</item>
      <item>Ivica Galović zastupanog po punomoćniku Almir Dervišbegović</item>
      <item>DAMA D.P. d.o.o. zastupanog po punomoćniku Almir Dervišbegović</item>
      <item>SVAN d.o.o. zastupanog po punomoćniku Almir Dervišbegović</item>
      <item>EUROTEHNIKA d.o.o. zastupanog po punomoćniku Almir Dervišbegović</item>
      <item>RO-TEA - d.o.o. zastupanog po punomoćniku Almir Dervišbegović</item>
      <item>Dane Gagro zastupanog po punomoćniku Almir Dervišbegović</item>
      <item>SPECIJALISTIČKA ORDINACIJA MEDIINE RADA zastupanog po punomoćniku Almir Dervišbegović</item>
      <item>INSTRUKTAŽNI CENTAR ustanova za obrazovanje odraslih zastupanog po punomoćniku Almir Dervišbegović</item>
      <item>COA d.o.o. zastupanog po punomoćniku Almir Dervišbegović</item>
      <item>RAM d.o.o. zastupanog po punomoćniku Almir Dervišbegović</item>
      <item>GRAD KARLOVAC zastupanog po punomoćniku Zrinka Belavić</item>
      <item>MAN Diesel &amp; Turbo zastupanog po punomoćniku Almir Dervišbegović</item>
      <item>ELTEC LTD zastupanog po punomoćniku Almir Dervišbegović</item>
      <item>Ivan Podvorac zastupanog po punomoćniku Almir Dervišbegović</item>
      <item>Ante Rađa zastupanog po punomoćniku Almir Dervišbegović</item>
      <item>BIJUK HPC d.o.o. za proizvodnju hidrauličnih komponenti zastupanog po punomoćniku Almir Dervišbegović</item>
      <item>DET NORSKE VERITAS ADRIATICA d. o. o. , društvo za klasifikaciju, certifikaciju i konzultacije zastupanog po punomoćniku Almir Dervišbegović</item>
      <item>ZAGREBTRANS društvo s ograničenom odgovornošću specijalizirano za prijevoz teških i izvangabaritnih tereta zastupanog po punomoćniku Almir Dervišbegović</item>
      <item>BRODOSPLIT-TVORNICA DIZEL MOTORA društvo s ograničenom odgovornošću zastupanog po punomoćniku Almir Dervišbegović</item>
      <item>TOPOMATIKA trodimenzionalno skeniranje, optički mjerni sustavi i računalna obrada d.o.o. zastupanog po punomoćniku Almir Dervišbegović</item>
      <item>ČISTOĆA d.o.o. za održavanje čistoće i odlaganje komunalnog otpada zastupanog po punomoćniku Almir Dervišbegović</item>
      <item>LPG PROJEKT d.o.o. za građenje i projektiranje zastupanog po punomoćniku Almir Dervišbegović</item>
      <item>AUTOCENTAR-MERKUR dioničko društvo za proizvodnju, vanjsku i unutarnju trgovinu zastupanog po punomoćniku Almir Dervišbegović</item>
      <item>TRIGLAV OSIGURANJE d. d. zastupanog po punomoćniku Almir Dervišbegović</item>
      <item>MC ČIŠĆENJE d.o.o. za proizvodnju, trgovinu i usluge zastupanog po punomoćniku Almir Dervišbegović</item>
      <item>MIKRA društvo s ograničenom odgovornošću za proizvodnju, trgovinu i usluge zastupanog po punomoćniku Almir Dervišbegović</item>
      <item>JLM - PERKOVIĆ d. o. o. za proizvodnju, trgovinu i inženjering zastupanog po punomoćniku Almir Dervišbegović</item>
      <item>GLOBAL EKSPRES društvo s ograničenom odgovornošću za prijevoz i intelektualne usluge zastupanog po punomoćniku Almir Dervišbegović</item>
      <item>ZAGREBŠPED, društvo s ograničenom odgovornošću, međunarodna špedicija, unutrašnja i vanjska trgovina zastupanog po punomoćniku Almir Dervišbegović</item>
      <item>KEMIS-TERMOCLEAN d.o.o. za industrijska čišćenja i gospodarenja otpadom zastupanog po punomoćniku Almir Dervišbegović</item>
      <item>ZLATKO KUZMAN zastupanog po punomoćniku Almir Dervišbegović</item>
      <item>VLATKO BENKOVIĆ zastupanog po punomoćniku Almir Dervišbegović</item>
      <item>SIMO LONČAR zastupanog po punomoćniku Almir Dervišbegović</item>
      <item>IN TIME d.o.o. za prijevozničke usluge zastupanog po punomoćniku Almir Dervišbegović</item>
      <item>METALSKA INDUSTRIJA VARAŽDIN dioničko društvo zastupanog po punomoćniku Almir Dervišbegović</item>
      <item>Ivica i Tonče Rahija zastupanog po punomoćniku Almir Dervišbegović</item>
      <item>Sveučilište u Zagrebu, Fakultet strojarstva i brodogradnje</item>
      <item>Rittal d.o.o. za usluge</item>
      <item>ULJANIK Brodogradilište, d. d.</item>
      <item>ULJANIK - brodogradnja, strojogradnja, elektroindustrija, oprema, plovidba, trgovina, turizam, d. d.</item>
      <item>KONČAR - INSTITUT ZA ELEKTROTEHNIKU  d.d.</item>
      <item>Centar za restrukturiranje i prodaju</item>
      <item>LLOYD REGISTER EMEA</item>
      <item>INKASATOR d.o.o. za obavljanje poslova naplate troškova stanovanja i drugih knjigovodstvenih usluga</item>
      <item>HEMPEL društvo s ograničenom odgovornošću Prerađivačka kemijska industrija</item>
      <item>QUEHENBERGER</item>
      <item>FILLI STAHL</item>
      <item>VELEBIT OSIGURANJE dioničko društvo za poslove neživotnog osiguranja</item>
      <item>VODOVOD I KANALIZACIJA društvo s ograničenom odgovornošnoću za javnu vodoopskrbu i odvodnju</item>
      <item>ZVU KOVARNA</item>
    </derivirana_varijabla>
  </DomainObject.Predmet.StrankaListFormated>
  <DomainObject.Predmet.StrankaListFormatedOIB>
    <izvorni_sadrzaj>
      <item>ADRIADIESEL d.d., OIB 39535117137</item>
      <item>HRVATSKI REGISTAR BRODOVA, OIB 04601923208 zastupanog po punomoćniku Almir Dervišbegović</item>
      <item>TRIGLAV OSIGURANJE d. d., OIB 29743547503 zastupanog po punomoćniku Almir Dervišbegović</item>
      <item>HRVATSKA BRODOGRADNJA TROGIR d.o.o., OIB 99699042389 zastupanog po punomoćniku Almir Dervišbegović</item>
      <item>ENERGOREMONT d.d., OIB 85895363172 zastupanog po punomoćniku Almir Dervišbegović</item>
      <item>STROJOPROMET-ZAGREB d.o.o., OIB 97994010225 zastupanog po punomoćniku Almir Dervišbegović</item>
      <item>POPRAVAK BRODSKIH MOTORA d. o. o., OIB 66602738511 zastupanog po punomoćniku Almir Dervišbegović</item>
      <item>CROATIA PUMPE NOVA d.o.o., OIB 91122196414 zastupanog po punomoćniku Almir Dervišbegović</item>
      <item>KOMET d.o.o., OIB 74845491867 zastupanog po punomoćniku Almir Dervišbegović</item>
      <item>BUREAU VERITAS CROATIA  d.o.o., OIB 82798532151 zastupanog po punomoćniku Almir Dervišbegović</item>
      <item>SCAM MARINE d.o.o., OIB 60671571411 zastupanog po punomoćniku Almir Dervišbegović</item>
      <item>Tomislav Galović, OIB 82265065266 zastupanog po punomoćniku Almir Dervišbegović</item>
      <item>PROM-VIDIJA d.o.o., OIB 67337315718 zastupanog po punomoćniku Almir Dervišbegović</item>
      <item>NOVA TVORNICA KLIZNIH LEŽAJEVA d.o.o., OIB 94503682969 zastupanog po punomoćniku Almir Dervišbegović</item>
      <item>METAL-ELEKTRO d.d., OIB 37512981782 zastupanog po punomoćniku Almir Dervišbegović</item>
      <item>INHIBITOR SISAK d.o.o., OIB 06440204915 zastupanog po punomoćniku Almir Dervišbegović</item>
      <item>ĐURO ĐAKOVIĆ KOMPENZATORI d.o.o., OIB 63914773196 zastupanog po punomoćniku Almir Dervišbegović</item>
      <item>CARGO-PARTNER d.o.o., OIB 84596041174 zastupanog po punomoćniku Almir Dervišbegović</item>
      <item>STROJAR d.o.o., OIB 32168945082 zastupanog po punomoćniku Almir Dervišbegović</item>
      <item>Ivica Galović, OIB 86308806426 zastupanog po punomoćniku Almir Dervišbegović</item>
      <item>DAMA D.P. d.o.o., OIB 38453826849 zastupanog po punomoćniku Almir Dervišbegović</item>
      <item>SVAN d.o.o., OIB 01560383281 zastupanog po punomoćniku Almir Dervišbegović</item>
      <item>EUROTEHNIKA d.o.o., OIB 42818468021 zastupanog po punomoćniku Almir Dervišbegović</item>
      <item>RO-TEA - d.o.o., OIB 82282361229 zastupanog po punomoćniku Almir Dervišbegović</item>
      <item>Dane Gagro zastupanog po punomoćniku Almir Dervišbegović</item>
      <item>SPECIJALISTIČKA ORDINACIJA MEDIINE RADA, OIB 50930563727 zastupanog po punomoćniku Almir Dervišbegović</item>
      <item>INSTRUKTAŽNI CENTAR ustanova za obrazovanje odraslih, OIB 24632315791 zastupanog po punomoćniku Almir Dervišbegović</item>
      <item>COA d.o.o., OIB 40608196515 zastupanog po punomoćniku Almir Dervišbegović</item>
      <item>RAM d.o.o., OIB 18003528964 zastupanog po punomoćniku Almir Dervišbegović</item>
      <item>GRAD KARLOVAC zastupanog po punomoćniku Zrinka Belavić</item>
      <item>MAN Diesel &amp; Turbo zastupanog po punomoćniku Almir Dervišbegović</item>
      <item>ELTEC LTD zastupanog po punomoćniku Almir Dervišbegović</item>
      <item>Ivan Podvorac zastupanog po punomoćniku Almir Dervišbegović</item>
      <item>Ante Rađa zastupanog po punomoćniku Almir Dervišbegović</item>
      <item>BIJUK HPC d.o.o. za proizvodnju hidrauličnih komponenti, OIB 61373622132 zastupanog po punomoćniku Almir Dervišbegović</item>
      <item>DET NORSKE VERITAS ADRIATICA d. o. o. , društvo za klasifikaciju, certifikaciju i konzultacije, OIB 66958856391 zastupanog po punomoćniku Almir Dervišbegović</item>
      <item>ZAGREBTRANS društvo s ograničenom odgovornošću specijalizirano za prijevoz teških i izvangabaritnih tereta, OIB 18250638100 zastupanog po punomoćniku Almir Dervišbegović</item>
      <item>BRODOSPLIT-TVORNICA DIZEL MOTORA društvo s ograničenom odgovornošću, OIB 08724311192 zastupanog po punomoćniku Almir Dervišbegović</item>
      <item>TOPOMATIKA trodimenzionalno skeniranje, optički mjerni sustavi i računalna obrada d.o.o., OIB 51475743156 zastupanog po punomoćniku Almir Dervišbegović</item>
      <item>ČISTOĆA d.o.o. za održavanje čistoće i odlaganje komunalnog otpada, OIB 70467048139 zastupanog po punomoćniku Almir Dervišbegović</item>
      <item>LPG PROJEKT d.o.o. za građenje i projektiranje, OIB 69267061691 zastupanog po punomoćniku Almir Dervišbegović</item>
      <item>AUTOCENTAR-MERKUR dioničko društvo za proizvodnju, vanjsku i unutarnju trgovinu, OIB 92216472413 zastupanog po punomoćniku Almir Dervišbegović</item>
      <item>TRIGLAV OSIGURANJE d. d., OIB 29743547503 zastupanog po punomoćniku Almir Dervišbegović</item>
      <item>MC ČIŠĆENJE d.o.o. za proizvodnju, trgovinu i usluge, OIB 17783496119 zastupanog po punomoćniku Almir Dervišbegović</item>
      <item>MIKRA društvo s ograničenom odgovornošću za proizvodnju, trgovinu i usluge, OIB 10006737007 zastupanog po punomoćniku Almir Dervišbegović</item>
      <item>JLM - PERKOVIĆ d. o. o. za proizvodnju, trgovinu i inženjering, OIB 77852847922 zastupanog po punomoćniku Almir Dervišbegović</item>
      <item>GLOBAL EKSPRES društvo s ograničenom odgovornošću za prijevoz i intelektualne usluge, OIB 08233537792 zastupanog po punomoćniku Almir Dervišbegović</item>
      <item>ZAGREBŠPED, društvo s ograničenom odgovornošću, međunarodna špedicija, unutrašnja i vanjska trgovina, OIB 02573674713 zastupanog po punomoćniku Almir Dervišbegović</item>
      <item>KEMIS-TERMOCLEAN d.o.o. za industrijska čišćenja i gospodarenja otpadom, OIB 47719259482 zastupanog po punomoćniku Almir Dervišbegović</item>
      <item>ZLATKO KUZMAN zastupanog po punomoćniku Almir Dervišbegović</item>
      <item>VLATKO BENKOVIĆ zastupanog po punomoćniku Almir Dervišbegović</item>
      <item>SIMO LONČAR zastupanog po punomoćniku Almir Dervišbegović</item>
      <item>IN TIME d.o.o. za prijevozničke usluge, OIB 18458216879 zastupanog po punomoćniku Almir Dervišbegović</item>
      <item>METALSKA INDUSTRIJA VARAŽDIN dioničko društvo, OIB 95240603723 zastupanog po punomoćniku Almir Dervišbegović</item>
      <item>Ivica i Tonče Rahija zastupanog po punomoćniku Almir Dervišbegović</item>
      <item>Sveučilište u Zagrebu, Fakultet strojarstva i brodogradnje, OIB 22910368449</item>
      <item>Rittal d.o.o. za usluge, OIB 52762270365</item>
      <item>ULJANIK Brodogradilište, d. d., OIB 21764428190</item>
      <item>ULJANIK - brodogradnja, strojogradnja, elektroindustrija, oprema, plovidba, trgovina, turizam, d. d., OIB 56243843109</item>
      <item>KONČAR - INSTITUT ZA ELEKTROTEHNIKU  d.d., OIB 37724368086</item>
      <item>Centar za restrukturiranje i prodaju, OIB 38083028711</item>
      <item>LLOYD REGISTER EMEA</item>
      <item>INKASATOR d.o.o. za obavljanje poslova naplate troškova stanovanja i drugih knjigovodstvenih usluga, OIB 51671452481</item>
      <item>HEMPEL društvo s ograničenom odgovornošću Prerađivačka kemijska industrija, OIB 14448967911</item>
      <item>QUEHENBERGER</item>
      <item>FILLI STAHL, OIB </item>
      <item>VELEBIT OSIGURANJE dioničko društvo za poslove neživotnog osiguranja, OIB 42098054984</item>
      <item>VODOVOD I KANALIZACIJA društvo s ograničenom odgovornošnoću za javnu vodoopskrbu i odvodnju, OIB 65617396824</item>
      <item>ZVU KOVARNA</item>
    </izvorni_sadrzaj>
    <derivirana_varijabla naziv="DomainObject.Predmet.StrankaListFormatedOIB_1">
      <item>ADRIADIESEL d.d., OIB 39535117137</item>
      <item>HRVATSKI REGISTAR BRODOVA, OIB 04601923208 zastupanog po punomoćniku Almir Dervišbegović</item>
      <item>TRIGLAV OSIGURANJE d. d., OIB 29743547503 zastupanog po punomoćniku Almir Dervišbegović</item>
      <item>HRVATSKA BRODOGRADNJA TROGIR d.o.o., OIB 99699042389 zastupanog po punomoćniku Almir Dervišbegović</item>
      <item>ENERGOREMONT d.d., OIB 85895363172 zastupanog po punomoćniku Almir Dervišbegović</item>
      <item>STROJOPROMET-ZAGREB d.o.o., OIB 97994010225 zastupanog po punomoćniku Almir Dervišbegović</item>
      <item>POPRAVAK BRODSKIH MOTORA d. o. o., OIB 66602738511 zastupanog po punomoćniku Almir Dervišbegović</item>
      <item>CROATIA PUMPE NOVA d.o.o., OIB 91122196414 zastupanog po punomoćniku Almir Dervišbegović</item>
      <item>KOMET d.o.o., OIB 74845491867 zastupanog po punomoćniku Almir Dervišbegović</item>
      <item>BUREAU VERITAS CROATIA  d.o.o., OIB 82798532151 zastupanog po punomoćniku Almir Dervišbegović</item>
      <item>SCAM MARINE d.o.o., OIB 60671571411 zastupanog po punomoćniku Almir Dervišbegović</item>
      <item>Tomislav Galović, OIB 82265065266 zastupanog po punomoćniku Almir Dervišbegović</item>
      <item>PROM-VIDIJA d.o.o., OIB 67337315718 zastupanog po punomoćniku Almir Dervišbegović</item>
      <item>NOVA TVORNICA KLIZNIH LEŽAJEVA d.o.o., OIB 94503682969 zastupanog po punomoćniku Almir Dervišbegović</item>
      <item>METAL-ELEKTRO d.d., OIB 37512981782 zastupanog po punomoćniku Almir Dervišbegović</item>
      <item>INHIBITOR SISAK d.o.o., OIB 06440204915 zastupanog po punomoćniku Almir Dervišbegović</item>
      <item>ĐURO ĐAKOVIĆ KOMPENZATORI d.o.o., OIB 63914773196 zastupanog po punomoćniku Almir Dervišbegović</item>
      <item>CARGO-PARTNER d.o.o., OIB 84596041174 zastupanog po punomoćniku Almir Dervišbegović</item>
      <item>STROJAR d.o.o., OIB 32168945082 zastupanog po punomoćniku Almir Dervišbegović</item>
      <item>Ivica Galović, OIB 86308806426 zastupanog po punomoćniku Almir Dervišbegović</item>
      <item>DAMA D.P. d.o.o., OIB 38453826849 zastupanog po punomoćniku Almir Dervišbegović</item>
      <item>SVAN d.o.o., OIB 01560383281 zastupanog po punomoćniku Almir Dervišbegović</item>
      <item>EUROTEHNIKA d.o.o., OIB 42818468021 zastupanog po punomoćniku Almir Dervišbegović</item>
      <item>RO-TEA - d.o.o., OIB 82282361229 zastupanog po punomoćniku Almir Dervišbegović</item>
      <item>Dane Gagro zastupanog po punomoćniku Almir Dervišbegović</item>
      <item>SPECIJALISTIČKA ORDINACIJA MEDIINE RADA, OIB 50930563727 zastupanog po punomoćniku Almir Dervišbegović</item>
      <item>INSTRUKTAŽNI CENTAR ustanova za obrazovanje odraslih, OIB 24632315791 zastupanog po punomoćniku Almir Dervišbegović</item>
      <item>COA d.o.o., OIB 40608196515 zastupanog po punomoćniku Almir Dervišbegović</item>
      <item>RAM d.o.o., OIB 18003528964 zastupanog po punomoćniku Almir Dervišbegović</item>
      <item>GRAD KARLOVAC zastupanog po punomoćniku Zrinka Belavić</item>
      <item>MAN Diesel &amp; Turbo zastupanog po punomoćniku Almir Dervišbegović</item>
      <item>ELTEC LTD zastupanog po punomoćniku Almir Dervišbegović</item>
      <item>Ivan Podvorac zastupanog po punomoćniku Almir Dervišbegović</item>
      <item>Ante Rađa zastupanog po punomoćniku Almir Dervišbegović</item>
      <item>BIJUK HPC d.o.o. za proizvodnju hidrauličnih komponenti, OIB 61373622132 zastupanog po punomoćniku Almir Dervišbegović</item>
      <item>DET NORSKE VERITAS ADRIATICA d. o. o. , društvo za klasifikaciju, certifikaciju i konzultacije, OIB 66958856391 zastupanog po punomoćniku Almir Dervišbegović</item>
      <item>ZAGREBTRANS društvo s ograničenom odgovornošću specijalizirano za prijevoz teških i izvangabaritnih tereta, OIB 18250638100 zastupanog po punomoćniku Almir Dervišbegović</item>
      <item>BRODOSPLIT-TVORNICA DIZEL MOTORA društvo s ograničenom odgovornošću, OIB 08724311192 zastupanog po punomoćniku Almir Dervišbegović</item>
      <item>TOPOMATIKA trodimenzionalno skeniranje, optički mjerni sustavi i računalna obrada d.o.o., OIB 51475743156 zastupanog po punomoćniku Almir Dervišbegović</item>
      <item>ČISTOĆA d.o.o. za održavanje čistoće i odlaganje komunalnog otpada, OIB 70467048139 zastupanog po punomoćniku Almir Dervišbegović</item>
      <item>LPG PROJEKT d.o.o. za građenje i projektiranje, OIB 69267061691 zastupanog po punomoćniku Almir Dervišbegović</item>
      <item>AUTOCENTAR-MERKUR dioničko društvo za proizvodnju, vanjsku i unutarnju trgovinu, OIB 92216472413 zastupanog po punomoćniku Almir Dervišbegović</item>
      <item>TRIGLAV OSIGURANJE d. d., OIB 29743547503 zastupanog po punomoćniku Almir Dervišbegović</item>
      <item>MC ČIŠĆENJE d.o.o. za proizvodnju, trgovinu i usluge, OIB 17783496119 zastupanog po punomoćniku Almir Dervišbegović</item>
      <item>MIKRA društvo s ograničenom odgovornošću za proizvodnju, trgovinu i usluge, OIB 10006737007 zastupanog po punomoćniku Almir Dervišbegović</item>
      <item>JLM - PERKOVIĆ d. o. o. za proizvodnju, trgovinu i inženjering, OIB 77852847922 zastupanog po punomoćniku Almir Dervišbegović</item>
      <item>GLOBAL EKSPRES društvo s ograničenom odgovornošću za prijevoz i intelektualne usluge, OIB 08233537792 zastupanog po punomoćniku Almir Dervišbegović</item>
      <item>ZAGREBŠPED, društvo s ograničenom odgovornošću, međunarodna špedicija, unutrašnja i vanjska trgovina, OIB 02573674713 zastupanog po punomoćniku Almir Dervišbegović</item>
      <item>KEMIS-TERMOCLEAN d.o.o. za industrijska čišćenja i gospodarenja otpadom, OIB 47719259482 zastupanog po punomoćniku Almir Dervišbegović</item>
      <item>ZLATKO KUZMAN zastupanog po punomoćniku Almir Dervišbegović</item>
      <item>VLATKO BENKOVIĆ zastupanog po punomoćniku Almir Dervišbegović</item>
      <item>SIMO LONČAR zastupanog po punomoćniku Almir Dervišbegović</item>
      <item>IN TIME d.o.o. za prijevozničke usluge, OIB 18458216879 zastupanog po punomoćniku Almir Dervišbegović</item>
      <item>METALSKA INDUSTRIJA VARAŽDIN dioničko društvo, OIB 95240603723 zastupanog po punomoćniku Almir Dervišbegović</item>
      <item>Ivica i Tonče Rahija zastupanog po punomoćniku Almir Dervišbegović</item>
      <item>Sveučilište u Zagrebu, Fakultet strojarstva i brodogradnje, OIB 22910368449</item>
      <item>Rittal d.o.o. za usluge, OIB 52762270365</item>
      <item>ULJANIK Brodogradilište, d. d., OIB 21764428190</item>
      <item>ULJANIK - brodogradnja, strojogradnja, elektroindustrija, oprema, plovidba, trgovina, turizam, d. d., OIB 56243843109</item>
      <item>KONČAR - INSTITUT ZA ELEKTROTEHNIKU  d.d., OIB 37724368086</item>
      <item>Centar za restrukturiranje i prodaju, OIB 38083028711</item>
      <item>LLOYD REGISTER EMEA</item>
      <item>INKASATOR d.o.o. za obavljanje poslova naplate troškova stanovanja i drugih knjigovodstvenih usluga, OIB 51671452481</item>
      <item>HEMPEL društvo s ograničenom odgovornošću Prerađivačka kemijska industrija, OIB 14448967911</item>
      <item>QUEHENBERGER</item>
      <item>FILLI STAHL, OIB </item>
      <item>VELEBIT OSIGURANJE dioničko društvo za poslove neživotnog osiguranja, OIB 42098054984</item>
      <item>VODOVOD I KANALIZACIJA društvo s ograničenom odgovornošnoću za javnu vodoopskrbu i odvodnju, OIB 65617396824</item>
      <item>ZVU KOVARNA</item>
    </derivirana_varijabla>
  </DomainObject.Predmet.StrankaListFormatedOIB>
  <DomainObject.Predmet.StrankaListFormatedWithAdress>
    <izvorni_sadrzaj>
      <item>ADRIADIESEL d.d., Mala Švarča 155, 47000 Karlovac</item>
      <item>HRVATSKI REGISTAR BRODOVA, Marasovića 67, 21000 Split zastupanog po punomoćniku Almir Dervišbegović</item>
      <item>TRIGLAV OSIGURANJE d. d., Antuna Heinza 4, 10000 Zagreb zastupanog po punomoćniku Almir Dervišbegović</item>
      <item>HRVATSKA BRODOGRADNJA TROGIR d.o.o., Put Brodograditelja 16, 21220 Trogir zastupanog po punomoćniku Almir Dervišbegović</item>
      <item>ENERGOREMONT d.d., Mala Švarča 155, 47000 Karlovac zastupanog po punomoćniku Almir Dervišbegović</item>
      <item>STROJOPROMET-ZAGREB d.o.o., Zagrebačka 6, 10292 Šenkovec zastupanog po punomoćniku Almir Dervišbegović</item>
      <item>POPRAVAK BRODSKIH MOTORA d. o. o., Svilno/bb, 51218 Čavle zastupanog po punomoćniku Almir Dervišbegović</item>
      <item>CROATIA PUMPE NOVA d.o.o., Mala Švarča 155, 47000 Karlovac zastupanog po punomoćniku Almir Dervišbegović</item>
      <item>KOMET d.o.o., Kalmana Mesarića 26, 40323 Prelog zastupanog po punomoćniku Almir Dervišbegović</item>
      <item>BUREAU VERITAS CROATIA  d.o.o., Riva 16, 51000 Rijeka zastupanog po punomoćniku Almir Dervišbegović</item>
      <item>SCAM MARINE d.o.o., Mavri/bb, 51216 Viškovo zastupanog po punomoćniku Almir Dervišbegović</item>
      <item>Tomislav Galović, Put Svete Doroteje 1, 47000 Karlovac zastupanog po punomoćniku Almir Dervišbegović</item>
      <item>PROM-VIDIJA d.o.o., Novozagrebačka 30, 10000 Zagreb zastupanog po punomoćniku Almir Dervišbegović</item>
      <item>NOVA TVORNICA KLIZNIH LEŽAJEVA d.o.o., Donje Mrzlo Polje Mrežničko 122, 47250 Duga Resa zastupanog po punomoćniku Almir Dervišbegović</item>
      <item>METAL-ELEKTRO d.d., Donjozelinska ulica 36, 10382 Donja Zelina zastupanog po punomoćniku Almir Dervišbegović</item>
      <item>INHIBITOR SISAK d.o.o., Nikole Tesle 17, 44000 Sisak zastupanog po punomoćniku Almir Dervišbegović</item>
      <item>ĐURO ĐAKOVIĆ KOMPENZATORI d.o.o., Dr. Mile Budaka 1, 35000 Slavonski Brod zastupanog po punomoćniku Almir Dervišbegović</item>
      <item>CARGO-PARTNER d.o.o., Jankomir 25 J, 10000 Zagreb zastupanog po punomoćniku Almir Dervišbegović</item>
      <item>STROJAR d.o.o., Bistranska 214, 10298 Gornja Bistra zastupanog po punomoćniku Almir Dervišbegović</item>
      <item>Ivica Galović, Put Svete Doroteje 1, 47000 Karlovac zastupanog po punomoćniku Almir Dervišbegović</item>
      <item>DAMA D.P. d.o.o., Marijana Haberlea 12, 10000 Zagreb zastupanog po punomoćniku Almir Dervišbegović</item>
      <item>SVAN d.o.o., Kralja Petra Krešimira Iv 6, 47000 Karlovac zastupanog po punomoćniku Almir Dervišbegović</item>
      <item>EUROTEHNIKA d.o.o., Samoborska cesta 241, 10000 Zagreb zastupanog po punomoćniku Almir Dervišbegović</item>
      <item>RO-TEA - d.o.o., Badalićeva 26/b, 10000 Zagreb zastupanog po punomoćniku Almir Dervišbegović</item>
      <item>Dane Gagro, Banija bb, 47000 Karlovac zastupanog po punomoćniku Almir Dervišbegović</item>
      <item>SPECIJALISTIČKA ORDINACIJA MEDIINE RADA, A. Štampara 3, 47000 Karlovac zastupanog po punomoćniku Almir Dervišbegović</item>
      <item>INSTRUKTAŽNI CENTAR ustanova za obrazovanje odraslih, Jakova Gotovca 1/1, 10000 Zagreb zastupanog po punomoćniku Almir Dervišbegović</item>
      <item>COA d.o.o., Grgura Ninskog 1, 47000 Karlovac zastupanog po punomoćniku Almir Dervišbegović</item>
      <item>RAM d.o.o., Braće Monjaca 8, 51000 Rijeka zastupanog po punomoćniku Almir Dervišbegović</item>
      <item>GRAD KARLOVAC zastupanog po punomoćniku Zrinka Belavić</item>
      <item>MAN Diesel &amp; Turbo zastupanog po punomoćniku Almir Dervišbegović</item>
      <item>ELTEC LTD zastupanog po punomoćniku Almir Dervišbegović</item>
      <item>Ivan Podvorac zastupanog po punomoćniku Almir Dervišbegović</item>
      <item>Ante Rađa zastupanog po punomoćniku Almir Dervišbegović</item>
      <item>BIJUK HPC d.o.o. za proizvodnju hidrauličnih komponenti, Vrbovec 1/A, 10430 Samobor zastupanog po punomoćniku Almir Dervišbegović</item>
      <item>DET NORSKE VERITAS ADRIATICA d. o. o. , društvo za klasifikaciju, certifikaciju i konzultacije, Ružićeva 32, 51000 Rijeka zastupanog po punomoćniku Almir Dervišbegović</item>
      <item>ZAGREBTRANS društvo s ograničenom odgovornošću specijalizirano za prijevoz teških i izvangabaritnih tereta, Lončareva 1/i, Zagreb zastupanog po punomoćniku Almir Dervišbegović</item>
      <item>BRODOSPLIT-TVORNICA DIZEL MOTORA društvo s ograničenom odgovornošću, Put Supavla 21, 21000 Split zastupanog po punomoćniku Almir Dervišbegović</item>
      <item>TOPOMATIKA trodimenzionalno skeniranje, optički mjerni sustavi i računalna obrada d.o.o., Ilica 231, Zagreb zastupanog po punomoćniku Almir Dervišbegović</item>
      <item>ČISTOĆA d.o.o. za održavanje čistoće i odlaganje komunalnog otpada, Gažanski trg 8, 47000 Karlovac zastupanog po punomoćniku Almir Dervišbegović</item>
      <item>LPG PROJEKT d.o.o. za građenje i projektiranje, Baštijanova 41/a, Zagreb zastupanog po punomoćniku Almir Dervišbegović</item>
      <item>AUTOCENTAR-MERKUR dioničko društvo za proizvodnju, vanjsku i unutarnju trgovinu, Martićeva 14, Zagreb zastupanog po punomoćniku Almir Dervišbegović</item>
      <item>TRIGLAV OSIGURANJE d. d., Antuna Heinza 4, Zagreb zastupanog po punomoćniku Almir Dervišbegović</item>
      <item>MC ČIŠĆENJE d.o.o. za proizvodnju, trgovinu i usluge, Nikole Tesle 17, 44000 Sisak zastupanog po punomoćniku Almir Dervišbegović</item>
      <item>MIKRA društvo s ograničenom odgovornošću za proizvodnju, trgovinu i usluge, Bana Josipa Jelačića 25/A, 47250 Duga Resa zastupanog po punomoćniku Almir Dervišbegović</item>
      <item>JLM - PERKOVIĆ d. o. o. za proizvodnju, trgovinu i inženjering, Luskino/bb, 51211 Matulji zastupanog po punomoćniku Almir Dervišbegović</item>
      <item>GLOBAL EKSPRES društvo s ograničenom odgovornošću za prijevoz i intelektualne usluge, Stupničke šipkovine 3/1, 10255 Donji Stupnik zastupanog po punomoćniku Almir Dervišbegović</item>
      <item>ZAGREBŠPED, društvo s ograničenom odgovornošću, međunarodna špedicija, unutrašnja i vanjska trgovina, Vodovodna 20/a, Zagreb zastupanog po punomoćniku Almir Dervišbegović</item>
      <item>KEMIS-TERMOCLEAN d.o.o. za industrijska čišćenja i gospodarenja otpadom, Slavonska avenija 26/4, Zagreb zastupanog po punomoćniku Almir Dervišbegović</item>
      <item>ZLATKO KUZMAN zastupanog po punomoćniku Almir Dervišbegović</item>
      <item>VLATKO BENKOVIĆ zastupanog po punomoćniku Almir Dervišbegović</item>
      <item>SIMO LONČAR zastupanog po punomoćniku Almir Dervišbegović</item>
      <item>IN TIME d.o.o. za prijevozničke usluge, Velika cesta 78, Zagreb zastupanog po punomoćniku Almir Dervišbegović</item>
      <item>METALSKA INDUSTRIJA VARAŽDIN dioničko društvo, Fabijanska Ulica 33, 42000 Varaždin zastupanog po punomoćniku Almir Dervišbegović</item>
      <item>Ivica i Tonče Rahija zastupanog po punomoćniku Almir Dervišbegović</item>
      <item>Sveučilište u Zagrebu, Fakultet strojarstva i brodogradnje</item>
      <item>Rittal d.o.o. za usluge, Samoborska cesta 145 b, Zagreb</item>
      <item>ULJANIK Brodogradilište, d. d., Flaciusova 1, 52100 Pula</item>
      <item>ULJANIK - brodogradnja, strojogradnja, elektroindustrija, oprema, plovidba, trgovina, turizam, d. d., Flaciusova 1, 52100 Pula</item>
      <item>KONČAR - INSTITUT ZA ELEKTROTEHNIKU  d.d., Fallerovo šetalište 22, Zagreb</item>
      <item>Centar za restrukturiranje i prodaju, Ivana Lučića 6, Zagreb</item>
      <item>LLOYD REGISTER EMEA</item>
      <item>INKASATOR d.o.o. za obavljanje poslova naplate troškova stanovanja i drugih knjigovodstvenih usluga, Trg Josipa Broza 4, 47000 Karlovac</item>
      <item>HEMPEL društvo s ograničenom odgovornošću Prerađivačka kemijska industrija, Novigradska Ulica 32, 52470 Umag</item>
      <item>QUEHENBERGER</item>
      <item>FILLI STAHL</item>
      <item>VELEBIT OSIGURANJE dioničko društvo za poslove neživotnog osiguranja, Savska 144/a, Zagreb</item>
      <item>VODOVOD I KANALIZACIJA društvo s ograničenom odgovornošnoću za javnu vodoopskrbu i odvodnju, Gažanski trg 8, 47000 Karlovac</item>
      <item>ZVU KOVARNA</item>
    </izvorni_sadrzaj>
    <derivirana_varijabla naziv="DomainObject.Predmet.StrankaListFormatedWithAdress_1">
      <item>ADRIADIESEL d.d., Mala Švarča 155, 47000 Karlovac</item>
      <item>HRVATSKI REGISTAR BRODOVA, Marasovića 67, 21000 Split zastupanog po punomoćniku Almir Dervišbegović</item>
      <item>TRIGLAV OSIGURANJE d. d., Antuna Heinza 4, 10000 Zagreb zastupanog po punomoćniku Almir Dervišbegović</item>
      <item>HRVATSKA BRODOGRADNJA TROGIR d.o.o., Put Brodograditelja 16, 21220 Trogir zastupanog po punomoćniku Almir Dervišbegović</item>
      <item>ENERGOREMONT d.d., Mala Švarča 155, 47000 Karlovac zastupanog po punomoćniku Almir Dervišbegović</item>
      <item>STROJOPROMET-ZAGREB d.o.o., Zagrebačka 6, 10292 Šenkovec zastupanog po punomoćniku Almir Dervišbegović</item>
      <item>POPRAVAK BRODSKIH MOTORA d. o. o., Svilno/bb, 51218 Čavle zastupanog po punomoćniku Almir Dervišbegović</item>
      <item>CROATIA PUMPE NOVA d.o.o., Mala Švarča 155, 47000 Karlovac zastupanog po punomoćniku Almir Dervišbegović</item>
      <item>KOMET d.o.o., Kalmana Mesarića 26, 40323 Prelog zastupanog po punomoćniku Almir Dervišbegović</item>
      <item>BUREAU VERITAS CROATIA  d.o.o., Riva 16, 51000 Rijeka zastupanog po punomoćniku Almir Dervišbegović</item>
      <item>SCAM MARINE d.o.o., Mavri/bb, 51216 Viškovo zastupanog po punomoćniku Almir Dervišbegović</item>
      <item>Tomislav Galović, Put Svete Doroteje 1, 47000 Karlovac zastupanog po punomoćniku Almir Dervišbegović</item>
      <item>PROM-VIDIJA d.o.o., Novozagrebačka 30, 10000 Zagreb zastupanog po punomoćniku Almir Dervišbegović</item>
      <item>NOVA TVORNICA KLIZNIH LEŽAJEVA d.o.o., Donje Mrzlo Polje Mrežničko 122, 47250 Duga Resa zastupanog po punomoćniku Almir Dervišbegović</item>
      <item>METAL-ELEKTRO d.d., Donjozelinska ulica 36, 10382 Donja Zelina zastupanog po punomoćniku Almir Dervišbegović</item>
      <item>INHIBITOR SISAK d.o.o., Nikole Tesle 17, 44000 Sisak zastupanog po punomoćniku Almir Dervišbegović</item>
      <item>ĐURO ĐAKOVIĆ KOMPENZATORI d.o.o., Dr. Mile Budaka 1, 35000 Slavonski Brod zastupanog po punomoćniku Almir Dervišbegović</item>
      <item>CARGO-PARTNER d.o.o., Jankomir 25 J, 10000 Zagreb zastupanog po punomoćniku Almir Dervišbegović</item>
      <item>STROJAR d.o.o., Bistranska 214, 10298 Gornja Bistra zastupanog po punomoćniku Almir Dervišbegović</item>
      <item>Ivica Galović, Put Svete Doroteje 1, 47000 Karlovac zastupanog po punomoćniku Almir Dervišbegović</item>
      <item>DAMA D.P. d.o.o., Marijana Haberlea 12, 10000 Zagreb zastupanog po punomoćniku Almir Dervišbegović</item>
      <item>SVAN d.o.o., Kralja Petra Krešimira Iv 6, 47000 Karlovac zastupanog po punomoćniku Almir Dervišbegović</item>
      <item>EUROTEHNIKA d.o.o., Samoborska cesta 241, 10000 Zagreb zastupanog po punomoćniku Almir Dervišbegović</item>
      <item>RO-TEA - d.o.o., Badalićeva 26/b, 10000 Zagreb zastupanog po punomoćniku Almir Dervišbegović</item>
      <item>Dane Gagro, Banija bb, 47000 Karlovac zastupanog po punomoćniku Almir Dervišbegović</item>
      <item>SPECIJALISTIČKA ORDINACIJA MEDIINE RADA, A. Štampara 3, 47000 Karlovac zastupanog po punomoćniku Almir Dervišbegović</item>
      <item>INSTRUKTAŽNI CENTAR ustanova za obrazovanje odraslih, Jakova Gotovca 1/1, 10000 Zagreb zastupanog po punomoćniku Almir Dervišbegović</item>
      <item>COA d.o.o., Grgura Ninskog 1, 47000 Karlovac zastupanog po punomoćniku Almir Dervišbegović</item>
      <item>RAM d.o.o., Braće Monjaca 8, 51000 Rijeka zastupanog po punomoćniku Almir Dervišbegović</item>
      <item>GRAD KARLOVAC zastupanog po punomoćniku Zrinka Belavić</item>
      <item>MAN Diesel &amp; Turbo zastupanog po punomoćniku Almir Dervišbegović</item>
      <item>ELTEC LTD zastupanog po punomoćniku Almir Dervišbegović</item>
      <item>Ivan Podvorac zastupanog po punomoćniku Almir Dervišbegović</item>
      <item>Ante Rađa zastupanog po punomoćniku Almir Dervišbegović</item>
      <item>BIJUK HPC d.o.o. za proizvodnju hidrauličnih komponenti, Vrbovec 1/A, 10430 Samobor zastupanog po punomoćniku Almir Dervišbegović</item>
      <item>DET NORSKE VERITAS ADRIATICA d. o. o. , društvo za klasifikaciju, certifikaciju i konzultacije, Ružićeva 32, 51000 Rijeka zastupanog po punomoćniku Almir Dervišbegović</item>
      <item>ZAGREBTRANS društvo s ograničenom odgovornošću specijalizirano za prijevoz teških i izvangabaritnih tereta, Lončareva 1/i, Zagreb zastupanog po punomoćniku Almir Dervišbegović</item>
      <item>BRODOSPLIT-TVORNICA DIZEL MOTORA društvo s ograničenom odgovornošću, Put Supavla 21, 21000 Split zastupanog po punomoćniku Almir Dervišbegović</item>
      <item>TOPOMATIKA trodimenzionalno skeniranje, optički mjerni sustavi i računalna obrada d.o.o., Ilica 231, Zagreb zastupanog po punomoćniku Almir Dervišbegović</item>
      <item>ČISTOĆA d.o.o. za održavanje čistoće i odlaganje komunalnog otpada, Gažanski trg 8, 47000 Karlovac zastupanog po punomoćniku Almir Dervišbegović</item>
      <item>LPG PROJEKT d.o.o. za građenje i projektiranje, Baštijanova 41/a, Zagreb zastupanog po punomoćniku Almir Dervišbegović</item>
      <item>AUTOCENTAR-MERKUR dioničko društvo za proizvodnju, vanjsku i unutarnju trgovinu, Martićeva 14, Zagreb zastupanog po punomoćniku Almir Dervišbegović</item>
      <item>TRIGLAV OSIGURANJE d. d., Antuna Heinza 4, Zagreb zastupanog po punomoćniku Almir Dervišbegović</item>
      <item>MC ČIŠĆENJE d.o.o. za proizvodnju, trgovinu i usluge, Nikole Tesle 17, 44000 Sisak zastupanog po punomoćniku Almir Dervišbegović</item>
      <item>MIKRA društvo s ograničenom odgovornošću za proizvodnju, trgovinu i usluge, Bana Josipa Jelačića 25/A, 47250 Duga Resa zastupanog po punomoćniku Almir Dervišbegović</item>
      <item>JLM - PERKOVIĆ d. o. o. za proizvodnju, trgovinu i inženjering, Luskino/bb, 51211 Matulji zastupanog po punomoćniku Almir Dervišbegović</item>
      <item>GLOBAL EKSPRES društvo s ograničenom odgovornošću za prijevoz i intelektualne usluge, Stupničke šipkovine 3/1, 10255 Donji Stupnik zastupanog po punomoćniku Almir Dervišbegović</item>
      <item>ZAGREBŠPED, društvo s ograničenom odgovornošću, međunarodna špedicija, unutrašnja i vanjska trgovina, Vodovodna 20/a, Zagreb zastupanog po punomoćniku Almir Dervišbegović</item>
      <item>KEMIS-TERMOCLEAN d.o.o. za industrijska čišćenja i gospodarenja otpadom, Slavonska avenija 26/4, Zagreb zastupanog po punomoćniku Almir Dervišbegović</item>
      <item>ZLATKO KUZMAN zastupanog po punomoćniku Almir Dervišbegović</item>
      <item>VLATKO BENKOVIĆ zastupanog po punomoćniku Almir Dervišbegović</item>
      <item>SIMO LONČAR zastupanog po punomoćniku Almir Dervišbegović</item>
      <item>IN TIME d.o.o. za prijevozničke usluge, Velika cesta 78, Zagreb zastupanog po punomoćniku Almir Dervišbegović</item>
      <item>METALSKA INDUSTRIJA VARAŽDIN dioničko društvo, Fabijanska Ulica 33, 42000 Varaždin zastupanog po punomoćniku Almir Dervišbegović</item>
      <item>Ivica i Tonče Rahija zastupanog po punomoćniku Almir Dervišbegović</item>
      <item>Sveučilište u Zagrebu, Fakultet strojarstva i brodogradnje</item>
      <item>Rittal d.o.o. za usluge, Samoborska cesta 145 b, Zagreb</item>
      <item>ULJANIK Brodogradilište, d. d., Flaciusova 1, 52100 Pula</item>
      <item>ULJANIK - brodogradnja, strojogradnja, elektroindustrija, oprema, plovidba, trgovina, turizam, d. d., Flaciusova 1, 52100 Pula</item>
      <item>KONČAR - INSTITUT ZA ELEKTROTEHNIKU  d.d., Fallerovo šetalište 22, Zagreb</item>
      <item>Centar za restrukturiranje i prodaju, Ivana Lučića 6, Zagreb</item>
      <item>LLOYD REGISTER EMEA</item>
      <item>INKASATOR d.o.o. za obavljanje poslova naplate troškova stanovanja i drugih knjigovodstvenih usluga, Trg Josipa Broza 4, 47000 Karlovac</item>
      <item>HEMPEL društvo s ograničenom odgovornošću Prerađivačka kemijska industrija, Novigradska Ulica 32, 52470 Umag</item>
      <item>QUEHENBERGER</item>
      <item>FILLI STAHL</item>
      <item>VELEBIT OSIGURANJE dioničko društvo za poslove neživotnog osiguranja, Savska 144/a, Zagreb</item>
      <item>VODOVOD I KANALIZACIJA društvo s ograničenom odgovornošnoću za javnu vodoopskrbu i odvodnju, Gažanski trg 8, 47000 Karlovac</item>
      <item>ZVU KOVARNA</item>
    </derivirana_varijabla>
  </DomainObject.Predmet.StrankaListFormatedWithAdress>
  <DomainObject.Predmet.StrankaListFormatedWithAdressOIB>
    <izvorni_sadrzaj>
      <item>ADRIADIESEL d.d., OIB 39535117137, Mala Švarča 155, 47000 Karlovac</item>
      <item>HRVATSKI REGISTAR BRODOVA, OIB 04601923208, Marasovića 67, 21000 Split zastupanog po punomoćniku Almir Dervišbegović</item>
      <item>TRIGLAV OSIGURANJE d. d., OIB 29743547503, Antuna Heinza 4, 10000 Zagreb zastupanog po punomoćniku Almir Dervišbegović</item>
      <item>HRVATSKA BRODOGRADNJA TROGIR d.o.o., OIB 99699042389, Put Brodograditelja 16, 21220 Trogir zastupanog po punomoćniku Almir Dervišbegović</item>
      <item>ENERGOREMONT d.d., OIB 85895363172, Mala Švarča 155, 47000 Karlovac zastupanog po punomoćniku Almir Dervišbegović</item>
      <item>STROJOPROMET-ZAGREB d.o.o., OIB 97994010225, Zagrebačka 6, 10292 Šenkovec zastupanog po punomoćniku Almir Dervišbegović</item>
      <item>POPRAVAK BRODSKIH MOTORA d. o. o., OIB 66602738511, Svilno/bb, 51218 Čavle zastupanog po punomoćniku Almir Dervišbegović</item>
      <item>CROATIA PUMPE NOVA d.o.o., OIB 91122196414, Mala Švarča 155, 47000 Karlovac zastupanog po punomoćniku Almir Dervišbegović</item>
      <item>KOMET d.o.o., OIB 74845491867, Kalmana Mesarića 26, 40323 Prelog zastupanog po punomoćniku Almir Dervišbegović</item>
      <item>BUREAU VERITAS CROATIA  d.o.o., OIB 82798532151, Riva 16, 51000 Rijeka zastupanog po punomoćniku Almir Dervišbegović</item>
      <item>SCAM MARINE d.o.o., OIB 60671571411, Mavri/bb, 51216 Viškovo zastupanog po punomoćniku Almir Dervišbegović</item>
      <item>Tomislav Galović, OIB 82265065266, Put Svete Doroteje 1, 47000 Karlovac zastupanog po punomoćniku Almir Dervišbegović</item>
      <item>PROM-VIDIJA d.o.o., OIB 67337315718, Novozagrebačka 30, 10000 Zagreb zastupanog po punomoćniku Almir Dervišbegović</item>
      <item>NOVA TVORNICA KLIZNIH LEŽAJEVA d.o.o., OIB 94503682969, Donje Mrzlo Polje Mrežničko 122, 47250 Duga Resa zastupanog po punomoćniku Almir Dervišbegović</item>
      <item>METAL-ELEKTRO d.d., OIB 37512981782, Donjozelinska ulica 36, 10382 Donja Zelina zastupanog po punomoćniku Almir Dervišbegović</item>
      <item>INHIBITOR SISAK d.o.o., OIB 06440204915, Nikole Tesle 17, 44000 Sisak zastupanog po punomoćniku Almir Dervišbegović</item>
      <item>ĐURO ĐAKOVIĆ KOMPENZATORI d.o.o., OIB 63914773196, Dr. Mile Budaka 1, 35000 Slavonski Brod zastupanog po punomoćniku Almir Dervišbegović</item>
      <item>CARGO-PARTNER d.o.o., OIB 84596041174, Jankomir 25 J, 10000 Zagreb zastupanog po punomoćniku Almir Dervišbegović</item>
      <item>STROJAR d.o.o., OIB 32168945082, Bistranska 214, 10298 Gornja Bistra zastupanog po punomoćniku Almir Dervišbegović</item>
      <item>Ivica Galović, OIB 86308806426, Put Svete Doroteje 1, 47000 Karlovac zastupanog po punomoćniku Almir Dervišbegović</item>
      <item>DAMA D.P. d.o.o., OIB 38453826849, Marijana Haberlea 12, 10000 Zagreb zastupanog po punomoćniku Almir Dervišbegović</item>
      <item>SVAN d.o.o., OIB 01560383281, Kralja Petra Krešimira Iv 6, 47000 Karlovac zastupanog po punomoćniku Almir Dervišbegović</item>
      <item>EUROTEHNIKA d.o.o., OIB 42818468021, Samoborska cesta 241, 10000 Zagreb zastupanog po punomoćniku Almir Dervišbegović</item>
      <item>RO-TEA - d.o.o., OIB 82282361229, Badalićeva 26/b, 10000 Zagreb zastupanog po punomoćniku Almir Dervišbegović</item>
      <item>Dane Gagro, Banija bb, 47000 Karlovac zastupanog po punomoćniku Almir Dervišbegović</item>
      <item>SPECIJALISTIČKA ORDINACIJA MEDIINE RADA, OIB 50930563727, A. Štampara 3, 47000 Karlovac zastupanog po punomoćniku Almir Dervišbegović</item>
      <item>INSTRUKTAŽNI CENTAR ustanova za obrazovanje odraslih, OIB 24632315791, Jakova Gotovca 1/1, 10000 Zagreb zastupanog po punomoćniku Almir Dervišbegović</item>
      <item>COA d.o.o., OIB 40608196515, Grgura Ninskog 1, 47000 Karlovac zastupanog po punomoćniku Almir Dervišbegović</item>
      <item>RAM d.o.o., OIB 18003528964, Braće Monjaca 8, 51000 Rijeka zastupanog po punomoćniku Almir Dervišbegović</item>
      <item>GRAD KARLOVAC zastupanog po punomoćniku Zrinka Belavić</item>
      <item>MAN Diesel &amp; Turbo zastupanog po punomoćniku Almir Dervišbegović</item>
      <item>ELTEC LTD zastupanog po punomoćniku Almir Dervišbegović</item>
      <item>Ivan Podvorac zastupanog po punomoćniku Almir Dervišbegović</item>
      <item>Ante Rađa zastupanog po punomoćniku Almir Dervišbegović</item>
      <item>BIJUK HPC d.o.o. za proizvodnju hidrauličnih komponenti, OIB 61373622132, Vrbovec 1/A, 10430 Samobor zastupanog po punomoćniku Almir Dervišbegović</item>
      <item>DET NORSKE VERITAS ADRIATICA d. o. o. , društvo za klasifikaciju, certifikaciju i konzultacije, OIB 66958856391, Ružićeva 32, 51000 Rijeka zastupanog po punomoćniku Almir Dervišbegović</item>
      <item>ZAGREBTRANS društvo s ograničenom odgovornošću specijalizirano za prijevoz teških i izvangabaritnih tereta, OIB 18250638100, Lončareva 1/i, Zagreb zastupanog po punomoćniku Almir Dervišbegović</item>
      <item>BRODOSPLIT-TVORNICA DIZEL MOTORA društvo s ograničenom odgovornošću, OIB 08724311192, Put Supavla 21, 21000 Split zastupanog po punomoćniku Almir Dervišbegović</item>
      <item>TOPOMATIKA trodimenzionalno skeniranje, optički mjerni sustavi i računalna obrada d.o.o., OIB 51475743156, Ilica 231, Zagreb zastupanog po punomoćniku Almir Dervišbegović</item>
      <item>ČISTOĆA d.o.o. za održavanje čistoće i odlaganje komunalnog otpada, OIB 70467048139, Gažanski trg 8, 47000 Karlovac zastupanog po punomoćniku Almir Dervišbegović</item>
      <item>LPG PROJEKT d.o.o. za građenje i projektiranje, OIB 69267061691, Baštijanova 41/a, Zagreb zastupanog po punomoćniku Almir Dervišbegović</item>
      <item>AUTOCENTAR-MERKUR dioničko društvo za proizvodnju, vanjsku i unutarnju trgovinu, OIB 92216472413, Martićeva 14, Zagreb zastupanog po punomoćniku Almir Dervišbegović</item>
      <item>TRIGLAV OSIGURANJE d. d., OIB 29743547503, Antuna Heinza 4, Zagreb zastupanog po punomoćniku Almir Dervišbegović</item>
      <item>MC ČIŠĆENJE d.o.o. za proizvodnju, trgovinu i usluge, OIB 17783496119, Nikole Tesle 17, 44000 Sisak zastupanog po punomoćniku Almir Dervišbegović</item>
      <item>MIKRA društvo s ograničenom odgovornošću za proizvodnju, trgovinu i usluge, OIB 10006737007, Bana Josipa Jelačića 25/A, 47250 Duga Resa zastupanog po punomoćniku Almir Dervišbegović</item>
      <item>JLM - PERKOVIĆ d. o. o. za proizvodnju, trgovinu i inženjering, OIB 77852847922, Luskino/bb, 51211 Matulji zastupanog po punomoćniku Almir Dervišbegović</item>
      <item>GLOBAL EKSPRES društvo s ograničenom odgovornošću za prijevoz i intelektualne usluge, OIB 08233537792, Stupničke šipkovine 3/1, 10255 Donji Stupnik zastupanog po punomoćniku Almir Dervišbegović</item>
      <item>ZAGREBŠPED, društvo s ograničenom odgovornošću, međunarodna špedicija, unutrašnja i vanjska trgovina, OIB 02573674713, Vodovodna 20/a, Zagreb zastupanog po punomoćniku Almir Dervišbegović</item>
      <item>KEMIS-TERMOCLEAN d.o.o. za industrijska čišćenja i gospodarenja otpadom, OIB 47719259482, Slavonska avenija 26/4, Zagreb zastupanog po punomoćniku Almir Dervišbegović</item>
      <item>ZLATKO KUZMAN zastupanog po punomoćniku Almir Dervišbegović</item>
      <item>VLATKO BENKOVIĆ zastupanog po punomoćniku Almir Dervišbegović</item>
      <item>SIMO LONČAR zastupanog po punomoćniku Almir Dervišbegović</item>
      <item>IN TIME d.o.o. za prijevozničke usluge, OIB 18458216879, Velika cesta 78, Zagreb zastupanog po punomoćniku Almir Dervišbegović</item>
      <item>METALSKA INDUSTRIJA VARAŽDIN dioničko društvo, OIB 95240603723, Fabijanska Ulica 33, 42000 Varaždin zastupanog po punomoćniku Almir Dervišbegović</item>
      <item>Ivica i Tonče Rahija zastupanog po punomoćniku Almir Dervišbegović</item>
      <item>Sveučilište u Zagrebu, Fakultet strojarstva i brodogradnje, OIB 22910368449</item>
      <item>Rittal d.o.o. za usluge, OIB 52762270365, Samoborska cesta 145 b, Zagreb</item>
      <item>ULJANIK Brodogradilište, d. d., OIB 21764428190, Flaciusova 1, 52100 Pula</item>
      <item>ULJANIK - brodogradnja, strojogradnja, elektroindustrija, oprema, plovidba, trgovina, turizam, d. d., OIB 56243843109, Flaciusova 1, 52100 Pula</item>
      <item>KONČAR - INSTITUT ZA ELEKTROTEHNIKU  d.d., OIB 37724368086, Fallerovo šetalište 22, Zagreb</item>
      <item>Centar za restrukturiranje i prodaju, OIB 38083028711, Ivana Lučića 6, Zagreb</item>
      <item>LLOYD REGISTER EMEA</item>
      <item>INKASATOR d.o.o. za obavljanje poslova naplate troškova stanovanja i drugih knjigovodstvenih usluga, OIB 51671452481, Trg Josipa Broza 4, 47000 Karlovac</item>
      <item>HEMPEL društvo s ograničenom odgovornošću Prerađivačka kemijska industrija, OIB 14448967911, Novigradska Ulica 32, 52470 Umag</item>
      <item>QUEHENBERGER</item>
      <item>FILLI STAHL, OIB </item>
      <item>VELEBIT OSIGURANJE dioničko društvo za poslove neživotnog osiguranja, OIB 42098054984, Savska 144/a, Zagreb</item>
      <item>VODOVOD I KANALIZACIJA društvo s ograničenom odgovornošnoću za javnu vodoopskrbu i odvodnju, OIB 65617396824, Gažanski trg 8, 47000 Karlovac</item>
      <item>ZVU KOVARNA</item>
    </izvorni_sadrzaj>
    <derivirana_varijabla naziv="DomainObject.Predmet.StrankaListFormatedWithAdressOIB_1">
      <item>ADRIADIESEL d.d., OIB 39535117137, Mala Švarča 155, 47000 Karlovac</item>
      <item>HRVATSKI REGISTAR BRODOVA, OIB 04601923208, Marasovića 67, 21000 Split zastupanog po punomoćniku Almir Dervišbegović</item>
      <item>TRIGLAV OSIGURANJE d. d., OIB 29743547503, Antuna Heinza 4, 10000 Zagreb zastupanog po punomoćniku Almir Dervišbegović</item>
      <item>HRVATSKA BRODOGRADNJA TROGIR d.o.o., OIB 99699042389, Put Brodograditelja 16, 21220 Trogir zastupanog po punomoćniku Almir Dervišbegović</item>
      <item>ENERGOREMONT d.d., OIB 85895363172, Mala Švarča 155, 47000 Karlovac zastupanog po punomoćniku Almir Dervišbegović</item>
      <item>STROJOPROMET-ZAGREB d.o.o., OIB 97994010225, Zagrebačka 6, 10292 Šenkovec zastupanog po punomoćniku Almir Dervišbegović</item>
      <item>POPRAVAK BRODSKIH MOTORA d. o. o., OIB 66602738511, Svilno/bb, 51218 Čavle zastupanog po punomoćniku Almir Dervišbegović</item>
      <item>CROATIA PUMPE NOVA d.o.o., OIB 91122196414, Mala Švarča 155, 47000 Karlovac zastupanog po punomoćniku Almir Dervišbegović</item>
      <item>KOMET d.o.o., OIB 74845491867, Kalmana Mesarića 26, 40323 Prelog zastupanog po punomoćniku Almir Dervišbegović</item>
      <item>BUREAU VERITAS CROATIA  d.o.o., OIB 82798532151, Riva 16, 51000 Rijeka zastupanog po punomoćniku Almir Dervišbegović</item>
      <item>SCAM MARINE d.o.o., OIB 60671571411, Mavri/bb, 51216 Viškovo zastupanog po punomoćniku Almir Dervišbegović</item>
      <item>Tomislav Galović, OIB 82265065266, Put Svete Doroteje 1, 47000 Karlovac zastupanog po punomoćniku Almir Dervišbegović</item>
      <item>PROM-VIDIJA d.o.o., OIB 67337315718, Novozagrebačka 30, 10000 Zagreb zastupanog po punomoćniku Almir Dervišbegović</item>
      <item>NOVA TVORNICA KLIZNIH LEŽAJEVA d.o.o., OIB 94503682969, Donje Mrzlo Polje Mrežničko 122, 47250 Duga Resa zastupanog po punomoćniku Almir Dervišbegović</item>
      <item>METAL-ELEKTRO d.d., OIB 37512981782, Donjozelinska ulica 36, 10382 Donja Zelina zastupanog po punomoćniku Almir Dervišbegović</item>
      <item>INHIBITOR SISAK d.o.o., OIB 06440204915, Nikole Tesle 17, 44000 Sisak zastupanog po punomoćniku Almir Dervišbegović</item>
      <item>ĐURO ĐAKOVIĆ KOMPENZATORI d.o.o., OIB 63914773196, Dr. Mile Budaka 1, 35000 Slavonski Brod zastupanog po punomoćniku Almir Dervišbegović</item>
      <item>CARGO-PARTNER d.o.o., OIB 84596041174, Jankomir 25 J, 10000 Zagreb zastupanog po punomoćniku Almir Dervišbegović</item>
      <item>STROJAR d.o.o., OIB 32168945082, Bistranska 214, 10298 Gornja Bistra zastupanog po punomoćniku Almir Dervišbegović</item>
      <item>Ivica Galović, OIB 86308806426, Put Svete Doroteje 1, 47000 Karlovac zastupanog po punomoćniku Almir Dervišbegović</item>
      <item>DAMA D.P. d.o.o., OIB 38453826849, Marijana Haberlea 12, 10000 Zagreb zastupanog po punomoćniku Almir Dervišbegović</item>
      <item>SVAN d.o.o., OIB 01560383281, Kralja Petra Krešimira Iv 6, 47000 Karlovac zastupanog po punomoćniku Almir Dervišbegović</item>
      <item>EUROTEHNIKA d.o.o., OIB 42818468021, Samoborska cesta 241, 10000 Zagreb zastupanog po punomoćniku Almir Dervišbegović</item>
      <item>RO-TEA - d.o.o., OIB 82282361229, Badalićeva 26/b, 10000 Zagreb zastupanog po punomoćniku Almir Dervišbegović</item>
      <item>Dane Gagro, Banija bb, 47000 Karlovac zastupanog po punomoćniku Almir Dervišbegović</item>
      <item>SPECIJALISTIČKA ORDINACIJA MEDIINE RADA, OIB 50930563727, A. Štampara 3, 47000 Karlovac zastupanog po punomoćniku Almir Dervišbegović</item>
      <item>INSTRUKTAŽNI CENTAR ustanova za obrazovanje odraslih, OIB 24632315791, Jakova Gotovca 1/1, 10000 Zagreb zastupanog po punomoćniku Almir Dervišbegović</item>
      <item>COA d.o.o., OIB 40608196515, Grgura Ninskog 1, 47000 Karlovac zastupanog po punomoćniku Almir Dervišbegović</item>
      <item>RAM d.o.o., OIB 18003528964, Braće Monjaca 8, 51000 Rijeka zastupanog po punomoćniku Almir Dervišbegović</item>
      <item>GRAD KARLOVAC zastupanog po punomoćniku Zrinka Belavić</item>
      <item>MAN Diesel &amp; Turbo zastupanog po punomoćniku Almir Dervišbegović</item>
      <item>ELTEC LTD zastupanog po punomoćniku Almir Dervišbegović</item>
      <item>Ivan Podvorac zastupanog po punomoćniku Almir Dervišbegović</item>
      <item>Ante Rađa zastupanog po punomoćniku Almir Dervišbegović</item>
      <item>BIJUK HPC d.o.o. za proizvodnju hidrauličnih komponenti, OIB 61373622132, Vrbovec 1/A, 10430 Samobor zastupanog po punomoćniku Almir Dervišbegović</item>
      <item>DET NORSKE VERITAS ADRIATICA d. o. o. , društvo za klasifikaciju, certifikaciju i konzultacije, OIB 66958856391, Ružićeva 32, 51000 Rijeka zastupanog po punomoćniku Almir Dervišbegović</item>
      <item>ZAGREBTRANS društvo s ograničenom odgovornošću specijalizirano za prijevoz teških i izvangabaritnih tereta, OIB 18250638100, Lončareva 1/i, Zagreb zastupanog po punomoćniku Almir Dervišbegović</item>
      <item>BRODOSPLIT-TVORNICA DIZEL MOTORA društvo s ograničenom odgovornošću, OIB 08724311192, Put Supavla 21, 21000 Split zastupanog po punomoćniku Almir Dervišbegović</item>
      <item>TOPOMATIKA trodimenzionalno skeniranje, optički mjerni sustavi i računalna obrada d.o.o., OIB 51475743156, Ilica 231, Zagreb zastupanog po punomoćniku Almir Dervišbegović</item>
      <item>ČISTOĆA d.o.o. za održavanje čistoće i odlaganje komunalnog otpada, OIB 70467048139, Gažanski trg 8, 47000 Karlovac zastupanog po punomoćniku Almir Dervišbegović</item>
      <item>LPG PROJEKT d.o.o. za građenje i projektiranje, OIB 69267061691, Baštijanova 41/a, Zagreb zastupanog po punomoćniku Almir Dervišbegović</item>
      <item>AUTOCENTAR-MERKUR dioničko društvo za proizvodnju, vanjsku i unutarnju trgovinu, OIB 92216472413, Martićeva 14, Zagreb zastupanog po punomoćniku Almir Dervišbegović</item>
      <item>TRIGLAV OSIGURANJE d. d., OIB 29743547503, Antuna Heinza 4, Zagreb zastupanog po punomoćniku Almir Dervišbegović</item>
      <item>MC ČIŠĆENJE d.o.o. za proizvodnju, trgovinu i usluge, OIB 17783496119, Nikole Tesle 17, 44000 Sisak zastupanog po punomoćniku Almir Dervišbegović</item>
      <item>MIKRA društvo s ograničenom odgovornošću za proizvodnju, trgovinu i usluge, OIB 10006737007, Bana Josipa Jelačića 25/A, 47250 Duga Resa zastupanog po punomoćniku Almir Dervišbegović</item>
      <item>JLM - PERKOVIĆ d. o. o. za proizvodnju, trgovinu i inženjering, OIB 77852847922, Luskino/bb, 51211 Matulji zastupanog po punomoćniku Almir Dervišbegović</item>
      <item>GLOBAL EKSPRES društvo s ograničenom odgovornošću za prijevoz i intelektualne usluge, OIB 08233537792, Stupničke šipkovine 3/1, 10255 Donji Stupnik zastupanog po punomoćniku Almir Dervišbegović</item>
      <item>ZAGREBŠPED, društvo s ograničenom odgovornošću, međunarodna špedicija, unutrašnja i vanjska trgovina, OIB 02573674713, Vodovodna 20/a, Zagreb zastupanog po punomoćniku Almir Dervišbegović</item>
      <item>KEMIS-TERMOCLEAN d.o.o. za industrijska čišćenja i gospodarenja otpadom, OIB 47719259482, Slavonska avenija 26/4, Zagreb zastupanog po punomoćniku Almir Dervišbegović</item>
      <item>ZLATKO KUZMAN zastupanog po punomoćniku Almir Dervišbegović</item>
      <item>VLATKO BENKOVIĆ zastupanog po punomoćniku Almir Dervišbegović</item>
      <item>SIMO LONČAR zastupanog po punomoćniku Almir Dervišbegović</item>
      <item>IN TIME d.o.o. za prijevozničke usluge, OIB 18458216879, Velika cesta 78, Zagreb zastupanog po punomoćniku Almir Dervišbegović</item>
      <item>METALSKA INDUSTRIJA VARAŽDIN dioničko društvo, OIB 95240603723, Fabijanska Ulica 33, 42000 Varaždin zastupanog po punomoćniku Almir Dervišbegović</item>
      <item>Ivica i Tonče Rahija zastupanog po punomoćniku Almir Dervišbegović</item>
      <item>Sveučilište u Zagrebu, Fakultet strojarstva i brodogradnje, OIB 22910368449</item>
      <item>Rittal d.o.o. za usluge, OIB 52762270365, Samoborska cesta 145 b, Zagreb</item>
      <item>ULJANIK Brodogradilište, d. d., OIB 21764428190, Flaciusova 1, 52100 Pula</item>
      <item>ULJANIK - brodogradnja, strojogradnja, elektroindustrija, oprema, plovidba, trgovina, turizam, d. d., OIB 56243843109, Flaciusova 1, 52100 Pula</item>
      <item>KONČAR - INSTITUT ZA ELEKTROTEHNIKU  d.d., OIB 37724368086, Fallerovo šetalište 22, Zagreb</item>
      <item>Centar za restrukturiranje i prodaju, OIB 38083028711, Ivana Lučića 6, Zagreb</item>
      <item>LLOYD REGISTER EMEA</item>
      <item>INKASATOR d.o.o. za obavljanje poslova naplate troškova stanovanja i drugih knjigovodstvenih usluga, OIB 51671452481, Trg Josipa Broza 4, 47000 Karlovac</item>
      <item>HEMPEL društvo s ograničenom odgovornošću Prerađivačka kemijska industrija, OIB 14448967911, Novigradska Ulica 32, 52470 Umag</item>
      <item>QUEHENBERGER</item>
      <item>FILLI STAHL, OIB </item>
      <item>VELEBIT OSIGURANJE dioničko društvo za poslove neživotnog osiguranja, OIB 42098054984, Savska 144/a, Zagreb</item>
      <item>VODOVOD I KANALIZACIJA društvo s ograničenom odgovornošnoću za javnu vodoopskrbu i odvodnju, OIB 65617396824, Gažanski trg 8, 47000 Karlovac</item>
      <item>ZVU KOVARNA</item>
    </derivirana_varijabla>
  </DomainObject.Predmet.StrankaListFormatedWithAdressOIB>
  <DomainObject.Predmet.StrankaListNazivFormated>
    <izvorni_sadrzaj>
      <item>ADRIADIESEL d.d.</item>
      <item>HRVATSKI REGISTAR BRODOVA</item>
      <item>TRIGLAV OSIGURANJE d. d.</item>
      <item>HRVATSKA BRODOGRADNJA TROGIR d.o.o.</item>
      <item>ENERGOREMONT d.d.</item>
      <item>STROJOPROMET-ZAGREB d.o.o.</item>
      <item>POPRAVAK BRODSKIH MOTORA d. o. o.</item>
      <item>CROATIA PUMPE NOVA d.o.o.</item>
      <item>KOMET d.o.o.</item>
      <item>BUREAU VERITAS CROATIA  d.o.o.</item>
      <item>SCAM MARINE d.o.o.</item>
      <item>Tomislav Galović</item>
      <item>PROM-VIDIJA d.o.o.</item>
      <item>NOVA TVORNICA KLIZNIH LEŽAJEVA d.o.o.</item>
      <item>METAL-ELEKTRO d.d.</item>
      <item>INHIBITOR SISAK d.o.o.</item>
      <item>ĐURO ĐAKOVIĆ KOMPENZATORI d.o.o.</item>
      <item>CARGO-PARTNER d.o.o.</item>
      <item>STROJAR d.o.o.</item>
      <item>Ivica Galović</item>
      <item>DAMA D.P. d.o.o.</item>
      <item>SVAN d.o.o.</item>
      <item>EUROTEHNIKA d.o.o.</item>
      <item>RO-TEA - d.o.o.</item>
      <item>Dane Gagro</item>
      <item>SPECIJALISTIČKA ORDINACIJA MEDIINE RADA</item>
      <item>INSTRUKTAŽNI CENTAR ustanova za obrazovanje odraslih</item>
      <item>COA d.o.o.</item>
      <item>RAM d.o.o.</item>
      <item>GRAD KARLOVAC</item>
      <item>MAN Diesel &amp; Turbo</item>
      <item>ELTEC LTD</item>
      <item>Ivan Podvorac</item>
      <item>Ante Rađa</item>
      <item>BIJUK HPC d.o.o. za proizvodnju hidrauličnih komponenti</item>
      <item>DET NORSKE VERITAS ADRIATICA d. o. o. , društvo za klasifikaciju, certifikaciju i konzultacije</item>
      <item>ZAGREBTRANS društvo s ograničenom odgovornošću specijalizirano za prijevoz teških i izvangabaritnih tereta</item>
      <item>BRODOSPLIT-TVORNICA DIZEL MOTORA društvo s ograničenom odgovornošću</item>
      <item>TOPOMATIKA trodimenzionalno skeniranje, optički mjerni sustavi i računalna obrada d.o.o.</item>
      <item>ČISTOĆA d.o.o. za održavanje čistoće i odlaganje komunalnog otpada</item>
      <item>LPG PROJEKT d.o.o. za građenje i projektiranje</item>
      <item>AUTOCENTAR-MERKUR dioničko društvo za proizvodnju, vanjsku i unutarnju trgovinu</item>
      <item>TRIGLAV OSIGURANJE d. d.</item>
      <item>MC ČIŠĆENJE d.o.o. za proizvodnju, trgovinu i usluge</item>
      <item>MIKRA društvo s ograničenom odgovornošću za proizvodnju, trgovinu i usluge</item>
      <item>JLM - PERKOVIĆ d. o. o. za proizvodnju, trgovinu i inženjering</item>
      <item>GLOBAL EKSPRES društvo s ograničenom odgovornošću za prijevoz i intelektualne usluge</item>
      <item>ZAGREBŠPED, društvo s ograničenom odgovornošću, međunarodna špedicija, unutrašnja i vanjska trgovina</item>
      <item>KEMIS-TERMOCLEAN d.o.o. za industrijska čišćenja i gospodarenja otpadom</item>
      <item>ZLATKO KUZMAN</item>
      <item>VLATKO BENKOVIĆ</item>
      <item>SIMO LONČAR</item>
      <item>IN TIME d.o.o. za prijevozničke usluge</item>
      <item>METALSKA INDUSTRIJA VARAŽDIN dioničko društvo</item>
      <item>Ivica i Tonče Rahija</item>
      <item>Sveučilište u Zagrebu, Fakultet strojarstva i brodogradnje</item>
      <item>Rittal d.o.o. za usluge</item>
      <item>ULJANIK Brodogradilište, d. d.</item>
      <item>ULJANIK - brodogradnja, strojogradnja, elektroindustrija, oprema, plovidba, trgovina, turizam, d. d.</item>
      <item>KONČAR - INSTITUT ZA ELEKTROTEHNIKU  d.d.</item>
      <item>Centar za restrukturiranje i prodaju</item>
      <item>LLOYD REGISTER EMEA</item>
      <item>INKASATOR d.o.o. za obavljanje poslova naplate troškova stanovanja i drugih knjigovodstvenih usluga</item>
      <item>HEMPEL društvo s ograničenom odgovornošću Prerađivačka kemijska industrija</item>
      <item>QUEHENBERGER</item>
      <item>FILLI STAHL</item>
      <item>VELEBIT OSIGURANJE dioničko društvo za poslove neživotnog osiguranja</item>
      <item>VODOVOD I KANALIZACIJA društvo s ograničenom odgovornošnoću za javnu vodoopskrbu i odvodnju</item>
      <item>ZVU KOVARNA</item>
    </izvorni_sadrzaj>
    <derivirana_varijabla naziv="DomainObject.Predmet.StrankaListNazivFormated_1">
      <item>ADRIADIESEL d.d.</item>
      <item>HRVATSKI REGISTAR BRODOVA</item>
      <item>TRIGLAV OSIGURANJE d. d.</item>
      <item>HRVATSKA BRODOGRADNJA TROGIR d.o.o.</item>
      <item>ENERGOREMONT d.d.</item>
      <item>STROJOPROMET-ZAGREB d.o.o.</item>
      <item>POPRAVAK BRODSKIH MOTORA d. o. o.</item>
      <item>CROATIA PUMPE NOVA d.o.o.</item>
      <item>KOMET d.o.o.</item>
      <item>BUREAU VERITAS CROATIA  d.o.o.</item>
      <item>SCAM MARINE d.o.o.</item>
      <item>Tomislav Galović</item>
      <item>PROM-VIDIJA d.o.o.</item>
      <item>NOVA TVORNICA KLIZNIH LEŽAJEVA d.o.o.</item>
      <item>METAL-ELEKTRO d.d.</item>
      <item>INHIBITOR SISAK d.o.o.</item>
      <item>ĐURO ĐAKOVIĆ KOMPENZATORI d.o.o.</item>
      <item>CARGO-PARTNER d.o.o.</item>
      <item>STROJAR d.o.o.</item>
      <item>Ivica Galović</item>
      <item>DAMA D.P. d.o.o.</item>
      <item>SVAN d.o.o.</item>
      <item>EUROTEHNIKA d.o.o.</item>
      <item>RO-TEA - d.o.o.</item>
      <item>Dane Gagro</item>
      <item>SPECIJALISTIČKA ORDINACIJA MEDIINE RADA</item>
      <item>INSTRUKTAŽNI CENTAR ustanova za obrazovanje odraslih</item>
      <item>COA d.o.o.</item>
      <item>RAM d.o.o.</item>
      <item>GRAD KARLOVAC</item>
      <item>MAN Diesel &amp; Turbo</item>
      <item>ELTEC LTD</item>
      <item>Ivan Podvorac</item>
      <item>Ante Rađa</item>
      <item>BIJUK HPC d.o.o. za proizvodnju hidrauličnih komponenti</item>
      <item>DET NORSKE VERITAS ADRIATICA d. o. o. , društvo za klasifikaciju, certifikaciju i konzultacije</item>
      <item>ZAGREBTRANS društvo s ograničenom odgovornošću specijalizirano za prijevoz teških i izvangabaritnih tereta</item>
      <item>BRODOSPLIT-TVORNICA DIZEL MOTORA društvo s ograničenom odgovornošću</item>
      <item>TOPOMATIKA trodimenzionalno skeniranje, optički mjerni sustavi i računalna obrada d.o.o.</item>
      <item>ČISTOĆA d.o.o. za održavanje čistoće i odlaganje komunalnog otpada</item>
      <item>LPG PROJEKT d.o.o. za građenje i projektiranje</item>
      <item>AUTOCENTAR-MERKUR dioničko društvo za proizvodnju, vanjsku i unutarnju trgovinu</item>
      <item>TRIGLAV OSIGURANJE d. d.</item>
      <item>MC ČIŠĆENJE d.o.o. za proizvodnju, trgovinu i usluge</item>
      <item>MIKRA društvo s ograničenom odgovornošću za proizvodnju, trgovinu i usluge</item>
      <item>JLM - PERKOVIĆ d. o. o. za proizvodnju, trgovinu i inženjering</item>
      <item>GLOBAL EKSPRES društvo s ograničenom odgovornošću za prijevoz i intelektualne usluge</item>
      <item>ZAGREBŠPED, društvo s ograničenom odgovornošću, međunarodna špedicija, unutrašnja i vanjska trgovina</item>
      <item>KEMIS-TERMOCLEAN d.o.o. za industrijska čišćenja i gospodarenja otpadom</item>
      <item>ZLATKO KUZMAN</item>
      <item>VLATKO BENKOVIĆ</item>
      <item>SIMO LONČAR</item>
      <item>IN TIME d.o.o. za prijevozničke usluge</item>
      <item>METALSKA INDUSTRIJA VARAŽDIN dioničko društvo</item>
      <item>Ivica i Tonče Rahija</item>
      <item>Sveučilište u Zagrebu, Fakultet strojarstva i brodogradnje</item>
      <item>Rittal d.o.o. za usluge</item>
      <item>ULJANIK Brodogradilište, d. d.</item>
      <item>ULJANIK - brodogradnja, strojogradnja, elektroindustrija, oprema, plovidba, trgovina, turizam, d. d.</item>
      <item>KONČAR - INSTITUT ZA ELEKTROTEHNIKU  d.d.</item>
      <item>Centar za restrukturiranje i prodaju</item>
      <item>LLOYD REGISTER EMEA</item>
      <item>INKASATOR d.o.o. za obavljanje poslova naplate troškova stanovanja i drugih knjigovodstvenih usluga</item>
      <item>HEMPEL društvo s ograničenom odgovornošću Prerađivačka kemijska industrija</item>
      <item>QUEHENBERGER</item>
      <item>FILLI STAHL</item>
      <item>VELEBIT OSIGURANJE dioničko društvo za poslove neživotnog osiguranja</item>
      <item>VODOVOD I KANALIZACIJA društvo s ograničenom odgovornošnoću za javnu vodoopskrbu i odvodnju</item>
      <item>ZVU KOVARNA</item>
    </derivirana_varijabla>
  </DomainObject.Predmet.StrankaListNazivFormated>
  <DomainObject.Predmet.StrankaListNazivFormatedOIB>
    <izvorni_sadrzaj>
      <item>ADRIADIESEL d.d., OIB 39535117137</item>
      <item>HRVATSKI REGISTAR BRODOVA, OIB 04601923208</item>
      <item>TRIGLAV OSIGURANJE d. d., OIB 29743547503</item>
      <item>HRVATSKA BRODOGRADNJA TROGIR d.o.o., OIB 99699042389</item>
      <item>ENERGOREMONT d.d., OIB 85895363172</item>
      <item>STROJOPROMET-ZAGREB d.o.o., OIB 97994010225</item>
      <item>POPRAVAK BRODSKIH MOTORA d. o. o., OIB 66602738511</item>
      <item>CROATIA PUMPE NOVA d.o.o., OIB 91122196414</item>
      <item>KOMET d.o.o., OIB 74845491867</item>
      <item>BUREAU VERITAS CROATIA  d.o.o., OIB 82798532151</item>
      <item>SCAM MARINE d.o.o., OIB 60671571411</item>
      <item>Tomislav Galović, OIB 82265065266</item>
      <item>PROM-VIDIJA d.o.o., OIB 67337315718</item>
      <item>NOVA TVORNICA KLIZNIH LEŽAJEVA d.o.o., OIB 94503682969</item>
      <item>METAL-ELEKTRO d.d., OIB 37512981782</item>
      <item>INHIBITOR SISAK d.o.o., OIB 06440204915</item>
      <item>ĐURO ĐAKOVIĆ KOMPENZATORI d.o.o., OIB 63914773196</item>
      <item>CARGO-PARTNER d.o.o., OIB 84596041174</item>
      <item>STROJAR d.o.o., OIB 32168945082</item>
      <item>Ivica Galović, OIB 86308806426</item>
      <item>DAMA D.P. d.o.o., OIB 38453826849</item>
      <item>SVAN d.o.o., OIB 01560383281</item>
      <item>EUROTEHNIKA d.o.o., OIB 42818468021</item>
      <item>RO-TEA - d.o.o., OIB 82282361229</item>
      <item>Dane Gagro</item>
      <item>SPECIJALISTIČKA ORDINACIJA MEDIINE RADA, OIB 50930563727</item>
      <item>INSTRUKTAŽNI CENTAR ustanova za obrazovanje odraslih, OIB 24632315791</item>
      <item>COA d.o.o., OIB 40608196515</item>
      <item>RAM d.o.o., OIB 18003528964</item>
      <item>GRAD KARLOVAC</item>
      <item>MAN Diesel &amp; Turbo</item>
      <item>ELTEC LTD</item>
      <item>Ivan Podvorac</item>
      <item>Ante Rađa</item>
      <item>BIJUK HPC d.o.o. za proizvodnju hidrauličnih komponenti, OIB 61373622132</item>
      <item>DET NORSKE VERITAS ADRIATICA d. o. o. , društvo za klasifikaciju, certifikaciju i konzultacije, OIB 66958856391</item>
      <item>ZAGREBTRANS društvo s ograničenom odgovornošću specijalizirano za prijevoz teških i izvangabaritnih tereta, OIB 18250638100</item>
      <item>BRODOSPLIT-TVORNICA DIZEL MOTORA društvo s ograničenom odgovornošću, OIB 08724311192</item>
      <item>TOPOMATIKA trodimenzionalno skeniranje, optički mjerni sustavi i računalna obrada d.o.o., OIB 51475743156</item>
      <item>ČISTOĆA d.o.o. za održavanje čistoće i odlaganje komunalnog otpada, OIB 70467048139</item>
      <item>LPG PROJEKT d.o.o. za građenje i projektiranje, OIB 69267061691</item>
      <item>AUTOCENTAR-MERKUR dioničko društvo za proizvodnju, vanjsku i unutarnju trgovinu, OIB 92216472413</item>
      <item>TRIGLAV OSIGURANJE d. d., OIB 29743547503</item>
      <item>MC ČIŠĆENJE d.o.o. za proizvodnju, trgovinu i usluge, OIB 17783496119</item>
      <item>MIKRA društvo s ograničenom odgovornošću za proizvodnju, trgovinu i usluge, OIB 10006737007</item>
      <item>JLM - PERKOVIĆ d. o. o. za proizvodnju, trgovinu i inženjering, OIB 77852847922</item>
      <item>GLOBAL EKSPRES društvo s ograničenom odgovornošću za prijevoz i intelektualne usluge, OIB 08233537792</item>
      <item>ZAGREBŠPED, društvo s ograničenom odgovornošću, međunarodna špedicija, unutrašnja i vanjska trgovina, OIB 02573674713</item>
      <item>KEMIS-TERMOCLEAN d.o.o. za industrijska čišćenja i gospodarenja otpadom, OIB 47719259482</item>
      <item>ZLATKO KUZMAN</item>
      <item>VLATKO BENKOVIĆ</item>
      <item>SIMO LONČAR</item>
      <item>IN TIME d.o.o. za prijevozničke usluge, OIB 18458216879</item>
      <item>METALSKA INDUSTRIJA VARAŽDIN dioničko društvo, OIB 95240603723</item>
      <item>Ivica i Tonče Rahija</item>
      <item>Sveučilište u Zagrebu, Fakultet strojarstva i brodogradnje, OIB 22910368449</item>
      <item>Rittal d.o.o. za usluge, OIB 52762270365</item>
      <item>ULJANIK Brodogradilište, d. d., OIB 21764428190</item>
      <item>ULJANIK - brodogradnja, strojogradnja, elektroindustrija, oprema, plovidba, trgovina, turizam, d. d., OIB 56243843109</item>
      <item>KONČAR - INSTITUT ZA ELEKTROTEHNIKU  d.d., OIB 37724368086</item>
      <item>Centar za restrukturiranje i prodaju, OIB 38083028711</item>
      <item>LLOYD REGISTER EMEA</item>
      <item>INKASATOR d.o.o. za obavljanje poslova naplate troškova stanovanja i drugih knjigovodstvenih usluga, OIB 51671452481</item>
      <item>HEMPEL društvo s ograničenom odgovornošću Prerađivačka kemijska industrija, OIB 14448967911</item>
      <item>QUEHENBERGER</item>
      <item>FILLI STAHL, OIB </item>
      <item>VELEBIT OSIGURANJE dioničko društvo za poslove neživotnog osiguranja, OIB 42098054984</item>
      <item>VODOVOD I KANALIZACIJA društvo s ograničenom odgovornošnoću za javnu vodoopskrbu i odvodnju, OIB 65617396824</item>
      <item>ZVU KOVARNA</item>
    </izvorni_sadrzaj>
    <derivirana_varijabla naziv="DomainObject.Predmet.StrankaListNazivFormatedOIB_1">
      <item>ADRIADIESEL d.d., OIB 39535117137</item>
      <item>HRVATSKI REGISTAR BRODOVA, OIB 04601923208</item>
      <item>TRIGLAV OSIGURANJE d. d., OIB 29743547503</item>
      <item>HRVATSKA BRODOGRADNJA TROGIR d.o.o., OIB 99699042389</item>
      <item>ENERGOREMONT d.d., OIB 85895363172</item>
      <item>STROJOPROMET-ZAGREB d.o.o., OIB 97994010225</item>
      <item>POPRAVAK BRODSKIH MOTORA d. o. o., OIB 66602738511</item>
      <item>CROATIA PUMPE NOVA d.o.o., OIB 91122196414</item>
      <item>KOMET d.o.o., OIB 74845491867</item>
      <item>BUREAU VERITAS CROATIA  d.o.o., OIB 82798532151</item>
      <item>SCAM MARINE d.o.o., OIB 60671571411</item>
      <item>Tomislav Galović, OIB 82265065266</item>
      <item>PROM-VIDIJA d.o.o., OIB 67337315718</item>
      <item>NOVA TVORNICA KLIZNIH LEŽAJEVA d.o.o., OIB 94503682969</item>
      <item>METAL-ELEKTRO d.d., OIB 37512981782</item>
      <item>INHIBITOR SISAK d.o.o., OIB 06440204915</item>
      <item>ĐURO ĐAKOVIĆ KOMPENZATORI d.o.o., OIB 63914773196</item>
      <item>CARGO-PARTNER d.o.o., OIB 84596041174</item>
      <item>STROJAR d.o.o., OIB 32168945082</item>
      <item>Ivica Galović, OIB 86308806426</item>
      <item>DAMA D.P. d.o.o., OIB 38453826849</item>
      <item>SVAN d.o.o., OIB 01560383281</item>
      <item>EUROTEHNIKA d.o.o., OIB 42818468021</item>
      <item>RO-TEA - d.o.o., OIB 82282361229</item>
      <item>Dane Gagro</item>
      <item>SPECIJALISTIČKA ORDINACIJA MEDIINE RADA, OIB 50930563727</item>
      <item>INSTRUKTAŽNI CENTAR ustanova za obrazovanje odraslih, OIB 24632315791</item>
      <item>COA d.o.o., OIB 40608196515</item>
      <item>RAM d.o.o., OIB 18003528964</item>
      <item>GRAD KARLOVAC</item>
      <item>MAN Diesel &amp; Turbo</item>
      <item>ELTEC LTD</item>
      <item>Ivan Podvorac</item>
      <item>Ante Rađa</item>
      <item>BIJUK HPC d.o.o. za proizvodnju hidrauličnih komponenti, OIB 61373622132</item>
      <item>DET NORSKE VERITAS ADRIATICA d. o. o. , društvo za klasifikaciju, certifikaciju i konzultacije, OIB 66958856391</item>
      <item>ZAGREBTRANS društvo s ograničenom odgovornošću specijalizirano za prijevoz teških i izvangabaritnih tereta, OIB 18250638100</item>
      <item>BRODOSPLIT-TVORNICA DIZEL MOTORA društvo s ograničenom odgovornošću, OIB 08724311192</item>
      <item>TOPOMATIKA trodimenzionalno skeniranje, optički mjerni sustavi i računalna obrada d.o.o., OIB 51475743156</item>
      <item>ČISTOĆA d.o.o. za održavanje čistoće i odlaganje komunalnog otpada, OIB 70467048139</item>
      <item>LPG PROJEKT d.o.o. za građenje i projektiranje, OIB 69267061691</item>
      <item>AUTOCENTAR-MERKUR dioničko društvo za proizvodnju, vanjsku i unutarnju trgovinu, OIB 92216472413</item>
      <item>TRIGLAV OSIGURANJE d. d., OIB 29743547503</item>
      <item>MC ČIŠĆENJE d.o.o. za proizvodnju, trgovinu i usluge, OIB 17783496119</item>
      <item>MIKRA društvo s ograničenom odgovornošću za proizvodnju, trgovinu i usluge, OIB 10006737007</item>
      <item>JLM - PERKOVIĆ d. o. o. za proizvodnju, trgovinu i inženjering, OIB 77852847922</item>
      <item>GLOBAL EKSPRES društvo s ograničenom odgovornošću za prijevoz i intelektualne usluge, OIB 08233537792</item>
      <item>ZAGREBŠPED, društvo s ograničenom odgovornošću, međunarodna špedicija, unutrašnja i vanjska trgovina, OIB 02573674713</item>
      <item>KEMIS-TERMOCLEAN d.o.o. za industrijska čišćenja i gospodarenja otpadom, OIB 47719259482</item>
      <item>ZLATKO KUZMAN</item>
      <item>VLATKO BENKOVIĆ</item>
      <item>SIMO LONČAR</item>
      <item>IN TIME d.o.o. za prijevozničke usluge, OIB 18458216879</item>
      <item>METALSKA INDUSTRIJA VARAŽDIN dioničko društvo, OIB 95240603723</item>
      <item>Ivica i Tonče Rahija</item>
      <item>Sveučilište u Zagrebu, Fakultet strojarstva i brodogradnje, OIB 22910368449</item>
      <item>Rittal d.o.o. za usluge, OIB 52762270365</item>
      <item>ULJANIK Brodogradilište, d. d., OIB 21764428190</item>
      <item>ULJANIK - brodogradnja, strojogradnja, elektroindustrija, oprema, plovidba, trgovina, turizam, d. d., OIB 56243843109</item>
      <item>KONČAR - INSTITUT ZA ELEKTROTEHNIKU  d.d., OIB 37724368086</item>
      <item>Centar za restrukturiranje i prodaju, OIB 38083028711</item>
      <item>LLOYD REGISTER EMEA</item>
      <item>INKASATOR d.o.o. za obavljanje poslova naplate troškova stanovanja i drugih knjigovodstvenih usluga, OIB 51671452481</item>
      <item>HEMPEL društvo s ograničenom odgovornošću Prerađivačka kemijska industrija, OIB 14448967911</item>
      <item>QUEHENBERGER</item>
      <item>FILLI STAHL, OIB </item>
      <item>VELEBIT OSIGURANJE dioničko društvo za poslove neživotnog osiguranja, OIB 42098054984</item>
      <item>VODOVOD I KANALIZACIJA društvo s ograničenom odgovornošnoću za javnu vodoopskrbu i odvodnju, OIB 65617396824</item>
      <item>ZVU KOVARNA</item>
    </derivirana_varijabla>
  </DomainObject.Predmet.StrankaListNazivFormatedOIB>
  <DomainObject.Predmet.ProtuStrankaListFormated>
    <izvorni_sadrzaj>
      <item>ADRIADIESEL d.d. zastupanog po punomoćniku TONČI LUČIN</item>
    </izvorni_sadrzaj>
    <derivirana_varijabla naziv="DomainObject.Predmet.ProtuStrankaListFormated_1">
      <item>ADRIADIESEL d.d. zastupanog po punomoćniku TONČI LUČIN</item>
    </derivirana_varijabla>
  </DomainObject.Predmet.ProtuStrankaListFormated>
  <DomainObject.Predmet.ProtuStrankaListFormatedOIB>
    <izvorni_sadrzaj>
      <item>ADRIADIESEL d.d., OIB 39535117137 zastupanog po punomoćniku TONČI LUČIN</item>
    </izvorni_sadrzaj>
    <derivirana_varijabla naziv="DomainObject.Predmet.ProtuStrankaListFormatedOIB_1">
      <item>ADRIADIESEL d.d., OIB 39535117137 zastupanog po punomoćniku TONČI LUČIN</item>
    </derivirana_varijabla>
  </DomainObject.Predmet.ProtuStrankaListFormatedOIB>
  <DomainObject.Predmet.ProtuStrankaListFormatedWithAdress>
    <izvorni_sadrzaj>
      <item>ADRIADIESEL d.d., Mala Švarča 155, 47000 Karlovac zastupanog po punomoćniku TONČI LUČIN</item>
    </izvorni_sadrzaj>
    <derivirana_varijabla naziv="DomainObject.Predmet.ProtuStrankaListFormatedWithAdress_1">
      <item>ADRIADIESEL d.d., Mala Švarča 155, 47000 Karlovac zastupanog po punomoćniku TONČI LUČIN</item>
    </derivirana_varijabla>
  </DomainObject.Predmet.ProtuStrankaListFormatedWithAdress>
  <DomainObject.Predmet.ProtuStrankaListFormatedWithAdressOIB>
    <izvorni_sadrzaj>
      <item>ADRIADIESEL d.d., OIB 39535117137, Mala Švarča 155, 47000 Karlovac zastupanog po punomoćniku TONČI LUČIN</item>
    </izvorni_sadrzaj>
    <derivirana_varijabla naziv="DomainObject.Predmet.ProtuStrankaListFormatedWithAdressOIB_1">
      <item>ADRIADIESEL d.d., OIB 39535117137, Mala Švarča 155, 47000 Karlovac zastupanog po punomoćniku TONČI LUČIN</item>
    </derivirana_varijabla>
  </DomainObject.Predmet.ProtuStrankaListFormatedWithAdressOIB>
  <DomainObject.Predmet.ProtuStrankaListNazivFormated>
    <izvorni_sadrzaj>
      <item>ADRIADIESEL d.d.</item>
    </izvorni_sadrzaj>
    <derivirana_varijabla naziv="DomainObject.Predmet.ProtuStrankaListNazivFormated_1">
      <item>ADRIADIESEL d.d.</item>
    </derivirana_varijabla>
  </DomainObject.Predmet.ProtuStrankaListNazivFormated>
  <DomainObject.Predmet.ProtuStrankaListNazivFormatedOIB>
    <izvorni_sadrzaj>
      <item>ADRIADIESEL d.d., OIB 39535117137</item>
    </izvorni_sadrzaj>
    <derivirana_varijabla naziv="DomainObject.Predmet.ProtuStrankaListNazivFormatedOIB_1">
      <item>ADRIADIESEL d.d., OIB 39535117137</item>
    </derivirana_varijabla>
  </DomainObject.Predmet.ProtuStrankaListNazivFormatedOIB>
  <DomainObject.Predmet.OstaliListFormated>
    <izvorni_sadrzaj>
      <item>TONČI LUČIN punomoćnik sudionika u postupku ADRIADIESEL d.d.</item>
      <item>Almir Dervišbegović punomoćnik sudionika u postupku Tomislav Galović; METAL-ELEKTRO d.d.; NOVA TVORNICA KLIZNIH LEŽAJEVA d.o.o.; ENERGOREMONT d.d.; HRVATSKI REGISTAR BRODOVA; BUREAU VERITAS CROATIA  d.o.o.; EUROTEHNIKA d.o.o.; KOMET d.o.o.; CARGO-PARTNER d.o.o.; COA d.o.o.; PROM-VIDIJA d.o.o.; STROJAR d.o.o.; TRIGLAV OSIGURANJE d. d.; Dane Gagro; HRVATSKA BRODOGRADNJA TROGIR d.o.o.; SCAM MARINE d.o.o.; Ivica Galović; RAM d.o.o.; DAMA D.P. d.o.o.; ĐURO ĐAKOVIĆ KOMPENZATORI d.o.o.; INSTRUKTAŽNI CENTAR ustanova za obrazovanje odraslih; STROJOPROMET-ZAGREB d.o.o.; POPRAVAK BRODSKIH MOTORA d. o. o.; INHIBITOR SISAK d.o.o.; RO-TEA - d.o.o.; CROATIA PUMPE NOVA d.o.o.; SVAN d.o.o.; SPECIJALISTIČKA ORDINACIJA MEDIINE RADA; MAN Diesel &amp; Turbo; ELTEC LTD; Ivan Podvorac; Ante Rađa; BIJUK HPC d.o.o. za proizvodnju hidrauličnih komponenti; DET NORSKE VERITAS ADRIATICA d. o. o. , društvo za klasifikaciju, certifikaciju i konzultacije; ZAGREBTRANS društvo s ograničenom odgovornošću specijalizirano za prijevoz teških i izvangabaritnih tereta; BRODOSPLIT-TVORNICA DIZEL MOTORA društvo s ograničenom odgovornošću; TOPOMATIKA trodimenzionalno skeniranje, optički mjerni sustavi i računalna obrada d.o.o.; ČISTOĆA d.o.o. za održavanje čistoće i odlaganje komunalnog otpada; LPG PROJEKT d.o.o. za građenje i projektiranje; AUTOCENTAR-MERKUR dioničko društvo za proizvodnju, vanjsku i unutarnju trgovinu; TRIGLAV OSIGURANJE d. d.; MC ČIŠĆENJE d.o.o. za proizvodnju, trgovinu i usluge; MIKRA društvo s ograničenom odgovornošću za proizvodnju, trgovinu i usluge; JLM - PERKOVIĆ d. o. o. za proizvodnju, trgovinu i inženjering; GLOBAL EKSPRES društvo s ograničenom odgovornošću za prijevoz i intelektualne usluge; ZAGREBŠPED, društvo s ograničenom odgovornošću, međunarodna špedicija, unutrašnja i vanjska trgovina; KEMIS-TERMOCLEAN d.o.o. za industrijska čišćenja i gospodarenja otpadom; ZLATKO KUZMAN; VLATKO BENKOVIĆ; SIMO LONČAR; IN TIME d.o.o. za prijevozničke usluge; METALSKA INDUSTRIJA VARAŽDIN dioničko društvo; Ivica i Tonče Rahija</item>
      <item>Zrinka Belavić punomoćnik sudionika u postupku GRAD KARLOVAC</item>
      <item>ŽELJKA DRNDELIĆ</item>
      <item>IGOR SAVIĆ</item>
      <item>Vedrana Rubelj</item>
      <item>Darija NOGIĆ</item>
      <item>ZDENKO JUGOVIĆ</item>
      <item>OD ŠKARICA I PARTNERI</item>
      <item>Aleksandra Vareškić</item>
    </izvorni_sadrzaj>
    <derivirana_varijabla naziv="DomainObject.Predmet.OstaliListFormated_1">
      <item>TONČI LUČIN punomoćnik sudionika u postupku ADRIADIESEL d.d.</item>
      <item>Almir Dervišbegović punomoćnik sudionika u postupku Tomislav Galović; METAL-ELEKTRO d.d.; NOVA TVORNICA KLIZNIH LEŽAJEVA d.o.o.; ENERGOREMONT d.d.; HRVATSKI REGISTAR BRODOVA; BUREAU VERITAS CROATIA  d.o.o.; EUROTEHNIKA d.o.o.; KOMET d.o.o.; CARGO-PARTNER d.o.o.; COA d.o.o.; PROM-VIDIJA d.o.o.; STROJAR d.o.o.; TRIGLAV OSIGURANJE d. d.; Dane Gagro; HRVATSKA BRODOGRADNJA TROGIR d.o.o.; SCAM MARINE d.o.o.; Ivica Galović; RAM d.o.o.; DAMA D.P. d.o.o.; ĐURO ĐAKOVIĆ KOMPENZATORI d.o.o.; INSTRUKTAŽNI CENTAR ustanova za obrazovanje odraslih; STROJOPROMET-ZAGREB d.o.o.; POPRAVAK BRODSKIH MOTORA d. o. o.; INHIBITOR SISAK d.o.o.; RO-TEA - d.o.o.; CROATIA PUMPE NOVA d.o.o.; SVAN d.o.o.; SPECIJALISTIČKA ORDINACIJA MEDIINE RADA; MAN Diesel &amp; Turbo; ELTEC LTD; Ivan Podvorac; Ante Rađa; BIJUK HPC d.o.o. za proizvodnju hidrauličnih komponenti; DET NORSKE VERITAS ADRIATICA d. o. o. , društvo za klasifikaciju, certifikaciju i konzultacije; ZAGREBTRANS društvo s ograničenom odgovornošću specijalizirano za prijevoz teških i izvangabaritnih tereta; BRODOSPLIT-TVORNICA DIZEL MOTORA društvo s ograničenom odgovornošću; TOPOMATIKA trodimenzionalno skeniranje, optički mjerni sustavi i računalna obrada d.o.o.; ČISTOĆA d.o.o. za održavanje čistoće i odlaganje komunalnog otpada; LPG PROJEKT d.o.o. za građenje i projektiranje; AUTOCENTAR-MERKUR dioničko društvo za proizvodnju, vanjsku i unutarnju trgovinu; TRIGLAV OSIGURANJE d. d.; MC ČIŠĆENJE d.o.o. za proizvodnju, trgovinu i usluge; MIKRA društvo s ograničenom odgovornošću za proizvodnju, trgovinu i usluge; JLM - PERKOVIĆ d. o. o. za proizvodnju, trgovinu i inženjering; GLOBAL EKSPRES društvo s ograničenom odgovornošću za prijevoz i intelektualne usluge; ZAGREBŠPED, društvo s ograničenom odgovornošću, međunarodna špedicija, unutrašnja i vanjska trgovina; KEMIS-TERMOCLEAN d.o.o. za industrijska čišćenja i gospodarenja otpadom; ZLATKO KUZMAN; VLATKO BENKOVIĆ; SIMO LONČAR; IN TIME d.o.o. za prijevozničke usluge; METALSKA INDUSTRIJA VARAŽDIN dioničko društvo; Ivica i Tonče Rahija</item>
      <item>Zrinka Belavić punomoćnik sudionika u postupku GRAD KARLOVAC</item>
      <item>ŽELJKA DRNDELIĆ</item>
      <item>IGOR SAVIĆ</item>
      <item>Vedrana Rubelj</item>
      <item>Darija NOGIĆ</item>
      <item>ZDENKO JUGOVIĆ</item>
      <item>OD ŠKARICA I PARTNERI</item>
      <item>Aleksandra Vareškić</item>
    </derivirana_varijabla>
  </DomainObject.Predmet.OstaliListFormated>
  <DomainObject.Predmet.OstaliListFormatedOIB>
    <izvorni_sadrzaj>
      <item>TONČI LUČIN punomoćnik sudionika u postupku ADRIADIESEL d.d.</item>
      <item>Almir Dervišbegović punomoćnik sudionika u postupku Tomislav Galović; METAL-ELEKTRO d.d.; NOVA TVORNICA KLIZNIH LEŽAJEVA d.o.o.; ENERGOREMONT d.d.; HRVATSKI REGISTAR BRODOVA; BUREAU VERITAS CROATIA  d.o.o.; EUROTEHNIKA d.o.o.; KOMET d.o.o.; CARGO-PARTNER d.o.o.; COA d.o.o.; PROM-VIDIJA d.o.o.; STROJAR d.o.o.; TRIGLAV OSIGURANJE d. d.; Dane Gagro; HRVATSKA BRODOGRADNJA TROGIR d.o.o.; SCAM MARINE d.o.o.; Ivica Galović; RAM d.o.o.; DAMA D.P. d.o.o.; ĐURO ĐAKOVIĆ KOMPENZATORI d.o.o.; INSTRUKTAŽNI CENTAR ustanova za obrazovanje odraslih; STROJOPROMET-ZAGREB d.o.o.; POPRAVAK BRODSKIH MOTORA d. o. o.; INHIBITOR SISAK d.o.o.; RO-TEA - d.o.o.; CROATIA PUMPE NOVA d.o.o.; SVAN d.o.o.; SPECIJALISTIČKA ORDINACIJA MEDIINE RADA; MAN Diesel &amp; Turbo; ELTEC LTD; Ivan Podvorac; Ante Rađa; BIJUK HPC d.o.o. za proizvodnju hidrauličnih komponenti; DET NORSKE VERITAS ADRIATICA d. o. o. , društvo za klasifikaciju, certifikaciju i konzultacije; ZAGREBTRANS društvo s ograničenom odgovornošću specijalizirano za prijevoz teških i izvangabaritnih tereta; BRODOSPLIT-TVORNICA DIZEL MOTORA društvo s ograničenom odgovornošću; TOPOMATIKA trodimenzionalno skeniranje, optički mjerni sustavi i računalna obrada d.o.o.; ČISTOĆA d.o.o. za održavanje čistoće i odlaganje komunalnog otpada; LPG PROJEKT d.o.o. za građenje i projektiranje; AUTOCENTAR-MERKUR dioničko društvo za proizvodnju, vanjsku i unutarnju trgovinu; TRIGLAV OSIGURANJE d. d.; MC ČIŠĆENJE d.o.o. za proizvodnju, trgovinu i usluge; MIKRA društvo s ograničenom odgovornošću za proizvodnju, trgovinu i usluge; JLM - PERKOVIĆ d. o. o. za proizvodnju, trgovinu i inženjering; GLOBAL EKSPRES društvo s ograničenom odgovornošću za prijevoz i intelektualne usluge; ZAGREBŠPED, društvo s ograničenom odgovornošću, međunarodna špedicija, unutrašnja i vanjska trgovina; KEMIS-TERMOCLEAN d.o.o. za industrijska čišćenja i gospodarenja otpadom; ZLATKO KUZMAN; VLATKO BENKOVIĆ; SIMO LONČAR; IN TIME d.o.o. za prijevozničke usluge; METALSKA INDUSTRIJA VARAŽDIN dioničko društvo; Ivica i Tonče Rahija</item>
      <item>Zrinka Belavić punomoćnik sudionika u postupku GRAD KARLOVAC</item>
      <item>ŽELJKA DRNDELIĆ</item>
      <item>IGOR SAVIĆ</item>
      <item>Vedrana Rubelj</item>
      <item>Darija NOGIĆ</item>
      <item>ZDENKO JUGOVIĆ</item>
      <item>OD ŠKARICA I PARTNERI</item>
      <item>Aleksandra Vareškić</item>
    </izvorni_sadrzaj>
    <derivirana_varijabla naziv="DomainObject.Predmet.OstaliListFormatedOIB_1">
      <item>TONČI LUČIN punomoćnik sudionika u postupku ADRIADIESEL d.d.</item>
      <item>Almir Dervišbegović punomoćnik sudionika u postupku Tomislav Galović; METAL-ELEKTRO d.d.; NOVA TVORNICA KLIZNIH LEŽAJEVA d.o.o.; ENERGOREMONT d.d.; HRVATSKI REGISTAR BRODOVA; BUREAU VERITAS CROATIA  d.o.o.; EUROTEHNIKA d.o.o.; KOMET d.o.o.; CARGO-PARTNER d.o.o.; COA d.o.o.; PROM-VIDIJA d.o.o.; STROJAR d.o.o.; TRIGLAV OSIGURANJE d. d.; Dane Gagro; HRVATSKA BRODOGRADNJA TROGIR d.o.o.; SCAM MARINE d.o.o.; Ivica Galović; RAM d.o.o.; DAMA D.P. d.o.o.; ĐURO ĐAKOVIĆ KOMPENZATORI d.o.o.; INSTRUKTAŽNI CENTAR ustanova za obrazovanje odraslih; STROJOPROMET-ZAGREB d.o.o.; POPRAVAK BRODSKIH MOTORA d. o. o.; INHIBITOR SISAK d.o.o.; RO-TEA - d.o.o.; CROATIA PUMPE NOVA d.o.o.; SVAN d.o.o.; SPECIJALISTIČKA ORDINACIJA MEDIINE RADA; MAN Diesel &amp; Turbo; ELTEC LTD; Ivan Podvorac; Ante Rađa; BIJUK HPC d.o.o. za proizvodnju hidrauličnih komponenti; DET NORSKE VERITAS ADRIATICA d. o. o. , društvo za klasifikaciju, certifikaciju i konzultacije; ZAGREBTRANS društvo s ograničenom odgovornošću specijalizirano za prijevoz teških i izvangabaritnih tereta; BRODOSPLIT-TVORNICA DIZEL MOTORA društvo s ograničenom odgovornošću; TOPOMATIKA trodimenzionalno skeniranje, optički mjerni sustavi i računalna obrada d.o.o.; ČISTOĆA d.o.o. za održavanje čistoće i odlaganje komunalnog otpada; LPG PROJEKT d.o.o. za građenje i projektiranje; AUTOCENTAR-MERKUR dioničko društvo za proizvodnju, vanjsku i unutarnju trgovinu; TRIGLAV OSIGURANJE d. d.; MC ČIŠĆENJE d.o.o. za proizvodnju, trgovinu i usluge; MIKRA društvo s ograničenom odgovornošću za proizvodnju, trgovinu i usluge; JLM - PERKOVIĆ d. o. o. za proizvodnju, trgovinu i inženjering; GLOBAL EKSPRES društvo s ograničenom odgovornošću za prijevoz i intelektualne usluge; ZAGREBŠPED, društvo s ograničenom odgovornošću, međunarodna špedicija, unutrašnja i vanjska trgovina; KEMIS-TERMOCLEAN d.o.o. za industrijska čišćenja i gospodarenja otpadom; ZLATKO KUZMAN; VLATKO BENKOVIĆ; SIMO LONČAR; IN TIME d.o.o. za prijevozničke usluge; METALSKA INDUSTRIJA VARAŽDIN dioničko društvo; Ivica i Tonče Rahija</item>
      <item>Zrinka Belavić punomoćnik sudionika u postupku GRAD KARLOVAC</item>
      <item>ŽELJKA DRNDELIĆ</item>
      <item>IGOR SAVIĆ</item>
      <item>Vedrana Rubelj</item>
      <item>Darija NOGIĆ</item>
      <item>ZDENKO JUGOVIĆ</item>
      <item>OD ŠKARICA I PARTNERI</item>
      <item>Aleksandra Vareškić</item>
    </derivirana_varijabla>
  </DomainObject.Predmet.OstaliListFormatedOIB>
  <DomainObject.Predmet.OstaliListFormatedWithAdress>
    <izvorni_sadrzaj>
      <item>TONČI LUČIN, TRG DRAGE IBLERA 9/3, 10000 Zagreb punomoćnik sudionika u postupku ADRIADIESEL d.d.</item>
      <item>Almir Dervišbegović, Kneza Mislava 4, 10000 Zagreb punomoćnik sudionika u postupku Tomislav Galović; METAL-ELEKTRO d.d.; NOVA TVORNICA KLIZNIH LEŽAJEVA d.o.o.; ENERGOREMONT d.d.; HRVATSKI REGISTAR BRODOVA; BUREAU VERITAS CROATIA  d.o.o.; EUROTEHNIKA d.o.o.; KOMET d.o.o.; CARGO-PARTNER d.o.o.; COA d.o.o.; PROM-VIDIJA d.o.o.; STROJAR d.o.o.; TRIGLAV OSIGURANJE d. d.; Dane Gagro; HRVATSKA BRODOGRADNJA TROGIR d.o.o.; SCAM MARINE d.o.o.; Ivica Galović; RAM d.o.o.; DAMA D.P. d.o.o.; ĐURO ĐAKOVIĆ KOMPENZATORI d.o.o.; INSTRUKTAŽNI CENTAR ustanova za obrazovanje odraslih; STROJOPROMET-ZAGREB d.o.o.; POPRAVAK BRODSKIH MOTORA d. o. o.; INHIBITOR SISAK d.o.o.; RO-TEA - d.o.o.; CROATIA PUMPE NOVA d.o.o.; SVAN d.o.o.; SPECIJALISTIČKA ORDINACIJA MEDIINE RADA; MAN Diesel &amp; Turbo; ELTEC LTD; Ivan Podvorac; Ante Rađa; BIJUK HPC d.o.o. za proizvodnju hidrauličnih komponenti; DET NORSKE VERITAS ADRIATICA d. o. o. , društvo za klasifikaciju, certifikaciju i konzultacije; ZAGREBTRANS društvo s ograničenom odgovornošću specijalizirano za prijevoz teških i izvangabaritnih tereta; BRODOSPLIT-TVORNICA DIZEL MOTORA društvo s ograničenom odgovornošću; TOPOMATIKA trodimenzionalno skeniranje, optički mjerni sustavi i računalna obrada d.o.o.; ČISTOĆA d.o.o. za održavanje čistoće i odlaganje komunalnog otpada; LPG PROJEKT d.o.o. za građenje i projektiranje; AUTOCENTAR-MERKUR dioničko društvo za proizvodnju, vanjsku i unutarnju trgovinu; TRIGLAV OSIGURANJE d. d.; MC ČIŠĆENJE d.o.o. za proizvodnju, trgovinu i usluge; MIKRA društvo s ograničenom odgovornošću za proizvodnju, trgovinu i usluge; JLM - PERKOVIĆ d. o. o. za proizvodnju, trgovinu i inženjering; GLOBAL EKSPRES društvo s ograničenom odgovornošću za prijevoz i intelektualne usluge; ZAGREBŠPED, društvo s ograničenom odgovornošću, međunarodna špedicija, unutrašnja i vanjska trgovina; KEMIS-TERMOCLEAN d.o.o. za industrijska čišćenja i gospodarenja otpadom; ZLATKO KUZMAN; VLATKO BENKOVIĆ; SIMO LONČAR; IN TIME d.o.o. za prijevozničke usluge; METALSKA INDUSTRIJA VARAŽDIN dioničko društvo; Ivica i Tonče Rahija</item>
      <item>Zrinka Belavić punomoćnik sudionika u postupku GRAD KARLOVAC</item>
      <item>ŽELJKA DRNDELIĆ</item>
      <item>IGOR SAVIĆ</item>
      <item>Vedrana Rubelj</item>
      <item>Darija NOGIĆ</item>
      <item>ZDENKO JUGOVIĆ</item>
      <item>OD ŠKARICA I PARTNERI</item>
      <item>Aleksandra Vareškić</item>
    </izvorni_sadrzaj>
    <derivirana_varijabla naziv="DomainObject.Predmet.OstaliListFormatedWithAdress_1">
      <item>TONČI LUČIN, TRG DRAGE IBLERA 9/3, 10000 Zagreb punomoćnik sudionika u postupku ADRIADIESEL d.d.</item>
      <item>Almir Dervišbegović, Kneza Mislava 4, 10000 Zagreb punomoćnik sudionika u postupku Tomislav Galović; METAL-ELEKTRO d.d.; NOVA TVORNICA KLIZNIH LEŽAJEVA d.o.o.; ENERGOREMONT d.d.; HRVATSKI REGISTAR BRODOVA; BUREAU VERITAS CROATIA  d.o.o.; EUROTEHNIKA d.o.o.; KOMET d.o.o.; CARGO-PARTNER d.o.o.; COA d.o.o.; PROM-VIDIJA d.o.o.; STROJAR d.o.o.; TRIGLAV OSIGURANJE d. d.; Dane Gagro; HRVATSKA BRODOGRADNJA TROGIR d.o.o.; SCAM MARINE d.o.o.; Ivica Galović; RAM d.o.o.; DAMA D.P. d.o.o.; ĐURO ĐAKOVIĆ KOMPENZATORI d.o.o.; INSTRUKTAŽNI CENTAR ustanova za obrazovanje odraslih; STROJOPROMET-ZAGREB d.o.o.; POPRAVAK BRODSKIH MOTORA d. o. o.; INHIBITOR SISAK d.o.o.; RO-TEA - d.o.o.; CROATIA PUMPE NOVA d.o.o.; SVAN d.o.o.; SPECIJALISTIČKA ORDINACIJA MEDIINE RADA; MAN Diesel &amp; Turbo; ELTEC LTD; Ivan Podvorac; Ante Rađa; BIJUK HPC d.o.o. za proizvodnju hidrauličnih komponenti; DET NORSKE VERITAS ADRIATICA d. o. o. , društvo za klasifikaciju, certifikaciju i konzultacije; ZAGREBTRANS društvo s ograničenom odgovornošću specijalizirano za prijevoz teških i izvangabaritnih tereta; BRODOSPLIT-TVORNICA DIZEL MOTORA društvo s ograničenom odgovornošću; TOPOMATIKA trodimenzionalno skeniranje, optički mjerni sustavi i računalna obrada d.o.o.; ČISTOĆA d.o.o. za održavanje čistoće i odlaganje komunalnog otpada; LPG PROJEKT d.o.o. za građenje i projektiranje; AUTOCENTAR-MERKUR dioničko društvo za proizvodnju, vanjsku i unutarnju trgovinu; TRIGLAV OSIGURANJE d. d.; MC ČIŠĆENJE d.o.o. za proizvodnju, trgovinu i usluge; MIKRA društvo s ograničenom odgovornošću za proizvodnju, trgovinu i usluge; JLM - PERKOVIĆ d. o. o. za proizvodnju, trgovinu i inženjering; GLOBAL EKSPRES društvo s ograničenom odgovornošću za prijevoz i intelektualne usluge; ZAGREBŠPED, društvo s ograničenom odgovornošću, međunarodna špedicija, unutrašnja i vanjska trgovina; KEMIS-TERMOCLEAN d.o.o. za industrijska čišćenja i gospodarenja otpadom; ZLATKO KUZMAN; VLATKO BENKOVIĆ; SIMO LONČAR; IN TIME d.o.o. za prijevozničke usluge; METALSKA INDUSTRIJA VARAŽDIN dioničko društvo; Ivica i Tonče Rahija</item>
      <item>Zrinka Belavić punomoćnik sudionika u postupku GRAD KARLOVAC</item>
      <item>ŽELJKA DRNDELIĆ</item>
      <item>IGOR SAVIĆ</item>
      <item>Vedrana Rubelj</item>
      <item>Darija NOGIĆ</item>
      <item>ZDENKO JUGOVIĆ</item>
      <item>OD ŠKARICA I PARTNERI</item>
      <item>Aleksandra Vareškić</item>
    </derivirana_varijabla>
  </DomainObject.Predmet.OstaliListFormatedWithAdress>
  <DomainObject.Predmet.OstaliListFormatedWithAdressOIB>
    <izvorni_sadrzaj>
      <item>TONČI LUČIN, TRG DRAGE IBLERA 9/3, 10000 Zagreb punomoćnik sudionika u postupku ADRIADIESEL d.d.</item>
      <item>Almir Dervišbegović, Kneza Mislava 4, 10000 Zagreb punomoćnik sudionika u postupku Tomislav Galović; METAL-ELEKTRO d.d.; NOVA TVORNICA KLIZNIH LEŽAJEVA d.o.o.; ENERGOREMONT d.d.; HRVATSKI REGISTAR BRODOVA; BUREAU VERITAS CROATIA  d.o.o.; EUROTEHNIKA d.o.o.; KOMET d.o.o.; CARGO-PARTNER d.o.o.; COA d.o.o.; PROM-VIDIJA d.o.o.; STROJAR d.o.o.; TRIGLAV OSIGURANJE d. d.; Dane Gagro; HRVATSKA BRODOGRADNJA TROGIR d.o.o.; SCAM MARINE d.o.o.; Ivica Galović; RAM d.o.o.; DAMA D.P. d.o.o.; ĐURO ĐAKOVIĆ KOMPENZATORI d.o.o.; INSTRUKTAŽNI CENTAR ustanova za obrazovanje odraslih; STROJOPROMET-ZAGREB d.o.o.; POPRAVAK BRODSKIH MOTORA d. o. o.; INHIBITOR SISAK d.o.o.; RO-TEA - d.o.o.; CROATIA PUMPE NOVA d.o.o.; SVAN d.o.o.; SPECIJALISTIČKA ORDINACIJA MEDIINE RADA; MAN Diesel &amp; Turbo; ELTEC LTD; Ivan Podvorac; Ante Rađa; BIJUK HPC d.o.o. za proizvodnju hidrauličnih komponenti; DET NORSKE VERITAS ADRIATICA d. o. o. , društvo za klasifikaciju, certifikaciju i konzultacije; ZAGREBTRANS društvo s ograničenom odgovornošću specijalizirano za prijevoz teških i izvangabaritnih tereta; BRODOSPLIT-TVORNICA DIZEL MOTORA društvo s ograničenom odgovornošću; TOPOMATIKA trodimenzionalno skeniranje, optički mjerni sustavi i računalna obrada d.o.o.; ČISTOĆA d.o.o. za održavanje čistoće i odlaganje komunalnog otpada; LPG PROJEKT d.o.o. za građenje i projektiranje; AUTOCENTAR-MERKUR dioničko društvo za proizvodnju, vanjsku i unutarnju trgovinu; TRIGLAV OSIGURANJE d. d.; MC ČIŠĆENJE d.o.o. za proizvodnju, trgovinu i usluge; MIKRA društvo s ograničenom odgovornošću za proizvodnju, trgovinu i usluge; JLM - PERKOVIĆ d. o. o. za proizvodnju, trgovinu i inženjering; GLOBAL EKSPRES društvo s ograničenom odgovornošću za prijevoz i intelektualne usluge; ZAGREBŠPED, društvo s ograničenom odgovornošću, međunarodna špedicija, unutrašnja i vanjska trgovina; KEMIS-TERMOCLEAN d.o.o. za industrijska čišćenja i gospodarenja otpadom; ZLATKO KUZMAN; VLATKO BENKOVIĆ; SIMO LONČAR; IN TIME d.o.o. za prijevozničke usluge; METALSKA INDUSTRIJA VARAŽDIN dioničko društvo; Ivica i Tonče Rahija</item>
      <item>Zrinka Belavić punomoćnik sudionika u postupku GRAD KARLOVAC</item>
      <item>ŽELJKA DRNDELIĆ</item>
      <item>IGOR SAVIĆ</item>
      <item>Vedrana Rubelj</item>
      <item>Darija NOGIĆ</item>
      <item>ZDENKO JUGOVIĆ</item>
      <item>OD ŠKARICA I PARTNERI</item>
      <item>Aleksandra Vareškić</item>
    </izvorni_sadrzaj>
    <derivirana_varijabla naziv="DomainObject.Predmet.OstaliListFormatedWithAdressOIB_1">
      <item>TONČI LUČIN, TRG DRAGE IBLERA 9/3, 10000 Zagreb punomoćnik sudionika u postupku ADRIADIESEL d.d.</item>
      <item>Almir Dervišbegović, Kneza Mislava 4, 10000 Zagreb punomoćnik sudionika u postupku Tomislav Galović; METAL-ELEKTRO d.d.; NOVA TVORNICA KLIZNIH LEŽAJEVA d.o.o.; ENERGOREMONT d.d.; HRVATSKI REGISTAR BRODOVA; BUREAU VERITAS CROATIA  d.o.o.; EUROTEHNIKA d.o.o.; KOMET d.o.o.; CARGO-PARTNER d.o.o.; COA d.o.o.; PROM-VIDIJA d.o.o.; STROJAR d.o.o.; TRIGLAV OSIGURANJE d. d.; Dane Gagro; HRVATSKA BRODOGRADNJA TROGIR d.o.o.; SCAM MARINE d.o.o.; Ivica Galović; RAM d.o.o.; DAMA D.P. d.o.o.; ĐURO ĐAKOVIĆ KOMPENZATORI d.o.o.; INSTRUKTAŽNI CENTAR ustanova za obrazovanje odraslih; STROJOPROMET-ZAGREB d.o.o.; POPRAVAK BRODSKIH MOTORA d. o. o.; INHIBITOR SISAK d.o.o.; RO-TEA - d.o.o.; CROATIA PUMPE NOVA d.o.o.; SVAN d.o.o.; SPECIJALISTIČKA ORDINACIJA MEDIINE RADA; MAN Diesel &amp; Turbo; ELTEC LTD; Ivan Podvorac; Ante Rađa; BIJUK HPC d.o.o. za proizvodnju hidrauličnih komponenti; DET NORSKE VERITAS ADRIATICA d. o. o. , društvo za klasifikaciju, certifikaciju i konzultacije; ZAGREBTRANS društvo s ograničenom odgovornošću specijalizirano za prijevoz teških i izvangabaritnih tereta; BRODOSPLIT-TVORNICA DIZEL MOTORA društvo s ograničenom odgovornošću; TOPOMATIKA trodimenzionalno skeniranje, optički mjerni sustavi i računalna obrada d.o.o.; ČISTOĆA d.o.o. za održavanje čistoće i odlaganje komunalnog otpada; LPG PROJEKT d.o.o. za građenje i projektiranje; AUTOCENTAR-MERKUR dioničko društvo za proizvodnju, vanjsku i unutarnju trgovinu; TRIGLAV OSIGURANJE d. d.; MC ČIŠĆENJE d.o.o. za proizvodnju, trgovinu i usluge; MIKRA društvo s ograničenom odgovornošću za proizvodnju, trgovinu i usluge; JLM - PERKOVIĆ d. o. o. za proizvodnju, trgovinu i inženjering; GLOBAL EKSPRES društvo s ograničenom odgovornošću za prijevoz i intelektualne usluge; ZAGREBŠPED, društvo s ograničenom odgovornošću, međunarodna špedicija, unutrašnja i vanjska trgovina; KEMIS-TERMOCLEAN d.o.o. za industrijska čišćenja i gospodarenja otpadom; ZLATKO KUZMAN; VLATKO BENKOVIĆ; SIMO LONČAR; IN TIME d.o.o. za prijevozničke usluge; METALSKA INDUSTRIJA VARAŽDIN dioničko društvo; Ivica i Tonče Rahija</item>
      <item>Zrinka Belavić punomoćnik sudionika u postupku GRAD KARLOVAC</item>
      <item>ŽELJKA DRNDELIĆ</item>
      <item>IGOR SAVIĆ</item>
      <item>Vedrana Rubelj</item>
      <item>Darija NOGIĆ</item>
      <item>ZDENKO JUGOVIĆ</item>
      <item>OD ŠKARICA I PARTNERI</item>
      <item>Aleksandra Vareškić</item>
    </derivirana_varijabla>
  </DomainObject.Predmet.OstaliListFormatedWithAdressOIB>
  <DomainObject.Predmet.OstaliListNazivFormated>
    <izvorni_sadrzaj>
      <item>TONČI LUČIN</item>
      <item>Almir Dervišbegović</item>
      <item>Zrinka Belavić</item>
      <item>ŽELJKA DRNDELIĆ</item>
      <item>IGOR SAVIĆ</item>
      <item>Vedrana Rubelj</item>
      <item>Darija NOGIĆ</item>
      <item>ZDENKO JUGOVIĆ</item>
      <item>OD ŠKARICA I PARTNERI</item>
      <item>Aleksandra Vareškić</item>
    </izvorni_sadrzaj>
    <derivirana_varijabla naziv="DomainObject.Predmet.OstaliListNazivFormated_1">
      <item>TONČI LUČIN</item>
      <item>Almir Dervišbegović</item>
      <item>Zrinka Belavić</item>
      <item>ŽELJKA DRNDELIĆ</item>
      <item>IGOR SAVIĆ</item>
      <item>Vedrana Rubelj</item>
      <item>Darija NOGIĆ</item>
      <item>ZDENKO JUGOVIĆ</item>
      <item>OD ŠKARICA I PARTNERI</item>
      <item>Aleksandra Vareškić</item>
    </derivirana_varijabla>
  </DomainObject.Predmet.OstaliListNazivFormated>
  <DomainObject.Predmet.OstaliListNazivFormatedOIB>
    <izvorni_sadrzaj>
      <item>TONČI LUČIN</item>
      <item>Almir Dervišbegović</item>
      <item>Zrinka Belavić</item>
      <item>ŽELJKA DRNDELIĆ</item>
      <item>IGOR SAVIĆ</item>
      <item>Vedrana Rubelj</item>
      <item>Darija NOGIĆ</item>
      <item>ZDENKO JUGOVIĆ</item>
      <item>OD ŠKARICA I PARTNERI</item>
      <item>Aleksandra Vareškić</item>
    </izvorni_sadrzaj>
    <derivirana_varijabla naziv="DomainObject.Predmet.OstaliListNazivFormatedOIB_1">
      <item>TONČI LUČIN</item>
      <item>Almir Dervišbegović</item>
      <item>Zrinka Belavić</item>
      <item>ŽELJKA DRNDELIĆ</item>
      <item>IGOR SAVIĆ</item>
      <item>Vedrana Rubelj</item>
      <item>Darija NOGIĆ</item>
      <item>ZDENKO JUGOVIĆ</item>
      <item>OD ŠKARICA I PARTNERI</item>
      <item>Aleksandra Vareškić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listopada 2015.</izvorni_sadrzaj>
    <derivirana_varijabla naziv="DomainObject.Datum_1">15. listopada 2015.</derivirana_varijabla>
  </DomainObject.Datum>
  <DomainObject.PoslovniBrojDokumenta>
    <izvorni_sadrzaj/>
    <derivirana_varijabla naziv="DomainObject.PoslovniBrojDokumenta_1"/>
  </DomainObject.PoslovniBrojDokumenta>
  <DomainObject.Predmet.StrankaIDrugi>
    <izvorni_sadrzaj>ADRIADIESEL d.d. i dr.</izvorni_sadrzaj>
    <derivirana_varijabla naziv="DomainObject.Predmet.StrankaIDrugi_1">ADRIADIESEL d.d. i dr.</derivirana_varijabla>
  </DomainObject.Predmet.StrankaIDrugi>
  <DomainObject.Predmet.ProtustrankaIDrugi>
    <izvorni_sadrzaj>ADRIADIESEL d.d.</izvorni_sadrzaj>
    <derivirana_varijabla naziv="DomainObject.Predmet.ProtustrankaIDrugi_1">ADRIADIESEL d.d.</derivirana_varijabla>
  </DomainObject.Predmet.ProtustrankaIDrugi>
  <DomainObject.Predmet.StrankaIDrugiAdressOIB>
    <izvorni_sadrzaj>ADRIADIESEL d.d., OIB 39535117137, Mala Švarča 155, 47000 Karlovac i dr.</izvorni_sadrzaj>
    <derivirana_varijabla naziv="DomainObject.Predmet.StrankaIDrugiAdressOIB_1">ADRIADIESEL d.d., OIB 39535117137, Mala Švarča 155, 47000 Karlovac i dr.</derivirana_varijabla>
  </DomainObject.Predmet.StrankaIDrugiAdressOIB>
  <DomainObject.Predmet.ProtustrankaIDrugiAdressOIB>
    <izvorni_sadrzaj>ADRIADIESEL d.d., OIB 39535117137, Mala Švarča 155, 47000 Karlovac</izvorni_sadrzaj>
    <derivirana_varijabla naziv="DomainObject.Predmet.ProtustrankaIDrugiAdressOIB_1">ADRIADIESEL d.d., OIB 39535117137, Mala Švarča 155,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ADRIADIESEL d.d.</item>
      <item>ADRIADIESEL d.d.</item>
      <item>TONČI LUČIN</item>
      <item>HRVATSKI REGISTAR BRODOVA</item>
      <item>TRIGLAV OSIGURANJE d. d.</item>
      <item>HRVATSKA BRODOGRADNJA TROGIR d.o.o.</item>
      <item>ENERGOREMONT d.d.</item>
      <item>STROJOPROMET-ZAGREB d.o.o.</item>
      <item>POPRAVAK BRODSKIH MOTORA d. o. o.</item>
      <item>CROATIA PUMPE NOVA d.o.o.</item>
      <item>KOMET d.o.o.</item>
      <item>BUREAU VERITAS CROATIA  d.o.o.</item>
      <item>SCAM MARINE d.o.o.</item>
      <item>Tomislav Galović</item>
      <item>PROM-VIDIJA d.o.o.</item>
      <item>NOVA TVORNICA KLIZNIH LEŽAJEVA d.o.o.</item>
      <item>METAL-ELEKTRO d.d.</item>
      <item>INHIBITOR SISAK d.o.o.</item>
      <item>ĐURO ĐAKOVIĆ KOMPENZATORI d.o.o.</item>
      <item>CARGO-PARTNER d.o.o.</item>
      <item>STROJAR d.o.o.</item>
      <item>Ivica Galović</item>
      <item>DAMA D.P. d.o.o.</item>
      <item>SVAN d.o.o.</item>
      <item>EUROTEHNIKA d.o.o.</item>
      <item>RO-TEA - d.o.o.</item>
      <item>Dane Gagro</item>
      <item>SPECIJALISTIČKA ORDINACIJA MEDIINE RADA</item>
      <item>INSTRUKTAŽNI CENTAR ustanova za obrazovanje odraslih</item>
      <item>COA d.o.o.</item>
      <item>RAM d.o.o.</item>
      <item>Almir Dervišbegović</item>
      <item>GRAD KARLOVAC</item>
      <item>Zrinka Belavić</item>
      <item>MAN Diesel &amp; Turbo</item>
      <item>ELTEC LTD</item>
      <item>Ivan Podvorac</item>
      <item>Ante Rađa</item>
      <item>BIJUK HPC d.o.o. za proizvodnju hidrauličnih komponenti</item>
      <item>DET NORSKE VERITAS ADRIATICA d. o. o. , društvo za klasifikaciju, certifikaciju i konzultacije</item>
      <item>ZAGREBTRANS društvo s ograničenom odgovornošću specijalizirano za prijevoz teških i izvangabaritnih tereta</item>
      <item>BRODOSPLIT-TVORNICA DIZEL MOTORA društvo s ograničenom odgovornošću</item>
      <item>TOPOMATIKA trodimenzionalno skeniranje, optički mjerni sustavi i računalna obrada d.o.o.</item>
      <item>ČISTOĆA d.o.o. za održavanje čistoće i odlaganje komunalnog otpada</item>
      <item>LPG PROJEKT d.o.o. za građenje i projektiranje</item>
      <item>AUTOCENTAR-MERKUR dioničko društvo za proizvodnju, vanjsku i unutarnju trgovinu</item>
      <item>TRIGLAV OSIGURANJE d. d.</item>
      <item>MC ČIŠĆENJE d.o.o. za proizvodnju, trgovinu i usluge</item>
      <item>MIKRA društvo s ograničenom odgovornošću za proizvodnju, trgovinu i usluge</item>
      <item>JLM - PERKOVIĆ d. o. o. za proizvodnju, trgovinu i inženjering</item>
      <item>GLOBAL EKSPRES društvo s ograničenom odgovornošću za prijevoz i intelektualne usluge</item>
      <item>ZAGREBŠPED, društvo s ograničenom odgovornošću, međunarodna špedicija, unutrašnja i vanjska trgovina</item>
      <item>KEMIS-TERMOCLEAN d.o.o. za industrijska čišćenja i gospodarenja otpadom</item>
      <item>ZLATKO KUZMAN</item>
      <item>VLATKO BENKOVIĆ</item>
      <item>SIMO LONČAR</item>
      <item>IN TIME d.o.o. za prijevozničke usluge</item>
      <item>METALSKA INDUSTRIJA VARAŽDIN dioničko društvo</item>
      <item>Ivica i Tonče Rahija</item>
      <item>Sveučilište u Zagrebu, Fakultet strojarstva i brodogradnje</item>
      <item>ŽELJKA DRNDELIĆ</item>
      <item>Rittal d.o.o. za usluge</item>
      <item>IGOR SAVIĆ</item>
      <item>ULJANIK Brodogradilište, d. d.</item>
      <item>Vedrana Rubelj</item>
      <item>ULJANIK - brodogradnja, strojogradnja, elektroindustrija, oprema, plovidba, trgovina, turizam, d. d.</item>
      <item>KONČAR - INSTITUT ZA ELEKTROTEHNIKU  d.d.</item>
      <item>Darija NOGIĆ</item>
      <item>Centar za restrukturiranje i prodaju</item>
      <item>ZDENKO JUGOVIĆ</item>
      <item>LLOYD REGISTER EMEA</item>
      <item>INKASATOR d.o.o. za obavljanje poslova naplate troškova stanovanja i drugih knjigovodstvenih usluga</item>
      <item>HEMPEL društvo s ograničenom odgovornošću Prerađivačka kemijska industrija</item>
      <item>OD ŠKARICA I PARTNERI</item>
      <item>QUEHENBERGER</item>
      <item>Aleksandra Vareškić</item>
      <item>FILLI STAHL</item>
      <item>VELEBIT OSIGURANJE dioničko društvo za poslove neživotnog osiguranja</item>
      <item>VODOVOD I KANALIZACIJA društvo s ograničenom odgovornošnoću za javnu vodoopskrbu i odvodnju</item>
      <item>ZVU KOVARNA</item>
    </izvorni_sadrzaj>
    <derivirana_varijabla naziv="DomainObject.Predmet.SudioniciListNaziv_1">
      <item>ADRIADIESEL d.d.</item>
      <item>ADRIADIESEL d.d.</item>
      <item>TONČI LUČIN</item>
      <item>HRVATSKI REGISTAR BRODOVA</item>
      <item>TRIGLAV OSIGURANJE d. d.</item>
      <item>HRVATSKA BRODOGRADNJA TROGIR d.o.o.</item>
      <item>ENERGOREMONT d.d.</item>
      <item>STROJOPROMET-ZAGREB d.o.o.</item>
      <item>POPRAVAK BRODSKIH MOTORA d. o. o.</item>
      <item>CROATIA PUMPE NOVA d.o.o.</item>
      <item>KOMET d.o.o.</item>
      <item>BUREAU VERITAS CROATIA  d.o.o.</item>
      <item>SCAM MARINE d.o.o.</item>
      <item>Tomislav Galović</item>
      <item>PROM-VIDIJA d.o.o.</item>
      <item>NOVA TVORNICA KLIZNIH LEŽAJEVA d.o.o.</item>
      <item>METAL-ELEKTRO d.d.</item>
      <item>INHIBITOR SISAK d.o.o.</item>
      <item>ĐURO ĐAKOVIĆ KOMPENZATORI d.o.o.</item>
      <item>CARGO-PARTNER d.o.o.</item>
      <item>STROJAR d.o.o.</item>
      <item>Ivica Galović</item>
      <item>DAMA D.P. d.o.o.</item>
      <item>SVAN d.o.o.</item>
      <item>EUROTEHNIKA d.o.o.</item>
      <item>RO-TEA - d.o.o.</item>
      <item>Dane Gagro</item>
      <item>SPECIJALISTIČKA ORDINACIJA MEDIINE RADA</item>
      <item>INSTRUKTAŽNI CENTAR ustanova za obrazovanje odraslih</item>
      <item>COA d.o.o.</item>
      <item>RAM d.o.o.</item>
      <item>Almir Dervišbegović</item>
      <item>GRAD KARLOVAC</item>
      <item>Zrinka Belavić</item>
      <item>MAN Diesel &amp; Turbo</item>
      <item>ELTEC LTD</item>
      <item>Ivan Podvorac</item>
      <item>Ante Rađa</item>
      <item>BIJUK HPC d.o.o. za proizvodnju hidrauličnih komponenti</item>
      <item>DET NORSKE VERITAS ADRIATICA d. o. o. , društvo za klasifikaciju, certifikaciju i konzultacije</item>
      <item>ZAGREBTRANS društvo s ograničenom odgovornošću specijalizirano za prijevoz teških i izvangabaritnih tereta</item>
      <item>BRODOSPLIT-TVORNICA DIZEL MOTORA društvo s ograničenom odgovornošću</item>
      <item>TOPOMATIKA trodimenzionalno skeniranje, optički mjerni sustavi i računalna obrada d.o.o.</item>
      <item>ČISTOĆA d.o.o. za održavanje čistoće i odlaganje komunalnog otpada</item>
      <item>LPG PROJEKT d.o.o. za građenje i projektiranje</item>
      <item>AUTOCENTAR-MERKUR dioničko društvo za proizvodnju, vanjsku i unutarnju trgovinu</item>
      <item>TRIGLAV OSIGURANJE d. d.</item>
      <item>MC ČIŠĆENJE d.o.o. za proizvodnju, trgovinu i usluge</item>
      <item>MIKRA društvo s ograničenom odgovornošću za proizvodnju, trgovinu i usluge</item>
      <item>JLM - PERKOVIĆ d. o. o. za proizvodnju, trgovinu i inženjering</item>
      <item>GLOBAL EKSPRES društvo s ograničenom odgovornošću za prijevoz i intelektualne usluge</item>
      <item>ZAGREBŠPED, društvo s ograničenom odgovornošću, međunarodna špedicija, unutrašnja i vanjska trgovina</item>
      <item>KEMIS-TERMOCLEAN d.o.o. za industrijska čišćenja i gospodarenja otpadom</item>
      <item>ZLATKO KUZMAN</item>
      <item>VLATKO BENKOVIĆ</item>
      <item>SIMO LONČAR</item>
      <item>IN TIME d.o.o. za prijevozničke usluge</item>
      <item>METALSKA INDUSTRIJA VARAŽDIN dioničko društvo</item>
      <item>Ivica i Tonče Rahija</item>
      <item>Sveučilište u Zagrebu, Fakultet strojarstva i brodogradnje</item>
      <item>ŽELJKA DRNDELIĆ</item>
      <item>Rittal d.o.o. za usluge</item>
      <item>IGOR SAVIĆ</item>
      <item>ULJANIK Brodogradilište, d. d.</item>
      <item>Vedrana Rubelj</item>
      <item>ULJANIK - brodogradnja, strojogradnja, elektroindustrija, oprema, plovidba, trgovina, turizam, d. d.</item>
      <item>KONČAR - INSTITUT ZA ELEKTROTEHNIKU  d.d.</item>
      <item>Darija NOGIĆ</item>
      <item>Centar za restrukturiranje i prodaju</item>
      <item>ZDENKO JUGOVIĆ</item>
      <item>LLOYD REGISTER EMEA</item>
      <item>INKASATOR d.o.o. za obavljanje poslova naplate troškova stanovanja i drugih knjigovodstvenih usluga</item>
      <item>HEMPEL društvo s ograničenom odgovornošću Prerađivačka kemijska industrija</item>
      <item>OD ŠKARICA I PARTNERI</item>
      <item>QUEHENBERGER</item>
      <item>Aleksandra Vareškić</item>
      <item>FILLI STAHL</item>
      <item>VELEBIT OSIGURANJE dioničko društvo za poslove neživotnog osiguranja</item>
      <item>VODOVOD I KANALIZACIJA društvo s ograničenom odgovornošnoću za javnu vodoopskrbu i odvodnju</item>
      <item>ZVU KOVARNA</item>
    </derivirana_varijabla>
  </DomainObject.Predmet.SudioniciListNaziv>
  <DomainObject.Predmet.SudioniciListAdressOIB>
    <izvorni_sadrzaj>
      <item>ADRIADIESEL d.d., OIB 39535117137, Mala Švarča 155,47000 Karlovac</item>
      <item>ADRIADIESEL d.d., OIB 39535117137, Mala Švarča 155,47000 Karlovac</item>
      <item>TONČI LUČIN, TRG DRAGE IBLERA 9/3,10000 Zagreb</item>
      <item>HRVATSKI REGISTAR BRODOVA, OIB 04601923208, Marasovića 67,21000 Split</item>
      <item>TRIGLAV OSIGURANJE d. d., OIB 29743547503, Antuna Heinza 4,10000 Zagreb</item>
      <item>HRVATSKA BRODOGRADNJA TROGIR d.o.o., OIB 99699042389, Put Brodograditelja 16,21220 Trogir</item>
      <item>ENERGOREMONT d.d., OIB 85895363172, Mala Švarča 155,47000 Karlovac</item>
      <item>STROJOPROMET-ZAGREB d.o.o., OIB 97994010225, Zagrebačka 6,10292 Šenkovec</item>
      <item>POPRAVAK BRODSKIH MOTORA d. o. o., OIB 66602738511, Svilno/bb,51218 Čavle</item>
      <item>CROATIA PUMPE NOVA d.o.o., OIB 91122196414, Mala Švarča 155,47000 Karlovac</item>
      <item>KOMET d.o.o., OIB 74845491867, Kalmana Mesarića 26,40323 Prelog</item>
      <item>BUREAU VERITAS CROATIA  d.o.o., OIB 82798532151, Riva 16,51000 Rijeka</item>
      <item>SCAM MARINE d.o.o., OIB 60671571411, Mavri/bb,51216 Viškovo</item>
      <item>Tomislav Galović, OIB 82265065266, Put Svete Doroteje 1,47000 Karlovac</item>
      <item>PROM-VIDIJA d.o.o., OIB 67337315718, Novozagrebačka 30,10000 Zagreb</item>
      <item>NOVA TVORNICA KLIZNIH LEŽAJEVA d.o.o., OIB 94503682969, Donje Mrzlo Polje Mrežničko 122,47250 Duga Resa</item>
      <item>METAL-ELEKTRO d.d., OIB 37512981782, Donjozelinska ulica 36,10382 Donja Zelina</item>
      <item>INHIBITOR SISAK d.o.o., OIB 06440204915, Nikole Tesle 17,44000 Sisak</item>
      <item>ĐURO ĐAKOVIĆ KOMPENZATORI d.o.o., OIB 63914773196, Dr. Mile Budaka 1,35000 Slavonski Brod</item>
      <item>CARGO-PARTNER d.o.o., OIB 84596041174, Jankomir 25 J,10000 Zagreb</item>
      <item>STROJAR d.o.o., OIB 32168945082, Bistranska 214,10298 Gornja Bistra</item>
      <item>Ivica Galović, OIB 86308806426, Put Svete Doroteje 1,47000 Karlovac</item>
      <item>DAMA D.P. d.o.o., OIB 38453826849, Marijana Haberlea 12,10000 Zagreb</item>
      <item>SVAN d.o.o., OIB 01560383281, Kralja Petra Krešimira Iv 6,47000 Karlovac</item>
      <item>EUROTEHNIKA d.o.o., OIB 42818468021, Samoborska cesta 241,10000 Zagreb</item>
      <item>RO-TEA - d.o.o., OIB 82282361229, Badalićeva 26/b,10000 Zagreb</item>
      <item>Dane Gagro, Banija bb,47000 Karlovac</item>
      <item>SPECIJALISTIČKA ORDINACIJA MEDIINE RADA, OIB 50930563727, A. Štampara 3,47000 Karlovac</item>
      <item>INSTRUKTAŽNI CENTAR ustanova za obrazovanje odraslih, OIB 24632315791, Jakova Gotovca 1/1,10000 Zagreb</item>
      <item>COA d.o.o., OIB 40608196515, Grgura Ninskog 1,47000 Karlovac</item>
      <item>RAM d.o.o., OIB 18003528964, Braće Monjaca 8,51000 Rijeka</item>
      <item>Almir Dervišbegović, Kneza Mislava 4,10000 Zagreb</item>
      <item>GRAD KARLOVAC</item>
      <item>Zrinka Belavić</item>
      <item>MAN Diesel &amp; Turbo</item>
      <item>ELTEC LTD</item>
      <item>Ivan Podvorac</item>
      <item>Ante Rađa</item>
      <item>BIJUK HPC d.o.o. za proizvodnju hidrauličnih komponenti, OIB 61373622132, Vrbovec 1/A,10430 Samobor</item>
      <item>DET NORSKE VERITAS ADRIATICA d. o. o. , društvo za klasifikaciju, certifikaciju i konzultacije, OIB 66958856391, Ružićeva 32,51000 Rijeka</item>
      <item>ZAGREBTRANS društvo s ograničenom odgovornošću specijalizirano za prijevoz teških i izvangabaritnih tereta, OIB 18250638100, Lončareva 1/i,Zagreb</item>
      <item>BRODOSPLIT-TVORNICA DIZEL MOTORA društvo s ograničenom odgovornošću, OIB 08724311192, Put Supavla 21,21000 Split</item>
      <item>TOPOMATIKA trodimenzionalno skeniranje, optički mjerni sustavi i računalna obrada d.o.o., OIB 51475743156, Ilica 231,Zagreb</item>
      <item>ČISTOĆA d.o.o. za održavanje čistoće i odlaganje komunalnog otpada, OIB 70467048139, Gažanski trg 8,47000 Karlovac</item>
      <item>LPG PROJEKT d.o.o. za građenje i projektiranje, OIB 69267061691, Baštijanova 41/a,Zagreb</item>
      <item>AUTOCENTAR-MERKUR dioničko društvo za proizvodnju, vanjsku i unutarnju trgovinu, OIB 92216472413, Martićeva 14,Zagreb</item>
      <item>TRIGLAV OSIGURANJE d. d., OIB 29743547503, Antuna Heinza 4,Zagreb</item>
      <item>MC ČIŠĆENJE d.o.o. za proizvodnju, trgovinu i usluge, OIB 17783496119, Nikole Tesle 17,44000 Sisak</item>
      <item>MIKRA društvo s ograničenom odgovornošću za proizvodnju, trgovinu i usluge, OIB 10006737007, Bana Josipa Jelačića 25/A,47250 Duga Resa</item>
      <item>JLM - PERKOVIĆ d. o. o. za proizvodnju, trgovinu i inženjering, OIB 77852847922, Luskino/bb,51211 Matulji</item>
      <item>GLOBAL EKSPRES društvo s ograničenom odgovornošću za prijevoz i intelektualne usluge, OIB 08233537792, Stupničke šipkovine 3/1,10255 Donji Stupnik</item>
      <item>ZAGREBŠPED, društvo s ograničenom odgovornošću, međunarodna špedicija, unutrašnja i vanjska trgovina, OIB 02573674713, Vodovodna 20/a,Zagreb</item>
      <item>KEMIS-TERMOCLEAN d.o.o. za industrijska čišćenja i gospodarenja otpadom, OIB 47719259482, Slavonska avenija 26/4,Zagreb</item>
      <item>ZLATKO KUZMAN</item>
      <item>VLATKO BENKOVIĆ</item>
      <item>SIMO LONČAR</item>
      <item>IN TIME d.o.o. za prijevozničke usluge, OIB 18458216879, Velika cesta 78,Zagreb</item>
      <item>METALSKA INDUSTRIJA VARAŽDIN dioničko društvo, OIB 95240603723, Fabijanska Ulica 33,42000 Varaždin</item>
      <item>Ivica i Tonče Rahija</item>
      <item>Sveučilište u Zagrebu, Fakultet strojarstva i brodogradnje, OIB 22910368449</item>
      <item>ŽELJKA DRNDELIĆ</item>
      <item>Rittal d.o.o. za usluge, OIB 52762270365, Samoborska cesta 145 b,Zagreb</item>
      <item>IGOR SAVIĆ</item>
      <item>ULJANIK Brodogradilište, d. d., OIB 21764428190, Flaciusova 1,52100 Pula</item>
      <item>Vedrana Rubelj</item>
      <item>ULJANIK - brodogradnja, strojogradnja, elektroindustrija, oprema, plovidba, trgovina, turizam, d. d., OIB 56243843109, Flaciusova 1,52100 Pula</item>
      <item>KONČAR - INSTITUT ZA ELEKTROTEHNIKU  d.d., OIB 37724368086, Fallerovo šetalište 22,Zagreb</item>
      <item>Darija NOGIĆ</item>
      <item>Centar za restrukturiranje i prodaju, OIB 38083028711, Ivana Lučića 6,Zagreb</item>
      <item>ZDENKO JUGOVIĆ</item>
      <item>LLOYD REGISTER EMEA</item>
      <item>INKASATOR d.o.o. za obavljanje poslova naplate troškova stanovanja i drugih knjigovodstvenih usluga, OIB 51671452481, Trg Josipa Broza 4,47000 Karlovac</item>
      <item>HEMPEL društvo s ograničenom odgovornošću Prerađivačka kemijska industrija, OIB 14448967911, Novigradska Ulica 32,52470 Umag</item>
      <item>OD ŠKARICA I PARTNERI</item>
      <item>QUEHENBERGER</item>
      <item>Aleksandra Vareškić</item>
      <item>FILLI STAHL, OIB </item>
      <item>VELEBIT OSIGURANJE dioničko društvo za poslove neživotnog osiguranja, OIB 42098054984, Savska 144/a,Zagreb</item>
      <item>VODOVOD I KANALIZACIJA društvo s ograničenom odgovornošnoću za javnu vodoopskrbu i odvodnju, OIB 65617396824, Gažanski trg 8,47000 Karlovac</item>
      <item>ZVU KOVARNA</item>
    </izvorni_sadrzaj>
    <derivirana_varijabla naziv="DomainObject.Predmet.SudioniciListAdressOIB_1">
      <item>ADRIADIESEL d.d., OIB 39535117137, Mala Švarča 155,47000 Karlovac</item>
      <item>ADRIADIESEL d.d., OIB 39535117137, Mala Švarča 155,47000 Karlovac</item>
      <item>TONČI LUČIN, TRG DRAGE IBLERA 9/3,10000 Zagreb</item>
      <item>HRVATSKI REGISTAR BRODOVA, OIB 04601923208, Marasovića 67,21000 Split</item>
      <item>TRIGLAV OSIGURANJE d. d., OIB 29743547503, Antuna Heinza 4,10000 Zagreb</item>
      <item>HRVATSKA BRODOGRADNJA TROGIR d.o.o., OIB 99699042389, Put Brodograditelja 16,21220 Trogir</item>
      <item>ENERGOREMONT d.d., OIB 85895363172, Mala Švarča 155,47000 Karlovac</item>
      <item>STROJOPROMET-ZAGREB d.o.o., OIB 97994010225, Zagrebačka 6,10292 Šenkovec</item>
      <item>POPRAVAK BRODSKIH MOTORA d. o. o., OIB 66602738511, Svilno/bb,51218 Čavle</item>
      <item>CROATIA PUMPE NOVA d.o.o., OIB 91122196414, Mala Švarča 155,47000 Karlovac</item>
      <item>KOMET d.o.o., OIB 74845491867, Kalmana Mesarića 26,40323 Prelog</item>
      <item>BUREAU VERITAS CROATIA  d.o.o., OIB 82798532151, Riva 16,51000 Rijeka</item>
      <item>SCAM MARINE d.o.o., OIB 60671571411, Mavri/bb,51216 Viškovo</item>
      <item>Tomislav Galović, OIB 82265065266, Put Svete Doroteje 1,47000 Karlovac</item>
      <item>PROM-VIDIJA d.o.o., OIB 67337315718, Novozagrebačka 30,10000 Zagreb</item>
      <item>NOVA TVORNICA KLIZNIH LEŽAJEVA d.o.o., OIB 94503682969, Donje Mrzlo Polje Mrežničko 122,47250 Duga Resa</item>
      <item>METAL-ELEKTRO d.d., OIB 37512981782, Donjozelinska ulica 36,10382 Donja Zelina</item>
      <item>INHIBITOR SISAK d.o.o., OIB 06440204915, Nikole Tesle 17,44000 Sisak</item>
      <item>ĐURO ĐAKOVIĆ KOMPENZATORI d.o.o., OIB 63914773196, Dr. Mile Budaka 1,35000 Slavonski Brod</item>
      <item>CARGO-PARTNER d.o.o., OIB 84596041174, Jankomir 25 J,10000 Zagreb</item>
      <item>STROJAR d.o.o., OIB 32168945082, Bistranska 214,10298 Gornja Bistra</item>
      <item>Ivica Galović, OIB 86308806426, Put Svete Doroteje 1,47000 Karlovac</item>
      <item>DAMA D.P. d.o.o., OIB 38453826849, Marijana Haberlea 12,10000 Zagreb</item>
      <item>SVAN d.o.o., OIB 01560383281, Kralja Petra Krešimira Iv 6,47000 Karlovac</item>
      <item>EUROTEHNIKA d.o.o., OIB 42818468021, Samoborska cesta 241,10000 Zagreb</item>
      <item>RO-TEA - d.o.o., OIB 82282361229, Badalićeva 26/b,10000 Zagreb</item>
      <item>Dane Gagro, Banija bb,47000 Karlovac</item>
      <item>SPECIJALISTIČKA ORDINACIJA MEDIINE RADA, OIB 50930563727, A. Štampara 3,47000 Karlovac</item>
      <item>INSTRUKTAŽNI CENTAR ustanova za obrazovanje odraslih, OIB 24632315791, Jakova Gotovca 1/1,10000 Zagreb</item>
      <item>COA d.o.o., OIB 40608196515, Grgura Ninskog 1,47000 Karlovac</item>
      <item>RAM d.o.o., OIB 18003528964, Braće Monjaca 8,51000 Rijeka</item>
      <item>Almir Dervišbegović, Kneza Mislava 4,10000 Zagreb</item>
      <item>GRAD KARLOVAC</item>
      <item>Zrinka Belavić</item>
      <item>MAN Diesel &amp; Turbo</item>
      <item>ELTEC LTD</item>
      <item>Ivan Podvorac</item>
      <item>Ante Rađa</item>
      <item>BIJUK HPC d.o.o. za proizvodnju hidrauličnih komponenti, OIB 61373622132, Vrbovec 1/A,10430 Samobor</item>
      <item>DET NORSKE VERITAS ADRIATICA d. o. o. , društvo za klasifikaciju, certifikaciju i konzultacije, OIB 66958856391, Ružićeva 32,51000 Rijeka</item>
      <item>ZAGREBTRANS društvo s ograničenom odgovornošću specijalizirano za prijevoz teških i izvangabaritnih tereta, OIB 18250638100, Lončareva 1/i,Zagreb</item>
      <item>BRODOSPLIT-TVORNICA DIZEL MOTORA društvo s ograničenom odgovornošću, OIB 08724311192, Put Supavla 21,21000 Split</item>
      <item>TOPOMATIKA trodimenzionalno skeniranje, optički mjerni sustavi i računalna obrada d.o.o., OIB 51475743156, Ilica 231,Zagreb</item>
      <item>ČISTOĆA d.o.o. za održavanje čistoće i odlaganje komunalnog otpada, OIB 70467048139, Gažanski trg 8,47000 Karlovac</item>
      <item>LPG PROJEKT d.o.o. za građenje i projektiranje, OIB 69267061691, Baštijanova 41/a,Zagreb</item>
      <item>AUTOCENTAR-MERKUR dioničko društvo za proizvodnju, vanjsku i unutarnju trgovinu, OIB 92216472413, Martićeva 14,Zagreb</item>
      <item>TRIGLAV OSIGURANJE d. d., OIB 29743547503, Antuna Heinza 4,Zagreb</item>
      <item>MC ČIŠĆENJE d.o.o. za proizvodnju, trgovinu i usluge, OIB 17783496119, Nikole Tesle 17,44000 Sisak</item>
      <item>MIKRA društvo s ograničenom odgovornošću za proizvodnju, trgovinu i usluge, OIB 10006737007, Bana Josipa Jelačića 25/A,47250 Duga Resa</item>
      <item>JLM - PERKOVIĆ d. o. o. za proizvodnju, trgovinu i inženjering, OIB 77852847922, Luskino/bb,51211 Matulji</item>
      <item>GLOBAL EKSPRES društvo s ograničenom odgovornošću za prijevoz i intelektualne usluge, OIB 08233537792, Stupničke šipkovine 3/1,10255 Donji Stupnik</item>
      <item>ZAGREBŠPED, društvo s ograničenom odgovornošću, međunarodna špedicija, unutrašnja i vanjska trgovina, OIB 02573674713, Vodovodna 20/a,Zagreb</item>
      <item>KEMIS-TERMOCLEAN d.o.o. za industrijska čišćenja i gospodarenja otpadom, OIB 47719259482, Slavonska avenija 26/4,Zagreb</item>
      <item>ZLATKO KUZMAN</item>
      <item>VLATKO BENKOVIĆ</item>
      <item>SIMO LONČAR</item>
      <item>IN TIME d.o.o. za prijevozničke usluge, OIB 18458216879, Velika cesta 78,Zagreb</item>
      <item>METALSKA INDUSTRIJA VARAŽDIN dioničko društvo, OIB 95240603723, Fabijanska Ulica 33,42000 Varaždin</item>
      <item>Ivica i Tonče Rahija</item>
      <item>Sveučilište u Zagrebu, Fakultet strojarstva i brodogradnje, OIB 22910368449</item>
      <item>ŽELJKA DRNDELIĆ</item>
      <item>Rittal d.o.o. za usluge, OIB 52762270365, Samoborska cesta 145 b,Zagreb</item>
      <item>IGOR SAVIĆ</item>
      <item>ULJANIK Brodogradilište, d. d., OIB 21764428190, Flaciusova 1,52100 Pula</item>
      <item>Vedrana Rubelj</item>
      <item>ULJANIK - brodogradnja, strojogradnja, elektroindustrija, oprema, plovidba, trgovina, turizam, d. d., OIB 56243843109, Flaciusova 1,52100 Pula</item>
      <item>KONČAR - INSTITUT ZA ELEKTROTEHNIKU  d.d., OIB 37724368086, Fallerovo šetalište 22,Zagreb</item>
      <item>Darija NOGIĆ</item>
      <item>Centar za restrukturiranje i prodaju, OIB 38083028711, Ivana Lučića 6,Zagreb</item>
      <item>ZDENKO JUGOVIĆ</item>
      <item>LLOYD REGISTER EMEA</item>
      <item>INKASATOR d.o.o. za obavljanje poslova naplate troškova stanovanja i drugih knjigovodstvenih usluga, OIB 51671452481, Trg Josipa Broza 4,47000 Karlovac</item>
      <item>HEMPEL društvo s ograničenom odgovornošću Prerađivačka kemijska industrija, OIB 14448967911, Novigradska Ulica 32,52470 Umag</item>
      <item>OD ŠKARICA I PARTNERI</item>
      <item>QUEHENBERGER</item>
      <item>Aleksandra Vareškić</item>
      <item>FILLI STAHL, OIB </item>
      <item>VELEBIT OSIGURANJE dioničko društvo za poslove neživotnog osiguranja, OIB 42098054984, Savska 144/a,Zagreb</item>
      <item>VODOVOD I KANALIZACIJA društvo s ograničenom odgovornošnoću za javnu vodoopskrbu i odvodnju, OIB 65617396824, Gažanski trg 8,47000 Karlovac</item>
      <item>ZVU KOVARNA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39535117137</item>
      <item>, OIB 39535117137</item>
      <item>, OIB null</item>
      <item>, OIB 04601923208</item>
      <item>, OIB 29743547503</item>
      <item>, OIB 99699042389</item>
      <item>, OIB 85895363172</item>
      <item>, OIB 97994010225</item>
      <item>, OIB 66602738511</item>
      <item>, OIB 91122196414</item>
      <item>, OIB 74845491867</item>
      <item>, OIB 82798532151</item>
      <item>, OIB 60671571411</item>
      <item>, OIB 82265065266</item>
      <item>, OIB 67337315718</item>
      <item>, OIB 94503682969</item>
      <item>, OIB 37512981782</item>
      <item>, OIB 06440204915</item>
      <item>, OIB 63914773196</item>
      <item>, OIB 84596041174</item>
      <item>, OIB 32168945082</item>
      <item>, OIB 86308806426</item>
      <item>, OIB 38453826849</item>
      <item>, OIB 01560383281</item>
      <item>, OIB 42818468021</item>
      <item>, OIB 82282361229</item>
      <item>, OIB null</item>
      <item>, OIB 50930563727</item>
      <item>, OIB 24632315791</item>
      <item>, OIB 40608196515</item>
      <item>, OIB 18003528964</item>
      <item>, OIB null</item>
      <item>, OIB null</item>
      <item>, OIB null</item>
      <item>, OIB null</item>
      <item>, OIB null</item>
      <item>, OIB null</item>
      <item>, OIB null</item>
      <item>, OIB 61373622132</item>
      <item>, OIB 66958856391</item>
      <item>, OIB 18250638100</item>
      <item>, OIB 08724311192</item>
      <item>, OIB 51475743156</item>
      <item>, OIB 70467048139</item>
      <item>, OIB 69267061691</item>
      <item>, OIB 92216472413</item>
      <item>, OIB 29743547503</item>
      <item>, OIB 17783496119</item>
      <item>, OIB 10006737007</item>
      <item>, OIB 77852847922</item>
      <item>, OIB 08233537792</item>
      <item>, OIB 02573674713</item>
      <item>, OIB 47719259482</item>
      <item>, OIB null</item>
      <item>, OIB null</item>
      <item>, OIB null</item>
      <item>, OIB 18458216879</item>
      <item>, OIB 95240603723</item>
      <item>, OIB null</item>
      <item>, OIB 22910368449</item>
      <item>, OIB null</item>
      <item>, OIB 52762270365</item>
      <item>, OIB null</item>
      <item>, OIB 21764428190</item>
      <item>, OIB null</item>
      <item>, OIB 56243843109</item>
      <item>, OIB 37724368086</item>
      <item>, OIB null</item>
      <item>, OIB 38083028711</item>
      <item>, OIB null</item>
      <item>, OIB null</item>
      <item>, OIB 51671452481</item>
      <item>, OIB 14448967911</item>
      <item>, OIB null</item>
      <item>, OIB null</item>
      <item>, OIB null</item>
      <item>, OIB </item>
      <item>, OIB 42098054984</item>
      <item>, OIB 65617396824</item>
      <item>, OIB null</item>
    </izvorni_sadrzaj>
    <derivirana_varijabla naziv="DomainObject.Predmet.SudioniciListNazivOIB_1">
      <item>, OIB 39535117137</item>
      <item>, OIB 39535117137</item>
      <item>, OIB null</item>
      <item>, OIB 04601923208</item>
      <item>, OIB 29743547503</item>
      <item>, OIB 99699042389</item>
      <item>, OIB 85895363172</item>
      <item>, OIB 97994010225</item>
      <item>, OIB 66602738511</item>
      <item>, OIB 91122196414</item>
      <item>, OIB 74845491867</item>
      <item>, OIB 82798532151</item>
      <item>, OIB 60671571411</item>
      <item>, OIB 82265065266</item>
      <item>, OIB 67337315718</item>
      <item>, OIB 94503682969</item>
      <item>, OIB 37512981782</item>
      <item>, OIB 06440204915</item>
      <item>, OIB 63914773196</item>
      <item>, OIB 84596041174</item>
      <item>, OIB 32168945082</item>
      <item>, OIB 86308806426</item>
      <item>, OIB 38453826849</item>
      <item>, OIB 01560383281</item>
      <item>, OIB 42818468021</item>
      <item>, OIB 82282361229</item>
      <item>, OIB null</item>
      <item>, OIB 50930563727</item>
      <item>, OIB 24632315791</item>
      <item>, OIB 40608196515</item>
      <item>, OIB 18003528964</item>
      <item>, OIB null</item>
      <item>, OIB null</item>
      <item>, OIB null</item>
      <item>, OIB null</item>
      <item>, OIB null</item>
      <item>, OIB null</item>
      <item>, OIB null</item>
      <item>, OIB 61373622132</item>
      <item>, OIB 66958856391</item>
      <item>, OIB 18250638100</item>
      <item>, OIB 08724311192</item>
      <item>, OIB 51475743156</item>
      <item>, OIB 70467048139</item>
      <item>, OIB 69267061691</item>
      <item>, OIB 92216472413</item>
      <item>, OIB 29743547503</item>
      <item>, OIB 17783496119</item>
      <item>, OIB 10006737007</item>
      <item>, OIB 77852847922</item>
      <item>, OIB 08233537792</item>
      <item>, OIB 02573674713</item>
      <item>, OIB 47719259482</item>
      <item>, OIB null</item>
      <item>, OIB null</item>
      <item>, OIB null</item>
      <item>, OIB 18458216879</item>
      <item>, OIB 95240603723</item>
      <item>, OIB null</item>
      <item>, OIB 22910368449</item>
      <item>, OIB null</item>
      <item>, OIB 52762270365</item>
      <item>, OIB null</item>
      <item>, OIB 21764428190</item>
      <item>, OIB null</item>
      <item>, OIB 56243843109</item>
      <item>, OIB 37724368086</item>
      <item>, OIB null</item>
      <item>, OIB 38083028711</item>
      <item>, OIB null</item>
      <item>, OIB null</item>
      <item>, OIB 51671452481</item>
      <item>, OIB 14448967911</item>
      <item>, OIB null</item>
      <item>, OIB null</item>
      <item>, OIB null</item>
      <item>, OIB </item>
      <item>, OIB 42098054984</item>
      <item>, OIB 65617396824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131</properties:Pages>
  <properties:Words>53284</properties:Words>
  <properties:Characters>274542</properties:Characters>
  <properties:Lines>4883</properties:Lines>
  <properties:Paragraphs>1774</properties:Paragraphs>
  <properties:TotalTime>52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326882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2015-10-15T07:32:00Z</dcterms:created>
  <dc:creator>rsticn</dc:creator>
  <cp:lastModifiedBy>Valentina Kranjčić</cp:lastModifiedBy>
  <cp:lastPrinted>2015-10-15T11:22:00Z</cp:lastPrinted>
  <dcterms:modified xmlns:xsi="http://www.w3.org/2001/XMLSchema-instance" xsi:type="dcterms:W3CDTF">2015-10-15T11:25:00Z</dcterms:modified>
  <cp:revision>11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131</vt:i4>
  </prop:property>
</prop:Properties>
</file>