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99c1" w14:paraId="80099c1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38090A">
        <w:t>704</w:t>
      </w:r>
      <w:r w:rsidR="006D3CB6">
        <w:t>/16</w:t>
      </w:r>
      <w:r w:rsidR="00A9215B">
        <w:t>-</w:t>
      </w:r>
      <w:r w:rsidR="0038090A">
        <w:t>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38090A" w:rsidRPr="009F0717">
        <w:t>EXPORT IMPORT OSIJEK d.o.o., Osijek, Kardinala A. Stepinca 8, OIB: 42018604284, MBS: 030030238</w:t>
      </w:r>
      <w:r w:rsidR="00686ACA">
        <w:t xml:space="preserve">, </w:t>
      </w:r>
      <w:r w:rsidR="003B4C28">
        <w:t xml:space="preserve">dana </w:t>
      </w:r>
      <w:r w:rsidR="0038090A">
        <w:t>3</w:t>
      </w:r>
      <w:r w:rsidR="008F2EFA">
        <w:t xml:space="preserve">. </w:t>
      </w:r>
      <w:r w:rsidR="0038090A">
        <w:t>ožujka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38090A">
        <w:t>Nenad Savić, OIB: 29765561910, Osijek, Vijenac Petrove Gore 16</w:t>
      </w:r>
      <w:r w:rsidR="008E4E04">
        <w:rPr>
          <w:b/>
        </w:rPr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B101AE">
        <w:t>4</w:t>
      </w:r>
      <w:r w:rsidR="006E7865">
        <w:t>.</w:t>
      </w:r>
      <w:r w:rsidR="00B101AE"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38090A">
        <w:t>704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38090A" w:rsidRPr="009F0717">
        <w:t>EXPORT IMPORT OSIJEK d.o.o., Osijek, Kardinala A. Stepinca 8, OIB: 42018604284, MBS: 030030238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38090A">
        <w:t>Nenad Savić, OIB: 29765561910, Osijek, Vijenac Petrove Gore 16</w:t>
      </w:r>
      <w:r w:rsidR="00F37D9C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8090A">
        <w:t>3</w:t>
      </w:r>
      <w:r w:rsidR="00E74BCA">
        <w:t xml:space="preserve">. </w:t>
      </w:r>
      <w:r w:rsidR="0038090A">
        <w:t>ožujka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6D3CB6">
        <w:t>Maja Videnović</w:t>
      </w:r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38090A">
        <w:t>3</w:t>
      </w:r>
      <w:r w:rsidR="00E74BCA">
        <w:t>.</w:t>
      </w:r>
      <w:r w:rsidR="0038090A">
        <w:t>4</w:t>
      </w:r>
      <w:r w:rsidR="00537E4E">
        <w:t>.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321F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5419"/>
    <w:rsid w:val="000C7F37"/>
    <w:rsid w:val="000E414B"/>
    <w:rsid w:val="000F22FF"/>
    <w:rsid w:val="001111FC"/>
    <w:rsid w:val="001531D9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32B20"/>
    <w:rsid w:val="0023305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8090A"/>
    <w:rsid w:val="003A4406"/>
    <w:rsid w:val="003B0E86"/>
    <w:rsid w:val="003B4C28"/>
    <w:rsid w:val="003E08E5"/>
    <w:rsid w:val="003E147C"/>
    <w:rsid w:val="003E4262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04147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6321F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025F"/>
    <w:rsid w:val="008B63B0"/>
    <w:rsid w:val="008E4E04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9C598D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215B"/>
    <w:rsid w:val="00A96A2B"/>
    <w:rsid w:val="00AB56F9"/>
    <w:rsid w:val="00AD24AA"/>
    <w:rsid w:val="00AD76C3"/>
    <w:rsid w:val="00AE35EA"/>
    <w:rsid w:val="00B101AE"/>
    <w:rsid w:val="00B11D59"/>
    <w:rsid w:val="00B41F79"/>
    <w:rsid w:val="00B77039"/>
    <w:rsid w:val="00BA0C83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93D50"/>
    <w:rsid w:val="00DC7BF5"/>
    <w:rsid w:val="00DD2365"/>
    <w:rsid w:val="00DE3087"/>
    <w:rsid w:val="00DE58F9"/>
    <w:rsid w:val="00E1321F"/>
    <w:rsid w:val="00E14AB8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04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1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1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1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1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04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1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1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1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1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EXPORT IMPORT OSIJEK d.o.o., društvo za trgovinu i usluge</izvorni_sadrzaj>
    <derivirana_varijabla naziv="DomainObject.Predmet.ProtustrankaFormated_1">  EXPORT IMPORT OSIJEK d.o.o., društvo za trgovinu i usluge</derivirana_varijabla>
  </DomainObject.Predmet.ProtustrankaFormated>
  <DomainObject.Predmet.ProtustrankaFormatedOIB>
    <izvorni_sadrzaj>  EXPORT IMPORT OSIJEK d.o.o., društvo za trgovinu i usluge, OIB 42018604284</izvorni_sadrzaj>
    <derivirana_varijabla naziv="DomainObject.Predmet.ProtustrankaFormatedOIB_1">  EXPORT IMPORT OSIJEK d.o.o., društvo za trgovinu i usluge, OIB 42018604284</derivirana_varijabla>
  </DomainObject.Predmet.ProtustrankaFormatedOIB>
  <DomainObject.Predmet.ProtustrankaFormatedWithAdress>
    <izvorni_sadrzaj> EXPORT IMPORT OSIJEK d.o.o., društvo za trgovinu i usluge, Kardinala A.Stepinca 8, 31000 Osijek</izvorni_sadrzaj>
    <derivirana_varijabla naziv="DomainObject.Predmet.ProtustrankaFormatedWithAdress_1"> EXPORT IMPORT OSIJEK d.o.o., društvo za trgovinu i usluge, Kardinala A.Stepinca 8, 31000 Osijek</derivirana_varijabla>
  </DomainObject.Predmet.ProtustrankaFormatedWithAdress>
  <DomainObject.Predmet.ProtustrankaFormatedWithAdressOIB>
    <izvorni_sadrzaj> EXPORT IMPORT OSIJEK d.o.o., društvo za trgovinu i usluge, OIB 42018604284, Kardinala A.Stepinca 8, 31000 Osijek</izvorni_sadrzaj>
    <derivirana_varijabla naziv="DomainObject.Predmet.ProtustrankaFormatedWithAdressOIB_1"> EXPORT IMPORT OSIJEK d.o.o., društvo za trgovinu i usluge, OIB 42018604284, Kardinala A.Stepinca 8, 31000 Osijek</derivirana_varijabla>
  </DomainObject.Predmet.ProtustrankaFormatedWithAdressOIB>
  <DomainObject.Predmet.ProtustrankaWithAdress>
    <izvorni_sadrzaj>EXPORT IMPORT OSIJEK d.o.o., društvo za trgovinu i usluge Kardinala A.Stepinca 8, 31000 Osijek</izvorni_sadrzaj>
    <derivirana_varijabla naziv="DomainObject.Predmet.ProtustrankaWithAdress_1">EXPORT IMPORT OSIJEK d.o.o., društvo za trgovinu i usluge Kardinala A.Stepinca 8, 31000 Osijek</derivirana_varijabla>
  </DomainObject.Predmet.ProtustrankaWithAdress>
  <DomainObject.Predmet.ProtustrankaWithAdressOIB>
    <izvorni_sadrzaj>EXPORT IMPORT OSIJEK d.o.o., društvo za trgovinu i usluge, OIB 42018604284, Kardinala A.Stepinca 8, 31000 Osijek</izvorni_sadrzaj>
    <derivirana_varijabla naziv="DomainObject.Predmet.ProtustrankaWithAdressOIB_1">EXPORT IMPORT OSIJEK d.o.o., društvo za trgovinu i usluge, OIB 42018604284, Kardinala A.Stepinca 8, 31000 Osijek</derivirana_varijabla>
  </DomainObject.Predmet.ProtustrankaWithAdressOIB>
  <DomainObject.Predmet.ProtustrankaNazivFormated>
    <izvorni_sadrzaj>EXPORT IMPORT OSIJEK d.o.o., društvo za trgovinu i usluge</izvorni_sadrzaj>
    <derivirana_varijabla naziv="DomainObject.Predmet.ProtustrankaNazivFormated_1">EXPORT IMPORT OSIJEK d.o.o., društvo za trgovinu i usluge</derivirana_varijabla>
  </DomainObject.Predmet.ProtustrankaNazivFormated>
  <DomainObject.Predmet.ProtustrankaNazivFormatedOIB>
    <izvorni_sadrzaj>EXPORT IMPORT OSIJEK d.o.o., društvo za trgovinu i usluge, OIB 42018604284</izvorni_sadrzaj>
    <derivirana_varijabla naziv="DomainObject.Predmet.ProtustrankaNazivFormatedOIB_1">EXPORT IMPORT OSIJEK d.o.o., društvo za trgovinu i usluge, OIB 42018604284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EXPORT IMPORT OSIJEK d.o.o., društvo za trgovinu i usluge</item>
    </izvorni_sadrzaj>
    <derivirana_varijabla naziv="DomainObject.Predmet.ProtuStrankaListFormated_1">
      <item>EXPORT IMPORT OSIJEK d.o.o., društvo za trgovinu i usluge</item>
    </derivirana_varijabla>
  </DomainObject.Predmet.ProtuStrankaListFormated>
  <DomainObject.Predmet.ProtuStrankaListFormatedOIB>
    <izvorni_sadrzaj>
      <item>EXPORT IMPORT OSIJEK d.o.o., društvo za trgovinu i usluge, OIB 42018604284</item>
    </izvorni_sadrzaj>
    <derivirana_varijabla naziv="DomainObject.Predmet.ProtuStrankaListFormatedOIB_1">
      <item>EXPORT IMPORT OSIJEK d.o.o., društvo za trgovinu i usluge, OIB 42018604284</item>
    </derivirana_varijabla>
  </DomainObject.Predmet.ProtuStrankaListFormatedOIB>
  <DomainObject.Predmet.ProtuStrankaListFormatedWithAdress>
    <izvorni_sadrzaj>
      <item>EXPORT IMPORT OSIJEK d.o.o., društvo za trgovinu i usluge, Kardinala A.Stepinca 8, 31000 Osijek</item>
    </izvorni_sadrzaj>
    <derivirana_varijabla naziv="DomainObject.Predmet.ProtuStrankaListFormatedWithAdress_1">
      <item>EXPORT IMPORT OSIJEK d.o.o., društvo za trgovinu i usluge, Kardinala A.Stepinca 8, 31000 Osijek</item>
    </derivirana_varijabla>
  </DomainObject.Predmet.ProtuStrankaListFormatedWithAdress>
  <DomainObject.Predmet.ProtuStrankaListFormatedWithAdressOIB>
    <izvorni_sadrzaj>
      <item>EXPORT IMPORT OSIJEK d.o.o., društvo za trgovinu i usluge, OIB 42018604284, Kardinala A.Stepinca 8, 31000 Osijek</item>
    </izvorni_sadrzaj>
    <derivirana_varijabla naziv="DomainObject.Predmet.ProtuStrankaListFormatedWithAdressOIB_1">
      <item>EXPORT IMPORT OSIJEK d.o.o., društvo za trgovinu i usluge, OIB 42018604284, Kardinala A.Stepinca 8, 31000 Osijek</item>
    </derivirana_varijabla>
  </DomainObject.Predmet.ProtuStrankaListFormatedWithAdressOIB>
  <DomainObject.Predmet.ProtuStrankaListNazivFormated>
    <izvorni_sadrzaj>
      <item>EXPORT IMPORT OSIJEK d.o.o., društvo za trgovinu i usluge</item>
    </izvorni_sadrzaj>
    <derivirana_varijabla naziv="DomainObject.Predmet.ProtuStrankaListNazivFormated_1">
      <item>EXPORT IMPORT OSIJEK d.o.o., društvo za trgovinu i usluge</item>
    </derivirana_varijabla>
  </DomainObject.Predmet.ProtuStrankaListNazivFormated>
  <DomainObject.Predmet.ProtuStrankaListNazivFormatedOIB>
    <izvorni_sadrzaj>
      <item>EXPORT IMPORT OSIJEK d.o.o., društvo za trgovinu i usluge, OIB 42018604284</item>
    </izvorni_sadrzaj>
    <derivirana_varijabla naziv="DomainObject.Predmet.ProtuStrankaListNazivFormatedOIB_1">
      <item>EXPORT IMPORT OSIJEK d.o.o., društvo za trgovinu i usluge, OIB 42018604284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EXPORT IMPORT OSIJEK d.o.o., društvo za trgovinu i usluge</izvorni_sadrzaj>
    <derivirana_varijabla naziv="DomainObject.Predmet.ProtustrankaIDrugi_1">EXPORT IMPORT OSIJEK d.o.o., društvo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EXPORT IMPORT OSIJEK d.o.o., društvo za trgovinu i usluge, OIB 42018604284, Kardinala A.Stepinca 8, 31000 Osijek</izvorni_sadrzaj>
    <derivirana_varijabla naziv="DomainObject.Predmet.ProtustrankaIDrugiAdressOIB_1">EXPORT IMPORT OSIJEK d.o.o., društvo za trgovinu i usluge, OIB 42018604284, Kardinala A.Stepinca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EXPORT IMPORT OSIJEK d.o.o., društvo za trgovinu i usluge</item>
    </izvorni_sadrzaj>
    <derivirana_varijabla naziv="DomainObject.Predmet.SudioniciListNaziv_1">
      <item>FINA RC OSIJEK</item>
      <item>EXPORT IMPORT OSIJEK d.o.o., društvo za trgovinu i usluge</item>
    </derivirana_varijabla>
  </DomainObject.Predmet.SudioniciListNaziv>
  <DomainObject.Predmet.SudioniciListAdressOIB>
    <izvorni_sadrzaj>
      <item>FINA RC OSIJEK, OIB 85821130368</item>
      <item>EXPORT IMPORT OSIJEK d.o.o., društvo za trgovinu i usluge, OIB 42018604284, Kardinala A.Stepinca 8,31000 Osijek</item>
    </izvorni_sadrzaj>
    <derivirana_varijabla naziv="DomainObject.Predmet.SudioniciListAdressOIB_1">
      <item>FINA RC OSIJEK, OIB 85821130368</item>
      <item>EXPORT IMPORT OSIJEK d.o.o., društvo za trgovinu i usluge, OIB 42018604284, Kardinala A.Stepinca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42018604284</item>
    </izvorni_sadrzaj>
    <derivirana_varijabla naziv="DomainObject.Predmet.SudioniciListNazivOIB_1">
      <item>, OIB 85821130368</item>
      <item>, OIB 42018604284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C3919-1033-4EEF-AFE5-C395D24B3F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251</properties:Words>
  <properties:Characters>1256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2017-03-03T07:09:00Z</dcterms:created>
  <dc:creator>hermanj</dc:creator>
  <cp:lastModifiedBy>Maja Videnović</cp:lastModifiedBy>
  <cp:lastPrinted>2017-01-18T09:46:00Z</cp:lastPrinted>
  <dcterms:modified xmlns:xsi="http://www.w3.org/2001/XMLSchema-instance" xsi:type="dcterms:W3CDTF">2017-03-03T07:13:00Z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