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8de0" w14:paraId="4e08de0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C2926">
        <w:rPr>
          <w:rFonts w:hAnsi="Times New Roman" w:ascii="Times New Roman"/>
          <w:sz w:val="22"/>
          <w:szCs w:val="22"/>
          <w:lang w:val="hr-HR"/>
        </w:rPr>
        <w:t>ZELUS KORČULA d.o.o., Lumbarda, Lumbarda 226, OIB: 89144777360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C2926">
        <w:rPr>
          <w:rFonts w:hAnsi="Times New Roman" w:ascii="Times New Roman"/>
          <w:sz w:val="22"/>
          <w:szCs w:val="22"/>
          <w:lang w:val="hr-HR"/>
        </w:rPr>
        <w:t xml:space="preserve">04. travnja </w:t>
      </w:r>
      <w:r w:rsidR="00BC48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</w:t>
      </w:r>
      <w:r w:rsidR="00BC2926">
        <w:rPr>
          <w:rFonts w:hAnsi="Times New Roman" w:ascii="Times New Roman"/>
          <w:sz w:val="22"/>
          <w:szCs w:val="22"/>
        </w:rPr>
        <w:t>ZELUS KORČULA d.o.o., Lumbarda, Lumbarda 226, OIB: 89144777360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BC2926">
        <w:rPr>
          <w:rFonts w:hAnsi="Times New Roman" w:ascii="Times New Roman"/>
          <w:sz w:val="22"/>
          <w:szCs w:val="22"/>
        </w:rPr>
        <w:t xml:space="preserve">04. travnja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BC4827">
        <w:rPr>
          <w:rFonts w:hAnsi="Times New Roman" w:ascii="Times New Roman"/>
          <w:sz w:val="22"/>
          <w:szCs w:val="22"/>
        </w:rPr>
        <w:t>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796AEF">
        <w:rPr>
          <w:rFonts w:hAnsi="Times New Roman" w:ascii="Times New Roman"/>
          <w:sz w:val="22"/>
          <w:szCs w:val="22"/>
        </w:rPr>
        <w:t>Jelenko Lehki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Pavla Hatza 10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796AEF">
        <w:rPr>
          <w:rFonts w:hAnsi="Times New Roman" w:ascii="Times New Roman"/>
          <w:sz w:val="22"/>
          <w:szCs w:val="22"/>
        </w:rPr>
        <w:t>96068307857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BC4827" w:rsidRPr="00BC48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C2926">
        <w:rPr>
          <w:rFonts w:hAnsi="Times New Roman" w:ascii="Times New Roman"/>
          <w:sz w:val="22"/>
          <w:szCs w:val="22"/>
          <w:lang w:val="hr-HR"/>
        </w:rPr>
        <w:t>ZELUS KORČULA d.o.o., Lumbarda, Lumbarda 226, OIB: 89144777360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796AEF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796AEF">
        <w:rPr>
          <w:rFonts w:hAnsi="Times New Roman" w:ascii="Times New Roman"/>
          <w:sz w:val="22"/>
          <w:szCs w:val="22"/>
          <w:lang w:val="hr-HR"/>
        </w:rPr>
        <w:t xml:space="preserve"> 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6165A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BC2926">
        <w:rPr>
          <w:rFonts w:hAnsi="Times New Roman" w:ascii="Times New Roman"/>
          <w:b/>
          <w:sz w:val="22"/>
          <w:szCs w:val="22"/>
          <w:lang w:val="hr-HR"/>
        </w:rPr>
        <w:t xml:space="preserve">04. travnja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</w:t>
      </w:r>
      <w:r w:rsidR="00BC4827">
        <w:rPr>
          <w:rFonts w:hAnsi="Times New Roman" w:ascii="Times New Roman"/>
          <w:b/>
          <w:sz w:val="22"/>
          <w:szCs w:val="22"/>
          <w:lang w:val="hr-HR"/>
        </w:rPr>
        <w:t>ć</w:t>
      </w:r>
      <w:r w:rsidR="00737624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7D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C2926">
      <w:rPr>
        <w:rFonts w:hAnsi="Times New Roman" w:ascii="Times New Roman"/>
        <w:b/>
        <w:sz w:val="22"/>
        <w:szCs w:val="22"/>
        <w:lang w:val="hr-HR"/>
      </w:rPr>
      <w:t>706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6165A">
      <w:rPr>
        <w:rFonts w:hAnsi="Times New Roman" w:ascii="Times New Roman"/>
        <w:b/>
        <w:sz w:val="22"/>
        <w:szCs w:val="22"/>
        <w:lang w:val="hr-HR"/>
      </w:rPr>
      <w:t>706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165A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57D1F"/>
    <w:rsid w:val="00695977"/>
    <w:rsid w:val="006B6A13"/>
    <w:rsid w:val="006F29A2"/>
    <w:rsid w:val="007045BC"/>
    <w:rsid w:val="007134C9"/>
    <w:rsid w:val="00722851"/>
    <w:rsid w:val="00730EAB"/>
    <w:rsid w:val="00737624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2926"/>
    <w:rsid w:val="00BC4827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 SZ</izvorni_sadrzaj>
    <derivirana_varijabla naziv="DomainObject.Predmet.Opis_1">ČL. 444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St-706/2015</izvorni_sadrzaj>
    <derivirana_varijabla naziv="DomainObject.Predmet.OznakaBroj_1">St-706/2015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ZELUS KORČULA d.o.o. za trgovinu, ugostiteljstvo i pomorska agencija</izvorni_sadrzaj>
    <derivirana_varijabla naziv="DomainObject.Predmet.ProtustrankaFormated_1">  ZELUS KORČULA d.o.o. za trgovinu, ugostiteljstvo i pomorska agencija</derivirana_varijabla>
  </DomainObject.Predmet.ProtustrankaFormated>
  <DomainObject.Predmet.ProtustrankaFormatedOIB>
    <izvorni_sadrzaj>  ZELUS KORČULA d.o.o. za trgovinu, ugostiteljstvo i pomorska agencija, OIB 89144777360</izvorni_sadrzaj>
    <derivirana_varijabla naziv="DomainObject.Predmet.ProtustrankaFormatedOIB_1">  ZELUS KORČULA d.o.o. za trgovinu, ugostiteljstvo i pomorska agencija, OIB 89144777360</derivirana_varijabla>
  </DomainObject.Predmet.ProtustrankaFormatedOIB>
  <DomainObject.Predmet.ProtustrankaFormatedWithAdress>
    <izvorni_sadrzaj> ZELUS KORČULA d.o.o. za trgovinu, ugostiteljstvo i pomorska agencija, Lumbarda 226, 20260 Lumbarda</izvorni_sadrzaj>
    <derivirana_varijabla naziv="DomainObject.Predmet.ProtustrankaFormatedWithAdress_1"> ZELUS KORČULA d.o.o. za trgovinu, ugostiteljstvo i pomorska agencija, Lumbarda 226, 20260 Lumbarda</derivirana_varijabla>
  </DomainObject.Predmet.ProtustrankaFormatedWithAdress>
  <DomainObject.Predmet.ProtustrankaFormatedWithAdressOIB>
    <izvorni_sadrzaj> ZELUS KORČULA d.o.o. za trgovinu, ugostiteljstvo i pomorska agencija, OIB 89144777360, Lumbarda 226, 20260 Lumbarda</izvorni_sadrzaj>
    <derivirana_varijabla naziv="DomainObject.Predmet.ProtustrankaFormatedWithAdressOIB_1"> ZELUS KORČULA d.o.o. za trgovinu, ugostiteljstvo i pomorska agencija, OIB 89144777360, Lumbarda 226, 20260 Lumbarda</derivirana_varijabla>
  </DomainObject.Predmet.ProtustrankaFormatedWithAdressOIB>
  <DomainObject.Predmet.ProtustrankaWithAdress>
    <izvorni_sadrzaj>ZELUS KORČULA d.o.o. za trgovinu, ugostiteljstvo i pomorska agencija Lumbarda 226, 20260 Lumbarda</izvorni_sadrzaj>
    <derivirana_varijabla naziv="DomainObject.Predmet.ProtustrankaWithAdress_1">ZELUS KORČULA d.o.o. za trgovinu, ugostiteljstvo i pomorska agencija Lumbarda 226, 20260 Lumbarda</derivirana_varijabla>
  </DomainObject.Predmet.ProtustrankaWithAdress>
  <DomainObject.Predmet.ProtustrankaWithAdressOIB>
    <izvorni_sadrzaj>ZELUS KORČULA d.o.o. za trgovinu, ugostiteljstvo i pomorska agencija, OIB 89144777360, Lumbarda 226, 20260 Lumbarda</izvorni_sadrzaj>
    <derivirana_varijabla naziv="DomainObject.Predmet.ProtustrankaWithAdressOIB_1">ZELUS KORČULA d.o.o. za trgovinu, ugostiteljstvo i pomorska agencija, OIB 89144777360, Lumbarda 226, 20260 Lumbarda</derivirana_varijabla>
  </DomainObject.Predmet.ProtustrankaWithAdressOIB>
  <DomainObject.Predmet.ProtustrankaNazivFormated>
    <izvorni_sadrzaj>ZELUS KORČULA d.o.o. za trgovinu, ugostiteljstvo i pomorska agencija</izvorni_sadrzaj>
    <derivirana_varijabla naziv="DomainObject.Predmet.ProtustrankaNazivFormated_1">ZELUS KORČULA d.o.o. za trgovinu, ugostiteljstvo i pomorska agencija</derivirana_varijabla>
  </DomainObject.Predmet.ProtustrankaNazivFormated>
  <DomainObject.Predmet.ProtustrankaNazivFormatedOIB>
    <izvorni_sadrzaj>ZELUS KORČULA d.o.o. za trgovinu, ugostiteljstvo i pomorska agencija, OIB 89144777360</izvorni_sadrzaj>
    <derivirana_varijabla naziv="DomainObject.Predmet.ProtustrankaNazivFormatedOIB_1">ZELUS KORČULA d.o.o. za trgovinu, ugostiteljstvo i pomorska agencija, OIB 89144777360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883271.27</izvorni_sadrzaj>
    <derivirana_varijabla naziv="DomainObject.Predmet.TrenutnaVrijednost_1">883271.27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ZELUS KORČULA d.o.o. za trgovinu, ugostiteljstvo i pomorska agencija</item>
    </izvorni_sadrzaj>
    <derivirana_varijabla naziv="DomainObject.Predmet.ProtuStrankaListFormated_1">
      <item>ZELUS KORČULA d.o.o. za trgovinu, ugostiteljstvo i pomorska agencija</item>
    </derivirana_varijabla>
  </DomainObject.Predmet.ProtuStrankaListFormated>
  <DomainObject.Predmet.ProtuStrankaListFormatedOIB>
    <izvorni_sadrzaj>
      <item>ZELUS KORČULA d.o.o. za trgovinu, ugostiteljstvo i pomorska agencija, OIB 89144777360</item>
    </izvorni_sadrzaj>
    <derivirana_varijabla naziv="DomainObject.Predmet.ProtuStrankaListFormatedOIB_1">
      <item>ZELUS KORČULA d.o.o. za trgovinu, ugostiteljstvo i pomorska agencija, OIB 89144777360</item>
    </derivirana_varijabla>
  </DomainObject.Predmet.ProtuStrankaListFormatedOIB>
  <DomainObject.Predmet.ProtuStrankaListFormatedWithAdress>
    <izvorni_sadrzaj>
      <item>ZELUS KORČULA d.o.o. za trgovinu, ugostiteljstvo i pomorska agencija, Lumbarda 226, 20260 Lumbarda</item>
    </izvorni_sadrzaj>
    <derivirana_varijabla naziv="DomainObject.Predmet.ProtuStrankaListFormatedWithAdress_1">
      <item>ZELUS KORČULA d.o.o. za trgovinu, ugostiteljstvo i pomorska agencija, Lumbarda 226, 20260 Lumbarda</item>
    </derivirana_varijabla>
  </DomainObject.Predmet.ProtuStrankaListFormatedWithAdress>
  <DomainObject.Predmet.ProtuStrankaListFormatedWithAdressOIB>
    <izvorni_sadrzaj>
      <item>ZELUS KORČULA d.o.o. za trgovinu, ugostiteljstvo i pomorska agencija, OIB 89144777360, Lumbarda 226, 20260 Lumbarda</item>
    </izvorni_sadrzaj>
    <derivirana_varijabla naziv="DomainObject.Predmet.ProtuStrankaListFormatedWithAdressOIB_1">
      <item>ZELUS KORČULA d.o.o. za trgovinu, ugostiteljstvo i pomorska agencija, OIB 89144777360, Lumbarda 226, 20260 Lumbarda</item>
    </derivirana_varijabla>
  </DomainObject.Predmet.ProtuStrankaListFormatedWithAdressOIB>
  <DomainObject.Predmet.ProtuStrankaListNazivFormated>
    <izvorni_sadrzaj>
      <item>ZELUS KORČULA d.o.o. za trgovinu, ugostiteljstvo i pomorska agencija</item>
    </izvorni_sadrzaj>
    <derivirana_varijabla naziv="DomainObject.Predmet.ProtuStrankaListNazivFormated_1">
      <item>ZELUS KORČULA d.o.o. za trgovinu, ugostiteljstvo i pomorska agencija</item>
    </derivirana_varijabla>
  </DomainObject.Predmet.ProtuStrankaListNazivFormated>
  <DomainObject.Predmet.ProtuStrankaListNazivFormatedOIB>
    <izvorni_sadrzaj>
      <item>ZELUS KORČULA d.o.o. za trgovinu, ugostiteljstvo i pomorska agencija, OIB 89144777360</item>
    </izvorni_sadrzaj>
    <derivirana_varijabla naziv="DomainObject.Predmet.ProtuStrankaListNazivFormatedOIB_1">
      <item>ZELUS KORČULA d.o.o. za trgovinu, ugostiteljstvo i pomorska agencija, OIB 89144777360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ZELUS KORČULA d.o.o. za trgovinu, ugostiteljstvo i pomorska agencija</izvorni_sadrzaj>
    <derivirana_varijabla naziv="DomainObject.Predmet.ProtustrankaIDrugi_1">ZELUS KORČULA d.o.o. za trgovinu, ugostiteljstvo i pomorska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ZELUS KORČULA d.o.o. za trgovinu, ugostiteljstvo i pomorska agencija, OIB 89144777360, Lumbarda 226, 20260 Lumbarda</izvorni_sadrzaj>
    <derivirana_varijabla naziv="DomainObject.Predmet.ProtustrankaIDrugiAdressOIB_1">ZELUS KORČULA d.o.o. za trgovinu, ugostiteljstvo i pomorska agencija, OIB 89144777360, Lumbarda 226, 20260 Lumbarda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ZELUS KORČULA d.o.o. za trgovinu, ugostiteljstvo i pomorska agencija</item>
    </izvorni_sadrzaj>
    <derivirana_varijabla naziv="DomainObject.Predmet.SudioniciListNaziv_1">
      <item>FINA RC SPLIT, PODRUŽNICA DUBROVNIK</item>
      <item>ZELUS KORČULA d.o.o. za trgovinu, ugostiteljstvo i pomorska agencija</item>
    </derivirana_varijabla>
  </DomainObject.Predmet.SudioniciListNaziv>
  <DomainObject.Predmet.SudioniciListAdressOIB>
    <izvorni_sadrzaj>
      <item>FINA RC SPLIT, PODRUŽNICA DUBROVNIK, OIB 85821130368, VUKOVARSKA 2,20000 Dubrovnik</item>
      <item>ZELUS KORČULA d.o.o. za trgovinu, ugostiteljstvo i pomorska agencija, OIB 89144777360, Lumbarda 226,20260 Lumbarda</item>
    </izvorni_sadrzaj>
    <derivirana_varijabla naziv="DomainObject.Predmet.SudioniciListAdressOIB_1">
      <item>FINA RC SPLIT, PODRUŽNICA DUBROVNIK, OIB 85821130368, VUKOVARSKA 2,20000 Dubrovnik</item>
      <item>ZELUS KORČULA d.o.o. za trgovinu, ugostiteljstvo i pomorska agencija, OIB 89144777360, Lumbarda 226,20260 Lumbarda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89144777360</item>
    </izvorni_sadrzaj>
    <derivirana_varijabla naziv="DomainObject.Predmet.SudioniciListNazivOIB_1">
      <item>, OIB 85821130368</item>
      <item>, OIB 89144777360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398CA-7890-447B-B476-8E8B5A7D6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2622</properties:Characters>
  <properties:Lines>86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2016-04-04T11:30:00Z</dcterms:created>
  <dc:creator>Sudsko vijeæe</dc:creator>
  <cp:lastModifiedBy>Mara Marčinko</cp:lastModifiedBy>
  <cp:lastPrinted>2016-04-04T12:18:00Z</cp:lastPrinted>
  <dcterms:modified xmlns:xsi="http://www.w3.org/2001/XMLSchema-instance" xsi:type="dcterms:W3CDTF">2016-04-04T12:19:00Z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