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14b9fa" w14:paraId="c14b9fa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B16958">
        <w:t>277</w:t>
      </w:r>
      <w:r w:rsidR="008A5255">
        <w:t>/2019-</w:t>
      </w:r>
      <w:r w:rsidR="002D489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16958" w:rsidRPr="00B16958">
        <w:t>POSLASTICA d.o.o.</w:t>
      </w:r>
      <w:r w:rsidR="002D4898">
        <w:rPr>
          <w:lang w:val="hr-HR"/>
        </w:rPr>
        <w:t>,</w:t>
      </w:r>
      <w:r w:rsidR="00B16958">
        <w:rPr>
          <w:lang w:val="hr-HR"/>
        </w:rPr>
        <w:t xml:space="preserve"> </w:t>
      </w:r>
      <w:r w:rsidR="00B16958" w:rsidRPr="00B16958">
        <w:rPr>
          <w:lang w:val="hr-HR"/>
        </w:rPr>
        <w:t>Cesta dr. Franje Tuđmana 638/A</w:t>
      </w:r>
      <w:r w:rsidR="00B16958">
        <w:rPr>
          <w:lang w:val="hr-HR"/>
        </w:rPr>
        <w:t xml:space="preserve">, Kaštel Kambelovac, OIB: </w:t>
      </w:r>
      <w:r w:rsidR="00B16958" w:rsidRPr="00B16958">
        <w:rPr>
          <w:lang w:val="hr-HR"/>
        </w:rPr>
        <w:t>72329931006</w:t>
      </w:r>
      <w:r w:rsidR="00B16958">
        <w:rPr>
          <w:lang w:val="hr-HR"/>
        </w:rPr>
        <w:t>,</w:t>
      </w:r>
      <w:r w:rsidR="00D61231">
        <w:rPr>
          <w:lang w:val="hr-HR"/>
        </w:rPr>
        <w:t xml:space="preserve"> </w:t>
      </w:r>
      <w:r w:rsidR="004A490C">
        <w:rPr>
          <w:lang w:val="hr-HR"/>
        </w:rPr>
        <w:t>3.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16958" w:rsidRPr="00B16958">
        <w:t>POSLASTICA d.o.o.</w:t>
      </w:r>
      <w:r w:rsidR="00B16958">
        <w:rPr>
          <w:lang w:val="hr-HR"/>
        </w:rPr>
        <w:t xml:space="preserve">, </w:t>
      </w:r>
      <w:r w:rsidR="00B16958" w:rsidRPr="00B16958">
        <w:rPr>
          <w:lang w:val="hr-HR"/>
        </w:rPr>
        <w:t>Cesta dr. Franje Tuđmana 638/A</w:t>
      </w:r>
      <w:r w:rsidR="00B16958">
        <w:rPr>
          <w:lang w:val="hr-HR"/>
        </w:rPr>
        <w:t xml:space="preserve">, Kaštel Kambelovac, OIB: </w:t>
      </w:r>
      <w:r w:rsidR="00B16958" w:rsidRPr="00B16958">
        <w:rPr>
          <w:lang w:val="hr-HR"/>
        </w:rPr>
        <w:t>72329931006</w:t>
      </w:r>
      <w:r w:rsidR="00B16958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B16958">
        <w:rPr>
          <w:lang w:val="hr-HR"/>
        </w:rPr>
        <w:t>6. lipnja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16958">
        <w:rPr>
          <w:lang w:val="hr-HR"/>
        </w:rPr>
        <w:t>10.750,00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2D4898">
        <w:t xml:space="preserve">3. </w:t>
      </w:r>
      <w:r w:rsidR="004A490C">
        <w:t>srpnja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078AB" w:rsidR="00473132">
    <w:pPr>
      <w:pStyle w:val="Zaglavlje"/>
      <w:jc w:val="center"/>
    </w:pPr>
  </w:p>
  <w:p w:rsidRDefault="000078A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78AB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07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8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8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8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8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07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8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8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8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8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POSLASTICA d.o.o. za ugostiteljstvo i trgovinu</izvorni_sadrzaj>
    <derivirana_varijabla naziv="DomainObject.Predmet.ProtustrankaFormated_1">  POSLASTICA d.o.o. za ugostiteljstvo i trgovinu</derivirana_varijabla>
  </DomainObject.Predmet.ProtustrankaFormated>
  <DomainObject.Predmet.ProtustrankaFormatedOIB>
    <izvorni_sadrzaj>  POSLASTICA d.o.o. za ugostiteljstvo i trgovinu, OIB 72329931006</izvorni_sadrzaj>
    <derivirana_varijabla naziv="DomainObject.Predmet.ProtustrankaFormatedOIB_1">  POSLASTICA d.o.o. za ugostiteljstvo i trgovinu, OIB 72329931006</derivirana_varijabla>
  </DomainObject.Predmet.ProtustrankaFormatedOIB>
  <DomainObject.Predmet.ProtustrankaFormatedWithAdress>
    <izvorni_sadrzaj> POSLASTICA d.o.o. za ugostiteljstvo i trgovinu, Cesta dr. Franje Tuđmana 638/A, 21214 Kaštel Kambelovac</izvorni_sadrzaj>
    <derivirana_varijabla naziv="DomainObject.Predmet.ProtustrankaFormatedWithAdress_1"> POSLASTICA d.o.o. za ugostiteljstvo i trgovinu, Cesta dr. Franje Tuđmana 638/A, 21214 Kaštel Kambelovac</derivirana_varijabla>
  </DomainObject.Predmet.ProtustrankaFormatedWithAdress>
  <DomainObject.Predmet.ProtustrankaFormatedWithAdressOIB>
    <izvorni_sadrzaj> POSLASTICA d.o.o. za ugostiteljstvo i trgovinu, OIB 72329931006, Cesta dr. Franje Tuđmana 638/A, 21214 Kaštel Kambelovac</izvorni_sadrzaj>
    <derivirana_varijabla naziv="DomainObject.Predmet.ProtustrankaFormatedWithAdressOIB_1"> POSLASTICA d.o.o. za ugostiteljstvo i trgovinu, OIB 72329931006, Cesta dr. Franje Tuđmana 638/A, 21214 Kaštel Kambelovac</derivirana_varijabla>
  </DomainObject.Predmet.ProtustrankaFormatedWithAdressOIB>
  <DomainObject.Predmet.ProtustrankaWithAdress>
    <izvorni_sadrzaj>POSLASTICA d.o.o. za ugostiteljstvo i trgovinu Cesta dr. Franje Tuđmana 638/A, 21214 Kaštel Kambelovac</izvorni_sadrzaj>
    <derivirana_varijabla naziv="DomainObject.Predmet.ProtustrankaWithAdress_1">POSLASTICA d.o.o. za ugostiteljstvo i trgovinu Cesta dr. Franje Tuđmana 638/A, 21214 Kaštel Kambelovac</derivirana_varijabla>
  </DomainObject.Predmet.ProtustrankaWithAdress>
  <DomainObject.Predmet.ProtustrankaWithAdressOIB>
    <izvorni_sadrzaj>POSLASTICA d.o.o. za ugostiteljstvo i trgovinu, OIB 72329931006, Cesta dr. Franje Tuđmana 638/A, 21214 Kaštel Kambelovac</izvorni_sadrzaj>
    <derivirana_varijabla naziv="DomainObject.Predmet.ProtustrankaWithAdressOIB_1">POSLASTICA d.o.o. za ugostiteljstvo i trgovinu, OIB 72329931006, Cesta dr. Franje Tuđmana 638/A, 21214 Kaštel Kambelovac</derivirana_varijabla>
  </DomainObject.Predmet.ProtustrankaWithAdressOIB>
  <DomainObject.Predmet.ProtustrankaNazivFormated>
    <izvorni_sadrzaj>POSLASTICA d.o.o. za ugostiteljstvo i trgovinu</izvorni_sadrzaj>
    <derivirana_varijabla naziv="DomainObject.Predmet.ProtustrankaNazivFormated_1">POSLASTICA d.o.o. za ugostiteljstvo i trgovinu</derivirana_varijabla>
  </DomainObject.Predmet.ProtustrankaNazivFormated>
  <DomainObject.Predmet.ProtustrankaNazivFormatedOIB>
    <izvorni_sadrzaj>POSLASTICA d.o.o. za ugostiteljstvo i trgovinu, OIB 72329931006</izvorni_sadrzaj>
    <derivirana_varijabla naziv="DomainObject.Predmet.ProtustrankaNazivFormatedOIB_1">POSLASTICA d.o.o. za ugostiteljstvo i trgovinu, OIB 72329931006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85821130368 Mažuranićevo šetalište 24 b, 21000 Split</izvorni_sadrzaj>
    <derivirana_varijabla naziv="DomainObject.Predmet.StrankaFormatedWithAdress_1"> FINANCIJSKA AGENCIJA, RC SPLIT, 85821130368 Mažuranićevo šetalište 24 b, 21000 Split</derivirana_varijabla>
  </DomainObject.Predmet.StrankaFormatedWithAdress>
  <DomainObject.Predmet.StrankaFormatedWithAdressOIB>
    <izvorni_sadrzaj> FINANCIJSKA AGENCIJA, RC SPLIT, OIB 85821130368, 85821130368 Mažuranićevo šetalište 24 b, 21000 Split</izvorni_sadrzaj>
    <derivirana_varijabla naziv="DomainObject.Predmet.StrankaFormatedWithAdressOIB_1"> FINANCIJSKA AGENCIJA, RC SPLIT, OIB 85821130368, 85821130368 Mažuranićevo šetalište 24 b, 21000 Split</derivirana_varijabla>
  </DomainObject.Predmet.StrankaFormatedWithAdressOIB>
  <DomainObject.Predmet.StrankaWithAdress>
    <izvorni_sadrzaj>FINANCIJSKA AGENCIJA, RC SPLIT 85821130368 Mažuranićevo šetalište 24 b,21000 Split</izvorni_sadrzaj>
    <derivirana_varijabla naziv="DomainObject.Predmet.StrankaWithAdress_1">FINANCIJSKA AGENCIJA, RC SPLIT 85821130368 Mažuranićevo šetalište 24 b,21000 Split</derivirana_varijabla>
  </DomainObject.Predmet.StrankaWithAdress>
  <DomainObject.Predmet.StrankaWithAdressOIB>
    <izvorni_sadrzaj>FINANCIJSKA AGENCIJA, RC SPLIT, OIB 85821130368, 85821130368 Mažuranićevo šetalište 24 b,21000 Split</izvorni_sadrzaj>
    <derivirana_varijabla naziv="DomainObject.Predmet.StrankaWithAdressOIB_1">FINANCIJSKA AGENCIJA, RC SPLIT, OIB 85821130368, 85821130368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10750.00</izvorni_sadrzaj>
    <derivirana_varijabla naziv="DomainObject.Predmet.TrenutnaVrijednost_1">10750.00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85821130368 Mažuranićevo šetalište 24 b, 21000 Split</item>
    </izvorni_sadrzaj>
    <derivirana_varijabla naziv="DomainObject.Predmet.StrankaListFormatedWithAdress_1">
      <item>FINANCIJSKA AGENCIJA, RC SPLIT, 85821130368 Mažuranićevo šetalište 24 b, 21000 Split</item>
    </derivirana_varijabla>
  </DomainObject.Predmet.StrankaListFormatedWithAdress>
  <DomainObject.Predmet.StrankaListFormatedWithAdressOIB>
    <izvorni_sadrzaj>
      <item>FINANCIJSKA AGENCIJA, RC SPLIT, OIB 85821130368, 85821130368 Mažuranićevo šetalište 24 b, 21000 Split</item>
    </izvorni_sadrzaj>
    <derivirana_varijabla naziv="DomainObject.Predmet.StrankaListFormatedWithAdressOIB_1">
      <item>FINANCIJSKA AGENCIJA, RC SPLIT, OIB 85821130368, 85821130368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POSLASTICA d.o.o. za ugostiteljstvo i trgovinu</item>
    </izvorni_sadrzaj>
    <derivirana_varijabla naziv="DomainObject.Predmet.ProtuStrankaListFormated_1">
      <item>POSLASTICA d.o.o. za ugostiteljstvo i trgovinu</item>
    </derivirana_varijabla>
  </DomainObject.Predmet.ProtuStrankaListFormated>
  <DomainObject.Predmet.ProtuStrankaListFormatedOIB>
    <izvorni_sadrzaj>
      <item>POSLASTICA d.o.o. za ugostiteljstvo i trgovinu, OIB 72329931006</item>
    </izvorni_sadrzaj>
    <derivirana_varijabla naziv="DomainObject.Predmet.ProtuStrankaListFormatedOIB_1">
      <item>POSLASTICA d.o.o. za ugostiteljstvo i trgovinu, OIB 72329931006</item>
    </derivirana_varijabla>
  </DomainObject.Predmet.ProtuStrankaListFormatedOIB>
  <DomainObject.Predmet.ProtuStrankaListFormatedWithAdress>
    <izvorni_sadrzaj>
      <item>POSLASTICA d.o.o. za ugostiteljstvo i trgovinu, Cesta dr. Franje Tuđmana 638/A, 21214 Kaštel Kambelovac</item>
    </izvorni_sadrzaj>
    <derivirana_varijabla naziv="DomainObject.Predmet.ProtuStrankaListFormatedWithAdress_1">
      <item>POSLASTICA d.o.o. za ugostiteljstvo i trgovinu, Cesta dr. Franje Tuđmana 638/A, 21214 Kaštel Kambelovac</item>
    </derivirana_varijabla>
  </DomainObject.Predmet.ProtuStrankaListFormatedWithAdress>
  <DomainObject.Predmet.ProtuStrankaListFormatedWithAdressOIB>
    <izvorni_sadrzaj>
      <item>POSLASTICA d.o.o. za ugostiteljstvo i trgovinu, OIB 72329931006, Cesta dr. Franje Tuđmana 638/A, 21214 Kaštel Kambelovac</item>
    </izvorni_sadrzaj>
    <derivirana_varijabla naziv="DomainObject.Predmet.ProtuStrankaListFormatedWithAdressOIB_1">
      <item>POSLASTICA d.o.o. za ugostiteljstvo i trgovinu, OIB 72329931006, Cesta dr. Franje Tuđmana 638/A, 21214 Kaštel Kambelovac</item>
    </derivirana_varijabla>
  </DomainObject.Predmet.ProtuStrankaListFormatedWithAdressOIB>
  <DomainObject.Predmet.ProtuStrankaListNazivFormated>
    <izvorni_sadrzaj>
      <item>POSLASTICA d.o.o. za ugostiteljstvo i trgovinu</item>
    </izvorni_sadrzaj>
    <derivirana_varijabla naziv="DomainObject.Predmet.ProtuStrankaListNazivFormated_1">
      <item>POSLASTICA d.o.o. za ugostiteljstvo i trgovinu</item>
    </derivirana_varijabla>
  </DomainObject.Predmet.ProtuStrankaListNazivFormated>
  <DomainObject.Predmet.ProtuStrankaListNazivFormatedOIB>
    <izvorni_sadrzaj>
      <item>POSLASTICA d.o.o. za ugostiteljstvo i trgovinu, OIB 72329931006</item>
    </izvorni_sadrzaj>
    <derivirana_varijabla naziv="DomainObject.Predmet.ProtuStrankaListNazivFormatedOIB_1">
      <item>POSLASTICA d.o.o. za ugostiteljstvo i trgovinu, OIB 72329931006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POSLASTICA d.o.o. za ugostiteljstvo i trgovinu</izvorni_sadrzaj>
    <derivirana_varijabla naziv="DomainObject.Predmet.ProtustrankaIDrugi_1">POSLASTICA d.o.o. za ugostiteljstvo i trgovinu</derivirana_varijabla>
  </DomainObject.Predmet.ProtustrankaIDrugi>
  <DomainObject.Predmet.StrankaIDrugiAdressOIB>
    <izvorni_sadrzaj>FINANCIJSKA AGENCIJA, RC SPLIT, OIB 85821130368, 85821130368 Mažuranićevo šetalište 24 b, 21000 Split</izvorni_sadrzaj>
    <derivirana_varijabla naziv="DomainObject.Predmet.StrankaIDrugiAdressOIB_1">FINANCIJSKA AGENCIJA, RC SPLIT, OIB 85821130368, 85821130368 Mažuranićevo šetalište 24 b, 21000 Split</derivirana_varijabla>
  </DomainObject.Predmet.StrankaIDrugiAdressOIB>
  <DomainObject.Predmet.ProtustrankaIDrugiAdressOIB>
    <izvorni_sadrzaj>POSLASTICA d.o.o. za ugostiteljstvo i trgovinu, OIB 72329931006, Cesta dr. Franje Tuđmana 638/A, 21214 Kaštel Kambelovac</izvorni_sadrzaj>
    <derivirana_varijabla naziv="DomainObject.Predmet.ProtustrankaIDrugiAdressOIB_1">POSLASTICA d.o.o. za ugostiteljstvo i trgovinu, OIB 72329931006, Cesta dr. Franje Tuđmana 638/A,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POSLASTICA d.o.o. za ugostiteljstvo i trgovinu</item>
      <item>FINANCIJSKA AGENCIJA, RC SPLIT</item>
    </izvorni_sadrzaj>
    <derivirana_varijabla naziv="DomainObject.Predmet.SudioniciListNaziv_1">
      <item>POSLASTICA d.o.o. za ugostiteljstvo i trgovinu</item>
      <item>FINANCIJSKA AGENCIJA, RC SPLIT</item>
    </derivirana_varijabla>
  </DomainObject.Predmet.SudioniciListNaziv>
  <DomainObject.Predmet.SudioniciListAdressOIB>
    <izvorni_sadrzaj>
      <item>POSLASTICA d.o.o. za ugostiteljstvo i trgovinu, OIB 72329931006, Cesta dr. Franje Tuđmana 638/A,21214 Kaštel Kambelovac</item>
      <item>FINANCIJSKA AGENCIJA, RC SPLIT, OIB 85821130368, 85821130368 Mažuranićevo šetalište 24 b,21000 Split</item>
    </izvorni_sadrzaj>
    <derivirana_varijabla naziv="DomainObject.Predmet.SudioniciListAdressOIB_1">
      <item>POSLASTICA d.o.o. za ugostiteljstvo i trgovinu, OIB 72329931006, Cesta dr. Franje Tuđmana 638/A,21214 Kaštel Kambelovac</item>
      <item>FINANCIJSKA AGENCIJA, RC SPLIT, OIB 85821130368, 85821130368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72329931006</item>
      <item>, OIB 85821130368</item>
    </izvorni_sadrzaj>
    <derivirana_varijabla naziv="DomainObject.Predmet.SudioniciListNazivOIB_1">
      <item>, OIB 72329931006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1788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2019-07-03T11:08:00Z</cp:lastPrinted>
  <dcterms:modified xmlns:xsi="http://www.w3.org/2001/XMLSchema-instance" xsi:type="dcterms:W3CDTF">2019-07-03T11:09:00Z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