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8c499" w14:paraId="438c499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BC788D">
        <w:rPr>
          <w:rFonts w:hAnsi="Times New Roman" w:ascii="Times New Roman"/>
          <w:szCs w:val="24"/>
          <w:lang w:val="hr-HR"/>
        </w:rPr>
        <w:t>834</w:t>
      </w:r>
      <w:r w:rsidR="00A87ED1">
        <w:rPr>
          <w:rFonts w:hAnsi="Times New Roman" w:ascii="Times New Roman"/>
          <w:szCs w:val="24"/>
          <w:lang w:val="hr-HR"/>
        </w:rPr>
        <w:t>/2016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</w:t>
      </w:r>
      <w:r w:rsidR="00934979">
        <w:rPr>
          <w:rFonts w:hAnsi="Times New Roman" w:ascii="Times New Roman"/>
          <w:szCs w:val="24"/>
          <w:lang w:val="hr-HR"/>
        </w:rPr>
        <w:t>ostupku pokrenutim nad dužniko</w:t>
      </w:r>
      <w:r w:rsidR="00924592">
        <w:rPr>
          <w:rFonts w:hAnsi="Times New Roman" w:ascii="Times New Roman"/>
          <w:szCs w:val="24"/>
          <w:lang w:val="hr-HR"/>
        </w:rPr>
        <w:t>m</w:t>
      </w:r>
      <w:r w:rsidR="00BC788D" w:rsidRPr="00BC788D">
        <w:rPr>
          <w:rFonts w:hAnsi="Times New Roman" w:ascii="Times New Roman"/>
          <w:szCs w:val="24"/>
          <w:lang w:val="hr-HR"/>
        </w:rPr>
        <w:t xml:space="preserve"> </w:t>
      </w:r>
      <w:r w:rsidR="00BC788D" w:rsidRPr="00BC788D">
        <w:rPr>
          <w:rFonts w:hAnsi="Times New Roman" w:ascii="Times New Roman"/>
        </w:rPr>
        <w:t>REITER d.o.o., Zagreb, Vrapčanska 251, MBS: 080420485, OIB: 37295692682</w:t>
      </w:r>
      <w:r w:rsidR="006D19C9" w:rsidRPr="00A87ED1">
        <w:rPr>
          <w:rFonts w:hAnsi="Times New Roman" w:ascii="Times New Roman"/>
        </w:rPr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ED099B">
        <w:rPr>
          <w:rFonts w:hAnsi="Times New Roman" w:ascii="Times New Roman"/>
          <w:szCs w:val="24"/>
          <w:lang w:val="hr-HR"/>
        </w:rPr>
        <w:t>0</w:t>
      </w:r>
      <w:r w:rsidR="00A73F85">
        <w:rPr>
          <w:rFonts w:hAnsi="Times New Roman" w:ascii="Times New Roman"/>
          <w:szCs w:val="24"/>
          <w:lang w:val="hr-HR"/>
        </w:rPr>
        <w:t>7</w:t>
      </w:r>
      <w:r w:rsidR="00ED099B">
        <w:rPr>
          <w:rFonts w:hAnsi="Times New Roman" w:ascii="Times New Roman"/>
          <w:szCs w:val="24"/>
          <w:lang w:val="hr-HR"/>
        </w:rPr>
        <w:t>. lipnja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A87ED1">
        <w:rPr>
          <w:rFonts w:hAnsi="Times New Roman" w:ascii="Times New Roman"/>
          <w:szCs w:val="24"/>
        </w:rPr>
        <w:t xml:space="preserve"> </w:t>
      </w:r>
      <w:r w:rsidR="00BC788D">
        <w:rPr>
          <w:rFonts w:hAnsi="Times New Roman" w:ascii="Times New Roman"/>
          <w:szCs w:val="24"/>
        </w:rPr>
        <w:t xml:space="preserve"> </w:t>
      </w:r>
      <w:r w:rsidR="00BC788D" w:rsidRPr="00BC788D">
        <w:rPr>
          <w:rFonts w:hAnsi="Times New Roman" w:ascii="Times New Roman"/>
        </w:rPr>
        <w:t>REITER d.o.o., Zagreb, Vrapčanska 251, MBS: 080420485, OIB: 37295692682</w:t>
      </w:r>
      <w:r w:rsidR="00BC788D">
        <w:rPr>
          <w:rFonts w:hAnsi="Times New Roman" w:ascii="Times New Roman"/>
        </w:rPr>
        <w:t>.</w:t>
      </w:r>
    </w:p>
    <w:p w:rsidRDefault="000A7977" w:rsidP="00BF4417" w:rsidR="000A7977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ED099B">
        <w:rPr>
          <w:rFonts w:hAnsi="Times New Roman" w:ascii="Times New Roman"/>
          <w:szCs w:val="24"/>
        </w:rPr>
        <w:t>0</w:t>
      </w:r>
      <w:r w:rsidR="00A73F85">
        <w:rPr>
          <w:rFonts w:hAnsi="Times New Roman" w:ascii="Times New Roman"/>
          <w:szCs w:val="24"/>
        </w:rPr>
        <w:t>7</w:t>
      </w:r>
      <w:r w:rsidR="00ED099B">
        <w:rPr>
          <w:rFonts w:hAnsi="Times New Roman" w:ascii="Times New Roman"/>
          <w:szCs w:val="24"/>
        </w:rPr>
        <w:t>. lipnja 2016</w:t>
      </w:r>
      <w:r w:rsidR="001C15BB">
        <w:rPr>
          <w:rFonts w:hAnsi="Times New Roman" w:ascii="Times New Roman"/>
          <w:szCs w:val="24"/>
        </w:rPr>
        <w:t xml:space="preserve">. u </w:t>
      </w:r>
      <w:r w:rsidR="00A73F85">
        <w:rPr>
          <w:rFonts w:hAnsi="Times New Roman" w:ascii="Times New Roman"/>
          <w:szCs w:val="24"/>
        </w:rPr>
        <w:t>1</w:t>
      </w:r>
      <w:r w:rsidR="00676109">
        <w:rPr>
          <w:rFonts w:hAnsi="Times New Roman" w:ascii="Times New Roman"/>
          <w:szCs w:val="24"/>
        </w:rPr>
        <w:t>3</w:t>
      </w:r>
      <w:r w:rsidR="00934979">
        <w:rPr>
          <w:rFonts w:hAnsi="Times New Roman" w:ascii="Times New Roman"/>
          <w:szCs w:val="24"/>
        </w:rPr>
        <w:t>,</w:t>
      </w:r>
      <w:r w:rsidR="00C23F47">
        <w:rPr>
          <w:rFonts w:hAnsi="Times New Roman" w:ascii="Times New Roman"/>
          <w:szCs w:val="24"/>
        </w:rPr>
        <w:t>00</w:t>
      </w:r>
      <w:r w:rsidR="001C15BB">
        <w:rPr>
          <w:rFonts w:hAnsi="Times New Roman" w:ascii="Times New Roman"/>
          <w:szCs w:val="24"/>
        </w:rPr>
        <w:t xml:space="preserve"> sati i  </w:t>
      </w:r>
      <w:r w:rsidR="00746397">
        <w:rPr>
          <w:rFonts w:hAnsi="Times New Roman" w:ascii="Times New Roman"/>
          <w:szCs w:val="24"/>
        </w:rPr>
        <w:t>3</w:t>
      </w:r>
      <w:r w:rsidR="001C15BB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DB6E58" w:rsidRPr="00DB6E58">
        <w:rPr>
          <w:rFonts w:hAnsi="Times New Roman" w:ascii="Times New Roman"/>
          <w:szCs w:val="24"/>
        </w:rPr>
        <w:t xml:space="preserve"> </w:t>
      </w:r>
      <w:r w:rsidR="00BC788D">
        <w:rPr>
          <w:rFonts w:hAnsi="Times New Roman" w:ascii="Times New Roman"/>
          <w:szCs w:val="24"/>
        </w:rPr>
        <w:t>Zdravko Frleta, Zagreb, Brune Bušića 40, OIB 16983053469.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FF1E2E">
        <w:rPr>
          <w:rFonts w:hAnsi="Times New Roman" w:ascii="Times New Roman"/>
          <w:szCs w:val="24"/>
          <w:lang w:val="hr-HR"/>
        </w:rPr>
        <w:t xml:space="preserve"> </w:t>
      </w:r>
      <w:r w:rsidR="00BC788D" w:rsidRPr="00BC788D">
        <w:rPr>
          <w:rFonts w:hAnsi="Times New Roman" w:ascii="Times New Roman"/>
        </w:rPr>
        <w:t>REITER d.o.o., Zagreb, Vrapčanska 251, MBS: 080420485, OIB: 37295692682</w:t>
      </w:r>
      <w:r w:rsidR="00BC788D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676109">
        <w:rPr>
          <w:rFonts w:hAnsi="Times New Roman" w:ascii="Times New Roman"/>
          <w:lang w:val="hr-HR"/>
        </w:rPr>
        <w:t>22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676109">
        <w:rPr>
          <w:rFonts w:hAnsi="Times New Roman" w:ascii="Times New Roman"/>
          <w:lang w:val="hr-HR"/>
        </w:rPr>
        <w:t>22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40029">
        <w:rPr>
          <w:rFonts w:hAnsi="Times New Roman" w:ascii="Times New Roman"/>
          <w:lang w:val="hr-HR"/>
        </w:rPr>
        <w:t>,0</w:t>
      </w:r>
      <w:r w:rsidR="00A73F85">
        <w:rPr>
          <w:rFonts w:hAnsi="Times New Roman" w:ascii="Times New Roman"/>
          <w:lang w:val="hr-HR"/>
        </w:rPr>
        <w:t>7</w:t>
      </w:r>
      <w:r w:rsidR="00ED099B">
        <w:rPr>
          <w:rFonts w:hAnsi="Times New Roman" w:ascii="Times New Roman"/>
          <w:lang w:val="hr-HR"/>
        </w:rPr>
        <w:t>. lipnja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BB288E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B6E58" w:rsidP="00A02786" w:rsidR="00DB6E58">
      <w:pPr>
        <w:jc w:val="both"/>
        <w:rPr>
          <w:rFonts w:hAnsi="Times New Roman" w:ascii="Times New Roman"/>
          <w:szCs w:val="24"/>
          <w:lang w:val="hr-HR"/>
        </w:rPr>
      </w:pPr>
    </w:p>
    <w:p w:rsidRDefault="00BB288E" w:rsidP="00BB288E" w:rsidR="00BB288E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BB288E" w:rsidP="00BB288E" w:rsidR="00BB288E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DB6E58" w:rsidP="00A02786" w:rsidR="00DB6E58">
      <w:pPr>
        <w:jc w:val="both"/>
        <w:rPr>
          <w:rFonts w:hAnsi="Times New Roman" w:ascii="Times New Roman"/>
          <w:szCs w:val="24"/>
          <w:lang w:val="hr-HR"/>
        </w:rPr>
      </w:pPr>
    </w:p>
    <w:sectPr w:rsidSect="00201F62" w:rsidR="00DB6E5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BB288E" w:rsidRPr="00BB288E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0A7977">
          <w:rPr>
            <w:rFonts w:hAnsi="Times New Roman" w:ascii="Times New Roman"/>
          </w:rPr>
          <w:t xml:space="preserve">                    27. St-</w:t>
        </w:r>
        <w:r w:rsidR="00BC788D">
          <w:rPr>
            <w:rFonts w:hAnsi="Times New Roman" w:ascii="Times New Roman"/>
          </w:rPr>
          <w:t>834</w:t>
        </w:r>
        <w:r>
          <w:rPr>
            <w:rFonts w:hAnsi="Times New Roman" w:ascii="Times New Roman"/>
          </w:rPr>
          <w:t>/</w:t>
        </w:r>
        <w:r w:rsidR="00A87ED1">
          <w:rPr>
            <w:rFonts w:hAnsi="Times New Roman" w:ascii="Times New Roman"/>
          </w:rPr>
          <w:t>2016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10660"/>
    <w:rsid w:val="000A7977"/>
    <w:rsid w:val="00106F4B"/>
    <w:rsid w:val="00142BAB"/>
    <w:rsid w:val="001778CB"/>
    <w:rsid w:val="0018446A"/>
    <w:rsid w:val="001859C3"/>
    <w:rsid w:val="001C0A2C"/>
    <w:rsid w:val="001C15BB"/>
    <w:rsid w:val="001F67AE"/>
    <w:rsid w:val="00201F62"/>
    <w:rsid w:val="00281877"/>
    <w:rsid w:val="00290B47"/>
    <w:rsid w:val="002B2C47"/>
    <w:rsid w:val="00303F1F"/>
    <w:rsid w:val="00314C84"/>
    <w:rsid w:val="00316F4B"/>
    <w:rsid w:val="003D70BD"/>
    <w:rsid w:val="003E052E"/>
    <w:rsid w:val="003E5F79"/>
    <w:rsid w:val="004060C8"/>
    <w:rsid w:val="00411C85"/>
    <w:rsid w:val="00421A5A"/>
    <w:rsid w:val="004503D1"/>
    <w:rsid w:val="004612D0"/>
    <w:rsid w:val="004702B7"/>
    <w:rsid w:val="00495ED5"/>
    <w:rsid w:val="00495FFB"/>
    <w:rsid w:val="004E1FA2"/>
    <w:rsid w:val="005038B9"/>
    <w:rsid w:val="005217F6"/>
    <w:rsid w:val="005853F0"/>
    <w:rsid w:val="005D1528"/>
    <w:rsid w:val="00631843"/>
    <w:rsid w:val="00676109"/>
    <w:rsid w:val="006B77FA"/>
    <w:rsid w:val="006D19C9"/>
    <w:rsid w:val="00746397"/>
    <w:rsid w:val="007869B3"/>
    <w:rsid w:val="007D3512"/>
    <w:rsid w:val="008139E9"/>
    <w:rsid w:val="008776AC"/>
    <w:rsid w:val="008A0A2C"/>
    <w:rsid w:val="008D4D9F"/>
    <w:rsid w:val="008D7665"/>
    <w:rsid w:val="008F6849"/>
    <w:rsid w:val="00905CCD"/>
    <w:rsid w:val="00906F46"/>
    <w:rsid w:val="009237A3"/>
    <w:rsid w:val="00923F04"/>
    <w:rsid w:val="00924592"/>
    <w:rsid w:val="00934979"/>
    <w:rsid w:val="0098320A"/>
    <w:rsid w:val="00991234"/>
    <w:rsid w:val="00A02786"/>
    <w:rsid w:val="00A5013D"/>
    <w:rsid w:val="00A56EB1"/>
    <w:rsid w:val="00A73F85"/>
    <w:rsid w:val="00A87ED1"/>
    <w:rsid w:val="00AC5E51"/>
    <w:rsid w:val="00B40029"/>
    <w:rsid w:val="00B4743B"/>
    <w:rsid w:val="00B51016"/>
    <w:rsid w:val="00B8485E"/>
    <w:rsid w:val="00B95047"/>
    <w:rsid w:val="00BA6C65"/>
    <w:rsid w:val="00BB288E"/>
    <w:rsid w:val="00BC788D"/>
    <w:rsid w:val="00BF4417"/>
    <w:rsid w:val="00C23F47"/>
    <w:rsid w:val="00C52DA1"/>
    <w:rsid w:val="00CC2F6B"/>
    <w:rsid w:val="00D012D1"/>
    <w:rsid w:val="00D24CD1"/>
    <w:rsid w:val="00DB6E58"/>
    <w:rsid w:val="00E22456"/>
    <w:rsid w:val="00E404E9"/>
    <w:rsid w:val="00E45A83"/>
    <w:rsid w:val="00E80772"/>
    <w:rsid w:val="00EC42D1"/>
    <w:rsid w:val="00ED099B"/>
    <w:rsid w:val="00ED0E6D"/>
    <w:rsid w:val="00F03AFC"/>
    <w:rsid w:val="00F22D0E"/>
    <w:rsid w:val="00F85ED3"/>
    <w:rsid w:val="00FF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B28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8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8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8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8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B28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8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8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8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8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247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20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7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REITER d.o.o.</izvorni_sadrzaj>
    <derivirana_varijabla naziv="DomainObject.Predmet.ProtustrankaFormated_1">  REITER d.o.o.</derivirana_varijabla>
  </DomainObject.Predmet.ProtustrankaFormated>
  <DomainObject.Predmet.ProtustrankaFormatedOIB>
    <izvorni_sadrzaj>  REITER d.o.o., OIB 37295692682</izvorni_sadrzaj>
    <derivirana_varijabla naziv="DomainObject.Predmet.ProtustrankaFormatedOIB_1">  REITER d.o.o., OIB 37295692682</derivirana_varijabla>
  </DomainObject.Predmet.ProtustrankaFormatedOIB>
  <DomainObject.Predmet.ProtustrankaFormatedWithAdress>
    <izvorni_sadrzaj> REITER d.o.o., Vrapčanska 251, 10000 Zagreb</izvorni_sadrzaj>
    <derivirana_varijabla naziv="DomainObject.Predmet.ProtustrankaFormatedWithAdress_1"> REITER d.o.o., Vrapčanska 251, 10000 Zagreb</derivirana_varijabla>
  </DomainObject.Predmet.ProtustrankaFormatedWithAdress>
  <DomainObject.Predmet.ProtustrankaFormatedWithAdressOIB>
    <izvorni_sadrzaj> REITER d.o.o., OIB 37295692682, Vrapčanska 251, 10000 Zagreb</izvorni_sadrzaj>
    <derivirana_varijabla naziv="DomainObject.Predmet.ProtustrankaFormatedWithAdressOIB_1"> REITER d.o.o., OIB 37295692682, Vrapčanska 251, 10000 Zagreb</derivirana_varijabla>
  </DomainObject.Predmet.ProtustrankaFormatedWithAdressOIB>
  <DomainObject.Predmet.ProtustrankaWithAdress>
    <izvorni_sadrzaj>REITER d.o.o. Vrapčanska 251, 10000 Zagreb</izvorni_sadrzaj>
    <derivirana_varijabla naziv="DomainObject.Predmet.ProtustrankaWithAdress_1">REITER d.o.o. Vrapčanska 251, 10000 Zagreb</derivirana_varijabla>
  </DomainObject.Predmet.ProtustrankaWithAdress>
  <DomainObject.Predmet.ProtustrankaWithAdressOIB>
    <izvorni_sadrzaj>REITER d.o.o., OIB 37295692682, Vrapčanska 251, 10000 Zagreb</izvorni_sadrzaj>
    <derivirana_varijabla naziv="DomainObject.Predmet.ProtustrankaWithAdressOIB_1">REITER d.o.o., OIB 37295692682, Vrapčanska 251, 10000 Zagreb</derivirana_varijabla>
  </DomainObject.Predmet.ProtustrankaWithAdressOIB>
  <DomainObject.Predmet.ProtustrankaNazivFormated>
    <izvorni_sadrzaj>REITER d.o.o.</izvorni_sadrzaj>
    <derivirana_varijabla naziv="DomainObject.Predmet.ProtustrankaNazivFormated_1">REITER d.o.o.</derivirana_varijabla>
  </DomainObject.Predmet.ProtustrankaNazivFormated>
  <DomainObject.Predmet.ProtustrankaNazivFormatedOIB>
    <izvorni_sadrzaj>REITER d.o.o., OIB 37295692682</izvorni_sadrzaj>
    <derivirana_varijabla naziv="DomainObject.Predmet.ProtustrankaNazivFormatedOIB_1">REITER d.o.o., OIB 37295692682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REITER d.o.o.</item>
    </izvorni_sadrzaj>
    <derivirana_varijabla naziv="DomainObject.Predmet.ProtuStrankaListFormated_1">
      <item>REITER d.o.o.</item>
    </derivirana_varijabla>
  </DomainObject.Predmet.ProtuStrankaListFormated>
  <DomainObject.Predmet.ProtuStrankaListFormatedOIB>
    <izvorni_sadrzaj>
      <item>REITER d.o.o., OIB 37295692682</item>
    </izvorni_sadrzaj>
    <derivirana_varijabla naziv="DomainObject.Predmet.ProtuStrankaListFormatedOIB_1">
      <item>REITER d.o.o., OIB 37295692682</item>
    </derivirana_varijabla>
  </DomainObject.Predmet.ProtuStrankaListFormatedOIB>
  <DomainObject.Predmet.ProtuStrankaListFormatedWithAdress>
    <izvorni_sadrzaj>
      <item>REITER d.o.o., Vrapčanska 251, 10000 Zagreb</item>
    </izvorni_sadrzaj>
    <derivirana_varijabla naziv="DomainObject.Predmet.ProtuStrankaListFormatedWithAdress_1">
      <item>REITER d.o.o., Vrapčanska 251, 10000 Zagreb</item>
    </derivirana_varijabla>
  </DomainObject.Predmet.ProtuStrankaListFormatedWithAdress>
  <DomainObject.Predmet.ProtuStrankaListFormatedWithAdressOIB>
    <izvorni_sadrzaj>
      <item>REITER d.o.o., OIB 37295692682, Vrapčanska 251, 10000 Zagreb</item>
    </izvorni_sadrzaj>
    <derivirana_varijabla naziv="DomainObject.Predmet.ProtuStrankaListFormatedWithAdressOIB_1">
      <item>REITER d.o.o., OIB 37295692682, Vrapčanska 251, 10000 Zagreb</item>
    </derivirana_varijabla>
  </DomainObject.Predmet.ProtuStrankaListFormatedWithAdressOIB>
  <DomainObject.Predmet.ProtuStrankaListNazivFormated>
    <izvorni_sadrzaj>
      <item>REITER d.o.o.</item>
    </izvorni_sadrzaj>
    <derivirana_varijabla naziv="DomainObject.Predmet.ProtuStrankaListNazivFormated_1">
      <item>REITER d.o.o.</item>
    </derivirana_varijabla>
  </DomainObject.Predmet.ProtuStrankaListNazivFormated>
  <DomainObject.Predmet.ProtuStrankaListNazivFormatedOIB>
    <izvorni_sadrzaj>
      <item>REITER d.o.o., OIB 37295692682</item>
    </izvorni_sadrzaj>
    <derivirana_varijabla naziv="DomainObject.Predmet.ProtuStrankaListNazivFormatedOIB_1">
      <item>REITER d.o.o., OIB 37295692682</item>
    </derivirana_varijabla>
  </DomainObject.Predmet.ProtuStrankaListNazivFormatedOIB>
  <DomainObject.Predmet.OstaliListFormated>
    <izvorni_sadrzaj>
      <item>Vesna Lončarić</item>
    </izvorni_sadrzaj>
    <derivirana_varijabla naziv="DomainObject.Predmet.OstaliListFormated_1">
      <item>Vesna Lončarić</item>
    </derivirana_varijabla>
  </DomainObject.Predmet.OstaliListFormated>
  <DomainObject.Predmet.OstaliListFormatedOIB>
    <izvorni_sadrzaj>
      <item>Vesna Lončarić, OIB 86392278187</item>
    </izvorni_sadrzaj>
    <derivirana_varijabla naziv="DomainObject.Predmet.OstaliListFormatedOIB_1">
      <item>Vesna Lončarić, OIB 86392278187</item>
    </derivirana_varijabla>
  </DomainObject.Predmet.OstaliListFormatedOIB>
  <DomainObject.Predmet.OstaliListFormatedWithAdress>
    <izvorni_sadrzaj>
      <item>Vesna Lončarić, Vrapčanska Ulica 251, 10000 Zagreb</item>
    </izvorni_sadrzaj>
    <derivirana_varijabla naziv="DomainObject.Predmet.OstaliListFormatedWithAdress_1">
      <item>Vesna Lončarić, Vrapčanska Ulica 251, 10000 Zagreb</item>
    </derivirana_varijabla>
  </DomainObject.Predmet.OstaliListFormatedWithAdress>
  <DomainObject.Predmet.OstaliListFormatedWithAdressOIB>
    <izvorni_sadrzaj>
      <item>Vesna Lončarić, OIB 86392278187, Vrapčanska Ulica 251, 10000 Zagreb</item>
    </izvorni_sadrzaj>
    <derivirana_varijabla naziv="DomainObject.Predmet.OstaliListFormatedWithAdressOIB_1">
      <item>Vesna Lončarić, OIB 86392278187, Vrapčanska Ulica 251, 10000 Zagreb</item>
    </derivirana_varijabla>
  </DomainObject.Predmet.OstaliListFormatedWithAdressOIB>
  <DomainObject.Predmet.OstaliListNazivFormated>
    <izvorni_sadrzaj>
      <item>Vesna Lončarić</item>
    </izvorni_sadrzaj>
    <derivirana_varijabla naziv="DomainObject.Predmet.OstaliListNazivFormated_1">
      <item>Vesna Lončarić</item>
    </derivirana_varijabla>
  </DomainObject.Predmet.OstaliListNazivFormated>
  <DomainObject.Predmet.OstaliListNazivFormatedOIB>
    <izvorni_sadrzaj>
      <item>Vesna Lončarić, OIB 86392278187</item>
    </izvorni_sadrzaj>
    <derivirana_varijabla naziv="DomainObject.Predmet.OstaliListNazivFormatedOIB_1">
      <item>Vesna Lončarić, OIB 86392278187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REITER d.o.o.</izvorni_sadrzaj>
    <derivirana_varijabla naziv="DomainObject.Predmet.ProtustrankaIDrugi_1">REITER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REITER d.o.o., OIB 37295692682, Vrapčanska 251, 10000 Zagreb</izvorni_sadrzaj>
    <derivirana_varijabla naziv="DomainObject.Predmet.ProtustrankaIDrugiAdressOIB_1">REITER d.o.o., OIB 37295692682, Vrapčanska 251,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REITER d.o.o.</item>
      <item>Vesna Lončarić</item>
    </izvorni_sadrzaj>
    <derivirana_varijabla naziv="DomainObject.Predmet.SudioniciListNaziv_1">
      <item>FINA Regionalni centar Zagreb</item>
      <item>REITER d.o.o.</item>
      <item>Vesna Lončarić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REITER d.o.o., OIB 37295692682, Vrapčanska 251,10000 Zagreb</item>
      <item>Vesna Lončarić, OIB 86392278187, Vrapčanska Ulica 251,10000 Zagreb</item>
    </izvorni_sadrzaj>
    <derivirana_varijabla naziv="DomainObject.Predmet.SudioniciListAdressOIB_1">
      <item>FINA Regionalni centar Zagreb, OIB 85821130368, Trg svibanjskih žrtava 1995. br. 1,10000 Zagreb</item>
      <item>REITER d.o.o., OIB 37295692682, Vrapčanska 251,10000 Zagreb</item>
      <item>Vesna Lončarić, OIB 86392278187, Vrapčanska Ulica 251,10000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37295692682</item>
      <item>, OIB 86392278187</item>
    </izvorni_sadrzaj>
    <derivirana_varijabla naziv="DomainObject.Predmet.SudioniciListNazivOIB_1">
      <item>, OIB 85821130368</item>
      <item>, OIB 37295692682</item>
      <item>, OIB 86392278187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0560B6-DBCB-470B-B9CD-BB665181B9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383</properties:Words>
  <properties:Characters>2076</properties:Characters>
  <properties:Lines>63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2016-06-07T09:56:00Z</dcterms:created>
  <dc:creator>Ksenija Nol</dc:creator>
  <cp:lastModifiedBy>Višnja Svečak</cp:lastModifiedBy>
  <cp:lastPrinted>2016-06-07T11:19:00Z</cp:lastPrinted>
  <dcterms:modified xmlns:xsi="http://www.w3.org/2001/XMLSchema-instance" xsi:type="dcterms:W3CDTF">2016-06-07T11:19:00Z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