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9715" w14:paraId="e1b9715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E72289">
        <w:rPr>
          <w:rFonts w:hAnsi="Times New Roman" w:ascii="Times New Roman"/>
          <w:lang w:val="hr-HR"/>
        </w:rPr>
        <w:t>-</w:t>
      </w:r>
      <w:r w:rsidR="00E940EB">
        <w:rPr>
          <w:rFonts w:hAnsi="Times New Roman" w:ascii="Times New Roman"/>
          <w:lang w:val="hr-HR"/>
        </w:rPr>
        <w:t>7595</w:t>
      </w:r>
      <w:r w:rsidR="00146043">
        <w:rPr>
          <w:rFonts w:hAnsi="Times New Roman" w:ascii="Times New Roman"/>
          <w:lang w:val="hr-HR"/>
        </w:rPr>
        <w:t>/15-</w:t>
      </w:r>
      <w:r w:rsidR="00E7228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E940EB">
        <w:rPr>
          <w:rFonts w:hAnsi="Times New Roman" w:ascii="Times New Roman"/>
          <w:szCs w:val="24"/>
          <w:lang w:val="hr-HR"/>
        </w:rPr>
        <w:t xml:space="preserve"> </w:t>
      </w:r>
      <w:r w:rsidR="00E940EB" w:rsidRPr="00E940EB">
        <w:rPr>
          <w:rFonts w:hAnsi="Times New Roman" w:ascii="Times New Roman"/>
          <w:szCs w:val="24"/>
        </w:rPr>
        <w:t>HA-FILM d.o.o. za proizvodnju, trgovinu i usluge, Velika Gorica, Mate Lovraka 5, OIB 57308908424</w:t>
      </w:r>
      <w:r w:rsidR="00B72DFB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E940EB" w:rsidRPr="00E940EB">
        <w:rPr>
          <w:rFonts w:hAnsi="Times New Roman" w:ascii="Times New Roman"/>
          <w:szCs w:val="24"/>
        </w:rPr>
        <w:t>HA-FILM d.o.o. za proizvodnju, trgovinu i usluge, Velika Gorica, Mate Lovraka 5, OIB 57308908424</w:t>
      </w:r>
      <w:r w:rsidR="00B72DFB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D1D4F">
        <w:rPr>
          <w:rFonts w:hAnsi="Times New Roman" w:ascii="Times New Roman"/>
          <w:szCs w:val="24"/>
        </w:rPr>
        <w:t>1</w:t>
      </w:r>
      <w:r w:rsidR="00E940EB">
        <w:rPr>
          <w:rFonts w:hAnsi="Times New Roman" w:ascii="Times New Roman"/>
          <w:szCs w:val="24"/>
        </w:rPr>
        <w:t>2,30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195E46">
        <w:rPr>
          <w:rFonts w:hAnsi="Times New Roman" w:ascii="Times New Roman"/>
          <w:szCs w:val="24"/>
        </w:rPr>
        <w:t xml:space="preserve"> </w:t>
      </w:r>
      <w:r w:rsidR="0003410D">
        <w:rPr>
          <w:rFonts w:hAnsi="Times New Roman" w:ascii="Times New Roman"/>
          <w:szCs w:val="24"/>
        </w:rPr>
        <w:t xml:space="preserve"> </w:t>
      </w:r>
      <w:r w:rsidR="00E940EB">
        <w:rPr>
          <w:rFonts w:hAnsi="Times New Roman" w:ascii="Times New Roman"/>
          <w:szCs w:val="24"/>
        </w:rPr>
        <w:t>Dinka Trumbić, Split, Lovretska 10, OIB 43468134790</w:t>
      </w:r>
      <w:r w:rsidR="00B72DF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72DFB">
        <w:rPr>
          <w:rFonts w:hAnsi="Times New Roman" w:ascii="Times New Roman"/>
          <w:szCs w:val="24"/>
          <w:lang w:val="hr-HR"/>
        </w:rPr>
        <w:t xml:space="preserve"> </w:t>
      </w:r>
      <w:r w:rsidR="0032649D" w:rsidRPr="00E940EB">
        <w:rPr>
          <w:rFonts w:hAnsi="Times New Roman" w:ascii="Times New Roman"/>
          <w:szCs w:val="24"/>
        </w:rPr>
        <w:t>HA-FILM d.o.o. za proizvodnju, trgovinu i usluge, Velika Gorica, Mate Lovraka 5, OIB 57308908424</w:t>
      </w:r>
      <w:r w:rsidR="0032649D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942152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DD2E50" w:rsidRPr="00DD2E50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75. St-</w:t>
        </w:r>
        <w:r w:rsidR="00E72289">
          <w:rPr>
            <w:rFonts w:hAnsi="Times New Roman" w:ascii="Times New Roman"/>
          </w:rPr>
          <w:t>7595</w:t>
        </w:r>
        <w:r>
          <w:rPr>
            <w:rFonts w:hAnsi="Times New Roman" w:ascii="Times New Roman"/>
          </w:rPr>
          <w:t>/15-</w:t>
        </w:r>
        <w:r w:rsidR="00E7228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3410D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5E46"/>
    <w:rsid w:val="001963C9"/>
    <w:rsid w:val="001C360D"/>
    <w:rsid w:val="001E5365"/>
    <w:rsid w:val="002138EE"/>
    <w:rsid w:val="002B0EB1"/>
    <w:rsid w:val="002C0A2E"/>
    <w:rsid w:val="0032649D"/>
    <w:rsid w:val="00385410"/>
    <w:rsid w:val="003E3A62"/>
    <w:rsid w:val="0042162E"/>
    <w:rsid w:val="0044662D"/>
    <w:rsid w:val="004C69B9"/>
    <w:rsid w:val="00506511"/>
    <w:rsid w:val="00532B71"/>
    <w:rsid w:val="005940E9"/>
    <w:rsid w:val="005C029F"/>
    <w:rsid w:val="005C41FF"/>
    <w:rsid w:val="005D1D4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725C6"/>
    <w:rsid w:val="00793AFF"/>
    <w:rsid w:val="007A29F9"/>
    <w:rsid w:val="007A4D52"/>
    <w:rsid w:val="00813326"/>
    <w:rsid w:val="0081718B"/>
    <w:rsid w:val="00840E3D"/>
    <w:rsid w:val="00867F16"/>
    <w:rsid w:val="0088293F"/>
    <w:rsid w:val="00942152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72DFB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2E50"/>
    <w:rsid w:val="00DD5B8E"/>
    <w:rsid w:val="00E45E2E"/>
    <w:rsid w:val="00E5265D"/>
    <w:rsid w:val="00E72289"/>
    <w:rsid w:val="00E940EB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2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2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7595</izvorni_sadrzaj>
    <derivirana_varijabla naziv="DomainObject.Predmet.Broj_1">7595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St-7595/2015</izvorni_sadrzaj>
    <derivirana_varijabla naziv="DomainObject.Predmet.OznakaBroj_1">St-7595/2015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HA-FILM d.o.o. zastupanog po punomoćniku SINIŠA HAJDUK</izvorni_sadrzaj>
    <derivirana_varijabla naziv="DomainObject.Predmet.ProtustrankaFormated_1">  HA-FILM d.o.o. zastupanog po punomoćniku SINIŠA HAJDUK</derivirana_varijabla>
  </DomainObject.Predmet.ProtustrankaFormated>
  <DomainObject.Predmet.ProtustrankaFormatedOIB>
    <izvorni_sadrzaj>  HA-FILM d.o.o., OIB 57308908424 zastupanog po punomoćniku SINIŠA HAJDUK</izvorni_sadrzaj>
    <derivirana_varijabla naziv="DomainObject.Predmet.ProtustrankaFormatedOIB_1">  HA-FILM d.o.o., OIB 57308908424 zastupanog po punomoćniku SINIŠA HAJDUK</derivirana_varijabla>
  </DomainObject.Predmet.ProtustrankaFormatedOIB>
  <DomainObject.Predmet.ProtustrankaFormatedWithAdress>
    <izvorni_sadrzaj> HA-FILM d.o.o., Mate Lovraka 5, 10410 Velika Gorica zastupanog po punomoćniku SINIŠA HAJDUK</izvorni_sadrzaj>
    <derivirana_varijabla naziv="DomainObject.Predmet.ProtustrankaFormatedWithAdress_1"> HA-FILM d.o.o., Mate Lovraka 5, 10410 Velika Gorica zastupanog po punomoćniku SINIŠA HAJDUK</derivirana_varijabla>
  </DomainObject.Predmet.ProtustrankaFormatedWithAdress>
  <DomainObject.Predmet.ProtustrankaFormatedWithAdressOIB>
    <izvorni_sadrzaj> HA-FILM d.o.o., OIB 57308908424, Mate Lovraka 5, 10410 Velika Gorica zastupanog po punomoćniku SINIŠA HAJDUK</izvorni_sadrzaj>
    <derivirana_varijabla naziv="DomainObject.Predmet.ProtustrankaFormatedWithAdressOIB_1"> HA-FILM d.o.o., OIB 57308908424, Mate Lovraka 5, 10410 Velika Gorica zastupanog po punomoćniku SINIŠA HAJDUK</derivirana_varijabla>
  </DomainObject.Predmet.ProtustrankaFormatedWithAdressOIB>
  <DomainObject.Predmet.ProtustrankaWithAdress>
    <izvorni_sadrzaj>HA-FILM d.o.o. Mate Lovraka 5, 10410 Velika Gorica</izvorni_sadrzaj>
    <derivirana_varijabla naziv="DomainObject.Predmet.ProtustrankaWithAdress_1">HA-FILM d.o.o. Mate Lovraka 5, 10410 Velika Gorica</derivirana_varijabla>
  </DomainObject.Predmet.ProtustrankaWithAdress>
  <DomainObject.Predmet.ProtustrankaWithAdressOIB>
    <izvorni_sadrzaj>HA-FILM d.o.o., OIB 57308908424, Mate Lovraka 5, 10410 Velika Gorica</izvorni_sadrzaj>
    <derivirana_varijabla naziv="DomainObject.Predmet.ProtustrankaWithAdressOIB_1">HA-FILM d.o.o., OIB 57308908424, Mate Lovraka 5, 10410 Velika Gorica</derivirana_varijabla>
  </DomainObject.Predmet.ProtustrankaWithAdressOIB>
  <DomainObject.Predmet.ProtustrankaNazivFormated>
    <izvorni_sadrzaj>HA-FILM d.o.o.</izvorni_sadrzaj>
    <derivirana_varijabla naziv="DomainObject.Predmet.ProtustrankaNazivFormated_1">HA-FILM d.o.o.</derivirana_varijabla>
  </DomainObject.Predmet.ProtustrankaNazivFormated>
  <DomainObject.Predmet.ProtustrankaNazivFormatedOIB>
    <izvorni_sadrzaj>HA-FILM d.o.o., OIB 57308908424</izvorni_sadrzaj>
    <derivirana_varijabla naziv="DomainObject.Predmet.ProtustrankaNazivFormatedOIB_1">HA-FILM d.o.o., OIB 57308908424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HA-FILM d.o.o. zastupanog po punomoćniku SINIŠA HAJDUK</item>
    </izvorni_sadrzaj>
    <derivirana_varijabla naziv="DomainObject.Predmet.ProtuStrankaListFormated_1">
      <item>HA-FILM d.o.o. zastupanog po punomoćniku SINIŠA HAJDUK</item>
    </derivirana_varijabla>
  </DomainObject.Predmet.ProtuStrankaListFormated>
  <DomainObject.Predmet.ProtuStrankaListFormatedOIB>
    <izvorni_sadrzaj>
      <item>HA-FILM d.o.o., OIB 57308908424 zastupanog po punomoćniku SINIŠA HAJDUK</item>
    </izvorni_sadrzaj>
    <derivirana_varijabla naziv="DomainObject.Predmet.ProtuStrankaListFormatedOIB_1">
      <item>HA-FILM d.o.o., OIB 57308908424 zastupanog po punomoćniku SINIŠA HAJDUK</item>
    </derivirana_varijabla>
  </DomainObject.Predmet.ProtuStrankaListFormatedOIB>
  <DomainObject.Predmet.ProtuStrankaListFormatedWithAdress>
    <izvorni_sadrzaj>
      <item>HA-FILM d.o.o., Mate Lovraka 5, 10410 Velika Gorica zastupanog po punomoćniku SINIŠA HAJDUK</item>
    </izvorni_sadrzaj>
    <derivirana_varijabla naziv="DomainObject.Predmet.ProtuStrankaListFormatedWithAdress_1">
      <item>HA-FILM d.o.o., Mate Lovraka 5, 10410 Velika Gorica zastupanog po punomoćniku SINIŠA HAJDUK</item>
    </derivirana_varijabla>
  </DomainObject.Predmet.ProtuStrankaListFormatedWithAdress>
  <DomainObject.Predmet.ProtuStrankaListFormatedWithAdressOIB>
    <izvorni_sadrzaj>
      <item>HA-FILM d.o.o., OIB 57308908424, Mate Lovraka 5, 10410 Velika Gorica zastupanog po punomoćniku SINIŠA HAJDUK</item>
    </izvorni_sadrzaj>
    <derivirana_varijabla naziv="DomainObject.Predmet.ProtuStrankaListFormatedWithAdressOIB_1">
      <item>HA-FILM d.o.o., OIB 57308908424, Mate Lovraka 5, 10410 Velika Gorica zastupanog po punomoćniku SINIŠA HAJDUK</item>
    </derivirana_varijabla>
  </DomainObject.Predmet.ProtuStrankaListFormatedWithAdressOIB>
  <DomainObject.Predmet.ProtuStrankaListNazivFormated>
    <izvorni_sadrzaj>
      <item>HA-FILM d.o.o.</item>
    </izvorni_sadrzaj>
    <derivirana_varijabla naziv="DomainObject.Predmet.ProtuStrankaListNazivFormated_1">
      <item>HA-FILM d.o.o.</item>
    </derivirana_varijabla>
  </DomainObject.Predmet.ProtuStrankaListNazivFormated>
  <DomainObject.Predmet.ProtuStrankaListNazivFormatedOIB>
    <izvorni_sadrzaj>
      <item>HA-FILM d.o.o., OIB 57308908424</item>
    </izvorni_sadrzaj>
    <derivirana_varijabla naziv="DomainObject.Predmet.ProtuStrankaListNazivFormatedOIB_1">
      <item>HA-FILM d.o.o., OIB 57308908424</item>
    </derivirana_varijabla>
  </DomainObject.Predmet.ProtuStrankaListNazivFormatedOIB>
  <DomainObject.Predmet.OstaliListFormated>
    <izvorni_sadrzaj>
      <item>SINIŠA HAJDUK punomoćnik sudionika u postupku HA-FILM d.o.o.</item>
    </izvorni_sadrzaj>
    <derivirana_varijabla naziv="DomainObject.Predmet.OstaliListFormated_1">
      <item>SINIŠA HAJDUK punomoćnik sudionika u postupku HA-FILM d.o.o.</item>
    </derivirana_varijabla>
  </DomainObject.Predmet.OstaliListFormated>
  <DomainObject.Predmet.OstaliListFormatedOIB>
    <izvorni_sadrzaj>
      <item>SINIŠA HAJDUK, OIB 37061612992 punomoćnik sudionika u postupku HA-FILM d.o.o.</item>
    </izvorni_sadrzaj>
    <derivirana_varijabla naziv="DomainObject.Predmet.OstaliListFormatedOIB_1">
      <item>SINIŠA HAJDUK, OIB 37061612992 punomoćnik sudionika u postupku HA-FILM d.o.o.</item>
    </derivirana_varijabla>
  </DomainObject.Predmet.OstaliListFormatedOIB>
  <DomainObject.Predmet.OstaliListFormatedWithAdress>
    <izvorni_sadrzaj>
      <item>SINIŠA HAJDUK, PREŠERNOVA ULICA 1, 10000 Zagreb punomoćnik sudionika u postupku HA-FILM d.o.o.</item>
    </izvorni_sadrzaj>
    <derivirana_varijabla naziv="DomainObject.Predmet.OstaliListFormatedWithAdress_1">
      <item>SINIŠA HAJDUK, PREŠERNOVA ULICA 1, 10000 Zagreb punomoćnik sudionika u postupku HA-FILM d.o.o.</item>
    </derivirana_varijabla>
  </DomainObject.Predmet.OstaliListFormatedWithAdress>
  <DomainObject.Predmet.OstaliListFormatedWithAdressOIB>
    <izvorni_sadrzaj>
      <item>SINIŠA HAJDUK, OIB 37061612992, PREŠERNOVA ULICA 1, 10000 Zagreb punomoćnik sudionika u postupku HA-FILM d.o.o.</item>
    </izvorni_sadrzaj>
    <derivirana_varijabla naziv="DomainObject.Predmet.OstaliListFormatedWithAdressOIB_1">
      <item>SINIŠA HAJDUK, OIB 37061612992, PREŠERNOVA ULICA 1, 10000 Zagreb punomoćnik sudionika u postupku HA-FILM d.o.o.</item>
    </derivirana_varijabla>
  </DomainObject.Predmet.OstaliListFormatedWithAdressOIB>
  <DomainObject.Predmet.OstaliListNazivFormated>
    <izvorni_sadrzaj>
      <item>SINIŠA HAJDUK</item>
    </izvorni_sadrzaj>
    <derivirana_varijabla naziv="DomainObject.Predmet.OstaliListNazivFormated_1">
      <item>SINIŠA HAJDUK</item>
    </derivirana_varijabla>
  </DomainObject.Predmet.OstaliListNazivFormated>
  <DomainObject.Predmet.OstaliListNazivFormatedOIB>
    <izvorni_sadrzaj>
      <item>SINIŠA HAJDUK, OIB 37061612992</item>
    </izvorni_sadrzaj>
    <derivirana_varijabla naziv="DomainObject.Predmet.OstaliListNazivFormatedOIB_1">
      <item>SINIŠA HAJDUK, OIB 37061612992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HA-FILM d.o.o.</izvorni_sadrzaj>
    <derivirana_varijabla naziv="DomainObject.Predmet.ProtustrankaIDrugi_1">HA-FILM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HA-FILM d.o.o., OIB 57308908424, Mate Lovraka 5, 10410 Velika Gorica</izvorni_sadrzaj>
    <derivirana_varijabla naziv="DomainObject.Predmet.ProtustrankaIDrugiAdressOIB_1">HA-FILM d.o.o., OIB 57308908424, Mate Lovraka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HA-FILM d.o.o.</item>
      <item>FINA Regionalni centar Zagreb</item>
      <item>SINIŠA HAJDUK</item>
    </izvorni_sadrzaj>
    <derivirana_varijabla naziv="DomainObject.Predmet.SudioniciListNaziv_1">
      <item>HA-FILM d.o.o.</item>
      <item>FINA Regionalni centar Zagreb</item>
      <item>SINIŠA HAJDUK</item>
    </derivirana_varijabla>
  </DomainObject.Predmet.SudioniciListNaziv>
  <DomainObject.Predmet.SudioniciListAdressOIB>
    <izvorni_sadrzaj>
      <item>HA-FILM d.o.o., OIB 57308908424, Mate Lovraka 5,10410 Velika Gorica</item>
      <item>FINA Regionalni centar Zagreb, OIB 85821130368, Trg svibanjskih žrtava 1995. 1,10000 Zagreb</item>
      <item>SINIŠA HAJDUK, OIB 37061612992, PREŠERNOVA ULICA 1,10000 Zagreb</item>
    </izvorni_sadrzaj>
    <derivirana_varijabla naziv="DomainObject.Predmet.SudioniciListAdressOIB_1">
      <item>HA-FILM d.o.o., OIB 57308908424, Mate Lovraka 5,10410 Velika Gorica</item>
      <item>FINA Regionalni centar Zagreb, OIB 85821130368, Trg svibanjskih žrtava 1995. 1,10000 Zagreb</item>
      <item>SINIŠA HAJDUK, OIB 37061612992, PREŠERNOVA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57308908424</item>
      <item>, OIB 85821130368</item>
      <item>, OIB 37061612992</item>
    </izvorni_sadrzaj>
    <derivirana_varijabla naziv="DomainObject.Predmet.SudioniciListNazivOIB_1">
      <item>, OIB 57308908424</item>
      <item>, OIB 85821130368</item>
      <item>, OIB 37061612992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496D6-31DE-4B48-BD5C-DC6F53A2C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433</properties:Words>
  <properties:Characters>2303</properties:Characters>
  <properties:Lines>73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2016-03-16T10:30:00Z</dcterms:created>
  <dc:creator>Sudsko vijeæe</dc:creator>
  <cp:lastModifiedBy>Višnja Svečak</cp:lastModifiedBy>
  <cp:lastPrinted>2016-03-16T10:09:00Z</cp:lastPrinted>
  <dcterms:modified xmlns:xsi="http://www.w3.org/2001/XMLSchema-instance" xsi:type="dcterms:W3CDTF">2016-03-16T10:32:00Z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