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37b7e" w14:paraId="3a37b7e"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CC2FF3">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945CF0">
        <w:rPr>
          <w:rFonts w:hAnsi="Times New Roman" w:ascii="Times New Roman"/>
          <w:szCs w:val="24"/>
          <w:lang w:val="hr-HR"/>
        </w:rPr>
        <w:t>5</w:t>
      </w:r>
      <w:r w:rsidR="00E33D94" w:rsidRPr="00CC2FF3">
        <w:rPr>
          <w:rFonts w:hAnsi="Times New Roman" w:ascii="Times New Roman"/>
          <w:szCs w:val="24"/>
          <w:lang w:val="hr-HR"/>
        </w:rPr>
        <w:t xml:space="preserve">. </w:t>
      </w:r>
      <w:r w:rsidR="00B73723" w:rsidRPr="00CC2FF3">
        <w:rPr>
          <w:rFonts w:hAnsi="Times New Roman" w:ascii="Times New Roman"/>
          <w:szCs w:val="24"/>
          <w:lang w:val="hr-HR"/>
        </w:rPr>
        <w:t>prosinca</w:t>
      </w:r>
      <w:r w:rsidR="00356950" w:rsidRPr="00CC2FF3">
        <w:rPr>
          <w:rFonts w:hAnsi="Times New Roman" w:ascii="Times New Roman"/>
          <w:szCs w:val="24"/>
          <w:lang w:val="hr-HR"/>
        </w:rPr>
        <w:t xml:space="preserve"> 201</w:t>
      </w:r>
      <w:r w:rsidR="003B6D92" w:rsidRPr="00CC2FF3">
        <w:rPr>
          <w:rFonts w:hAnsi="Times New Roman" w:ascii="Times New Roman"/>
          <w:szCs w:val="24"/>
          <w:lang w:val="hr-HR"/>
        </w:rPr>
        <w:t>7</w:t>
      </w:r>
      <w:r w:rsidRPr="00CC2FF3">
        <w:rPr>
          <w:rFonts w:hAnsi="Times New Roman" w:ascii="Times New Roman"/>
          <w:szCs w:val="24"/>
          <w:lang w:val="hr-HR"/>
        </w:rPr>
        <w:t>.</w:t>
      </w:r>
      <w:r w:rsidR="003C4159" w:rsidRPr="00CC2FF3">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35022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896CF1">
        <w:rPr>
          <w:rFonts w:hAnsi="Times New Roman" w:ascii="Times New Roman"/>
          <w:szCs w:val="24"/>
          <w:lang w:val="hr-HR"/>
        </w:rPr>
        <w:t xml:space="preserve"> </w:t>
      </w:r>
      <w:r w:rsidR="00F76955">
        <w:rPr>
          <w:rFonts w:hAnsi="Times New Roman" w:ascii="Times New Roman"/>
          <w:szCs w:val="24"/>
          <w:lang w:val="hr-HR"/>
        </w:rPr>
        <w:t>ZAGREBAČKA PIVOVARA d.o.o.,</w:t>
      </w:r>
      <w:r w:rsidR="00F76955" w:rsidRPr="00F23F7B">
        <w:rPr>
          <w:rFonts w:hAnsi="Times New Roman" w:ascii="Times New Roman"/>
          <w:szCs w:val="24"/>
          <w:lang w:val="hr-HR"/>
        </w:rPr>
        <w:t xml:space="preserve"> </w:t>
      </w:r>
      <w:r w:rsidR="00F76955" w:rsidRPr="007A2E0E">
        <w:rPr>
          <w:rFonts w:hAnsi="Times New Roman" w:ascii="Times New Roman"/>
          <w:szCs w:val="24"/>
          <w:lang w:val="hr-HR"/>
        </w:rPr>
        <w:t>Zagreb, Ilica 224</w:t>
      </w:r>
      <w:r w:rsidR="00F76955">
        <w:rPr>
          <w:rFonts w:hAnsi="Times New Roman" w:ascii="Times New Roman"/>
          <w:szCs w:val="24"/>
          <w:lang w:val="hr-HR"/>
        </w:rPr>
        <w:t xml:space="preserve">, OIB 83771985821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945CF0" w:rsidRPr="005F674A">
        <w:rPr>
          <w:rFonts w:hAnsi="Times New Roman" w:ascii="Times New Roman"/>
          <w:szCs w:val="24"/>
          <w:lang w:val="hr-HR"/>
        </w:rPr>
        <w:t>KONZUM d.d., Zagreb, Marijana Čavića 1/a, OIB</w:t>
      </w:r>
      <w:r w:rsidR="00945CF0">
        <w:rPr>
          <w:rFonts w:hAnsi="Times New Roman" w:ascii="Times New Roman"/>
          <w:szCs w:val="24"/>
          <w:lang w:val="hr-HR"/>
        </w:rPr>
        <w:t xml:space="preserve"> 29955634590</w:t>
      </w:r>
      <w:r w:rsidR="00F76955">
        <w:rPr>
          <w:rFonts w:hAnsi="Times New Roman" w:ascii="Times New Roman"/>
          <w:szCs w:val="24"/>
          <w:lang w:val="hr-HR"/>
        </w:rPr>
        <w:t xml:space="preserve"> </w:t>
      </w:r>
      <w:r w:rsidRPr="00F23F7B">
        <w:rPr>
          <w:rFonts w:hAnsi="Times New Roman" w:ascii="Times New Roman"/>
          <w:szCs w:val="24"/>
          <w:lang w:val="hr-HR"/>
        </w:rPr>
        <w:t xml:space="preserve">u iznosu od </w:t>
      </w:r>
      <w:r w:rsidR="00945CF0">
        <w:rPr>
          <w:rFonts w:hAnsi="Times New Roman" w:ascii="Times New Roman"/>
          <w:szCs w:val="24"/>
          <w:lang w:val="hr-HR"/>
        </w:rPr>
        <w:t>2.383.180,20</w:t>
      </w:r>
      <w:r w:rsidR="0007243B">
        <w:rPr>
          <w:rFonts w:hAnsi="Times New Roman" w:ascii="Times New Roman"/>
          <w:szCs w:val="24"/>
          <w:lang w:val="hr-HR"/>
        </w:rPr>
        <w:t xml:space="preserve"> </w:t>
      </w:r>
      <w:r w:rsidR="00650AA4" w:rsidRPr="00B313F4">
        <w:rPr>
          <w:rFonts w:hAnsi="Times New Roman" w:ascii="Times New Roman"/>
          <w:szCs w:val="24"/>
          <w:lang w:val="hr-HR"/>
        </w:rPr>
        <w:t>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B22E7C">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8217B3">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927F71">
        <w:rPr>
          <w:rFonts w:hAnsi="Times New Roman" w:ascii="Times New Roman"/>
          <w:szCs w:val="24"/>
          <w:lang w:val="hr-HR"/>
        </w:rPr>
        <w:t>)</w:t>
      </w:r>
      <w:r w:rsidR="00B22E7C">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CC2FF3">
        <w:rPr>
          <w:rFonts w:hAnsi="Times New Roman" w:ascii="Times New Roman"/>
          <w:szCs w:val="24"/>
          <w:lang w:val="hr-HR"/>
        </w:rPr>
        <w:t xml:space="preserve">, </w:t>
      </w:r>
      <w:r w:rsidR="004B2505">
        <w:rPr>
          <w:rFonts w:hAnsi="Times New Roman" w:ascii="Times New Roman"/>
          <w:szCs w:val="24"/>
          <w:lang w:val="hr-HR"/>
        </w:rPr>
        <w:t>5</w:t>
      </w:r>
      <w:r w:rsidR="00E33D94" w:rsidRPr="00CC2FF3">
        <w:rPr>
          <w:rFonts w:hAnsi="Times New Roman" w:ascii="Times New Roman"/>
          <w:szCs w:val="24"/>
          <w:lang w:val="hr-HR"/>
        </w:rPr>
        <w:t xml:space="preserve">. </w:t>
      </w:r>
      <w:r w:rsidR="00B73723" w:rsidRPr="00CC2FF3">
        <w:rPr>
          <w:rFonts w:hAnsi="Times New Roman" w:ascii="Times New Roman"/>
          <w:szCs w:val="24"/>
          <w:lang w:val="hr-HR"/>
        </w:rPr>
        <w:t>prosinca</w:t>
      </w:r>
      <w:r w:rsidR="00356950" w:rsidRPr="00CC2FF3">
        <w:rPr>
          <w:rFonts w:hAnsi="Times New Roman" w:ascii="Times New Roman"/>
          <w:szCs w:val="24"/>
          <w:lang w:val="hr-HR"/>
        </w:rPr>
        <w:t xml:space="preserve"> </w:t>
      </w:r>
      <w:r w:rsidR="00356950" w:rsidRPr="00E33D94">
        <w:rPr>
          <w:rFonts w:hAnsi="Times New Roman" w:ascii="Times New Roman"/>
          <w:szCs w:val="24"/>
          <w:lang w:val="hr-HR"/>
        </w:rPr>
        <w:t>201</w:t>
      </w:r>
      <w:r w:rsidR="003B6D92" w:rsidRPr="00E33D94">
        <w:rPr>
          <w:rFonts w:hAnsi="Times New Roman" w:ascii="Times New Roman"/>
          <w:szCs w:val="24"/>
          <w:lang w:val="hr-HR"/>
        </w:rPr>
        <w:t>7</w:t>
      </w:r>
      <w:r w:rsidR="00CE6A17" w:rsidRPr="00E33D94">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E66D6D">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E66D6D" w:rsidP="00E66D6D" w:rsidR="00E66D6D" w:rsidRPr="00E66D6D">
      <w:pPr>
        <w:ind w:left="5040"/>
        <w:rPr>
          <w:rFonts w:hAnsi="Times New Roman" w:ascii="Times New Roman"/>
        </w:rPr>
      </w:pPr>
      <w:r w:rsidRPr="00E66D6D">
        <w:rPr>
          <w:rFonts w:hAnsi="Times New Roman" w:ascii="Times New Roman"/>
        </w:rPr>
        <w:t>Za točnost otpravka-ovlašteni službenik</w:t>
      </w:r>
    </w:p>
    <w:p w:rsidRDefault="00E66D6D" w:rsidP="00E66D6D" w:rsidR="00E66D6D" w:rsidRPr="00E66D6D">
      <w:pPr>
        <w:ind w:left="5040"/>
        <w:rPr>
          <w:rFonts w:hAnsi="Times New Roman" w:ascii="Times New Roman"/>
        </w:rPr>
      </w:pPr>
      <w:r w:rsidRPr="00E66D6D">
        <w:rPr>
          <w:rFonts w:hAnsi="Times New Roman" w:ascii="Times New Roman"/>
        </w:rPr>
        <w:tab/>
        <w:t xml:space="preserve">   Monika Grbac</w:t>
      </w:r>
    </w:p>
    <w:p w:rsidRDefault="007255ED" w:rsidP="00E66D6D" w:rsidR="00D11390" w:rsidRPr="000A694E">
      <w:pPr>
        <w:ind w:left="284"/>
        <w:jc w:val="both"/>
        <w:rPr>
          <w:color w:val="FF0000"/>
          <w:lang w:val="hr-HR"/>
        </w:rPr>
      </w:pPr>
      <w:r w:rsidRPr="000A694E">
        <w:rPr>
          <w:rFonts w:hAnsi="Times New Roman" w:ascii="Times New Roman"/>
          <w:lang w:val="hr-HR"/>
        </w:rPr>
        <w:t xml:space="preserve"> </w:t>
      </w:r>
    </w:p>
    <w:sectPr w:rsidSect="00E33D94"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E66D6D" w:rsidRPr="00E66D6D">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E33D94"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E66D6D">
      <w:rPr>
        <w:rFonts w:hAnsi="Times New Roman" w:ascii="Times New Roman"/>
        <w:lang w:val="hr-HR"/>
      </w:rPr>
      <w:t>1731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3673A"/>
    <w:rsid w:val="0004146E"/>
    <w:rsid w:val="00042342"/>
    <w:rsid w:val="000449CE"/>
    <w:rsid w:val="00056CC9"/>
    <w:rsid w:val="00070409"/>
    <w:rsid w:val="0007243B"/>
    <w:rsid w:val="000833AD"/>
    <w:rsid w:val="0008499F"/>
    <w:rsid w:val="000A4BD5"/>
    <w:rsid w:val="000A694E"/>
    <w:rsid w:val="000B484D"/>
    <w:rsid w:val="000B5E60"/>
    <w:rsid w:val="000C1A8A"/>
    <w:rsid w:val="000D024F"/>
    <w:rsid w:val="000D19CB"/>
    <w:rsid w:val="000D3FCA"/>
    <w:rsid w:val="000E056A"/>
    <w:rsid w:val="000E58EE"/>
    <w:rsid w:val="000F3F5F"/>
    <w:rsid w:val="0012597D"/>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7703B"/>
    <w:rsid w:val="002A27FB"/>
    <w:rsid w:val="002D3B89"/>
    <w:rsid w:val="002E32D9"/>
    <w:rsid w:val="002E7AA1"/>
    <w:rsid w:val="002F3FE9"/>
    <w:rsid w:val="002F4747"/>
    <w:rsid w:val="00312CA7"/>
    <w:rsid w:val="00335146"/>
    <w:rsid w:val="00337DA1"/>
    <w:rsid w:val="00345E0B"/>
    <w:rsid w:val="00350224"/>
    <w:rsid w:val="003549AC"/>
    <w:rsid w:val="00356950"/>
    <w:rsid w:val="0036533B"/>
    <w:rsid w:val="003658F1"/>
    <w:rsid w:val="003717BE"/>
    <w:rsid w:val="00374202"/>
    <w:rsid w:val="00381399"/>
    <w:rsid w:val="003818EB"/>
    <w:rsid w:val="0038314F"/>
    <w:rsid w:val="00396312"/>
    <w:rsid w:val="003A0F3B"/>
    <w:rsid w:val="003B1191"/>
    <w:rsid w:val="003B6D92"/>
    <w:rsid w:val="003B744E"/>
    <w:rsid w:val="003C049E"/>
    <w:rsid w:val="003C143B"/>
    <w:rsid w:val="003C3844"/>
    <w:rsid w:val="003C4159"/>
    <w:rsid w:val="00402D30"/>
    <w:rsid w:val="00403A8E"/>
    <w:rsid w:val="004166AE"/>
    <w:rsid w:val="00422A46"/>
    <w:rsid w:val="00431B88"/>
    <w:rsid w:val="00432620"/>
    <w:rsid w:val="00443C41"/>
    <w:rsid w:val="00444EB3"/>
    <w:rsid w:val="00451829"/>
    <w:rsid w:val="004720B4"/>
    <w:rsid w:val="004B2505"/>
    <w:rsid w:val="004C3F18"/>
    <w:rsid w:val="004E2358"/>
    <w:rsid w:val="004E33AF"/>
    <w:rsid w:val="004F044D"/>
    <w:rsid w:val="004F419C"/>
    <w:rsid w:val="00500DCB"/>
    <w:rsid w:val="0052478C"/>
    <w:rsid w:val="00534708"/>
    <w:rsid w:val="0055178B"/>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B81"/>
    <w:rsid w:val="00633EC6"/>
    <w:rsid w:val="00634E33"/>
    <w:rsid w:val="00644C56"/>
    <w:rsid w:val="00650AA4"/>
    <w:rsid w:val="00651161"/>
    <w:rsid w:val="006521A6"/>
    <w:rsid w:val="00666554"/>
    <w:rsid w:val="00671ED9"/>
    <w:rsid w:val="00674CC3"/>
    <w:rsid w:val="00680E0A"/>
    <w:rsid w:val="00681A2E"/>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1066"/>
    <w:rsid w:val="0073119E"/>
    <w:rsid w:val="00735597"/>
    <w:rsid w:val="007402E1"/>
    <w:rsid w:val="00744DC8"/>
    <w:rsid w:val="00751E64"/>
    <w:rsid w:val="00763E10"/>
    <w:rsid w:val="00765A7B"/>
    <w:rsid w:val="007745BA"/>
    <w:rsid w:val="00774A01"/>
    <w:rsid w:val="00783DB9"/>
    <w:rsid w:val="00787AE8"/>
    <w:rsid w:val="00792B17"/>
    <w:rsid w:val="00795B6E"/>
    <w:rsid w:val="007A2E0E"/>
    <w:rsid w:val="007A455D"/>
    <w:rsid w:val="007C001B"/>
    <w:rsid w:val="007C1894"/>
    <w:rsid w:val="007C4176"/>
    <w:rsid w:val="007D5F35"/>
    <w:rsid w:val="007E5455"/>
    <w:rsid w:val="00802179"/>
    <w:rsid w:val="008068F8"/>
    <w:rsid w:val="008172CD"/>
    <w:rsid w:val="008178EC"/>
    <w:rsid w:val="008217B3"/>
    <w:rsid w:val="008222AB"/>
    <w:rsid w:val="00824B5D"/>
    <w:rsid w:val="00831CBB"/>
    <w:rsid w:val="0084245D"/>
    <w:rsid w:val="008453B2"/>
    <w:rsid w:val="00872F93"/>
    <w:rsid w:val="008733FF"/>
    <w:rsid w:val="00877654"/>
    <w:rsid w:val="00886D21"/>
    <w:rsid w:val="00896CF1"/>
    <w:rsid w:val="008A02F4"/>
    <w:rsid w:val="008A4401"/>
    <w:rsid w:val="008C6837"/>
    <w:rsid w:val="008E1545"/>
    <w:rsid w:val="00910AE8"/>
    <w:rsid w:val="00927F71"/>
    <w:rsid w:val="00945CF0"/>
    <w:rsid w:val="00950A6C"/>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2E7C"/>
    <w:rsid w:val="00B2467C"/>
    <w:rsid w:val="00B313F4"/>
    <w:rsid w:val="00B31FAF"/>
    <w:rsid w:val="00B34781"/>
    <w:rsid w:val="00B702FF"/>
    <w:rsid w:val="00B73723"/>
    <w:rsid w:val="00B73C08"/>
    <w:rsid w:val="00B7508B"/>
    <w:rsid w:val="00BB39ED"/>
    <w:rsid w:val="00BB5314"/>
    <w:rsid w:val="00BB579C"/>
    <w:rsid w:val="00BB6AA2"/>
    <w:rsid w:val="00BC48DF"/>
    <w:rsid w:val="00BD0CED"/>
    <w:rsid w:val="00BE25A2"/>
    <w:rsid w:val="00BE7164"/>
    <w:rsid w:val="00BF17D1"/>
    <w:rsid w:val="00BF2433"/>
    <w:rsid w:val="00C00BE6"/>
    <w:rsid w:val="00C01B1C"/>
    <w:rsid w:val="00C037BA"/>
    <w:rsid w:val="00C06BAA"/>
    <w:rsid w:val="00C15282"/>
    <w:rsid w:val="00C177DA"/>
    <w:rsid w:val="00C20D71"/>
    <w:rsid w:val="00C260EB"/>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0FC6"/>
    <w:rsid w:val="00CA5D13"/>
    <w:rsid w:val="00CA7275"/>
    <w:rsid w:val="00CB11A8"/>
    <w:rsid w:val="00CC1919"/>
    <w:rsid w:val="00CC1EF7"/>
    <w:rsid w:val="00CC2CF0"/>
    <w:rsid w:val="00CC2FF3"/>
    <w:rsid w:val="00CC593A"/>
    <w:rsid w:val="00CD3622"/>
    <w:rsid w:val="00CD366F"/>
    <w:rsid w:val="00CE6A17"/>
    <w:rsid w:val="00CE6C59"/>
    <w:rsid w:val="00CE79FF"/>
    <w:rsid w:val="00D04D36"/>
    <w:rsid w:val="00D11390"/>
    <w:rsid w:val="00D11D40"/>
    <w:rsid w:val="00D40141"/>
    <w:rsid w:val="00D40967"/>
    <w:rsid w:val="00D52A5F"/>
    <w:rsid w:val="00D534D0"/>
    <w:rsid w:val="00D54019"/>
    <w:rsid w:val="00D54E79"/>
    <w:rsid w:val="00D56034"/>
    <w:rsid w:val="00D908A1"/>
    <w:rsid w:val="00D91D0A"/>
    <w:rsid w:val="00D96102"/>
    <w:rsid w:val="00D96E06"/>
    <w:rsid w:val="00DA6E0A"/>
    <w:rsid w:val="00DB1801"/>
    <w:rsid w:val="00DC2ADF"/>
    <w:rsid w:val="00DC4E96"/>
    <w:rsid w:val="00DC5781"/>
    <w:rsid w:val="00DD3947"/>
    <w:rsid w:val="00DD50E0"/>
    <w:rsid w:val="00DF0C7E"/>
    <w:rsid w:val="00E00370"/>
    <w:rsid w:val="00E040AA"/>
    <w:rsid w:val="00E06749"/>
    <w:rsid w:val="00E12AFC"/>
    <w:rsid w:val="00E14DF2"/>
    <w:rsid w:val="00E1711D"/>
    <w:rsid w:val="00E20E6D"/>
    <w:rsid w:val="00E2347F"/>
    <w:rsid w:val="00E2406D"/>
    <w:rsid w:val="00E24932"/>
    <w:rsid w:val="00E24CF0"/>
    <w:rsid w:val="00E2524B"/>
    <w:rsid w:val="00E32F70"/>
    <w:rsid w:val="00E33D94"/>
    <w:rsid w:val="00E42263"/>
    <w:rsid w:val="00E619E0"/>
    <w:rsid w:val="00E66D6D"/>
    <w:rsid w:val="00E67037"/>
    <w:rsid w:val="00E6776F"/>
    <w:rsid w:val="00E71F4A"/>
    <w:rsid w:val="00E8046F"/>
    <w:rsid w:val="00E91B05"/>
    <w:rsid w:val="00EA242C"/>
    <w:rsid w:val="00EB2DB4"/>
    <w:rsid w:val="00ED05A5"/>
    <w:rsid w:val="00EF5F25"/>
    <w:rsid w:val="00F07809"/>
    <w:rsid w:val="00F12CB0"/>
    <w:rsid w:val="00F23F7B"/>
    <w:rsid w:val="00F354CB"/>
    <w:rsid w:val="00F41DAF"/>
    <w:rsid w:val="00F4635B"/>
    <w:rsid w:val="00F51070"/>
    <w:rsid w:val="00F5111C"/>
    <w:rsid w:val="00F76955"/>
    <w:rsid w:val="00F85EFD"/>
    <w:rsid w:val="00F96456"/>
    <w:rsid w:val="00FA10E1"/>
    <w:rsid w:val="00FA135A"/>
    <w:rsid w:val="00FA361B"/>
    <w:rsid w:val="00FA4733"/>
    <w:rsid w:val="00FB0EF7"/>
    <w:rsid w:val="00FB7246"/>
    <w:rsid w:val="00FC02E0"/>
    <w:rsid w:val="00FC041B"/>
    <w:rsid w:val="00FC6078"/>
    <w:rsid w:val="00FD10FA"/>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81A2E"/>
    <w:rPr>
      <w:color w:val="808080"/>
      <w:bdr w:space="0" w:sz="0" w:color="auto" w:val="none"/>
      <w:shd w:fill="auto" w:color="auto" w:val="clear"/>
    </w:rPr>
  </w:style>
  <w:style w:customStyle="true" w:styleId="eSPISCCParagraphDefaultFont" w:type="character">
    <w:name w:val="eSPIS_CC_Paragraph Default Font"/>
    <w:basedOn w:val="Zadanifontodlomka"/>
    <w:rsid w:val="00681A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81A2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81A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1A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81A2E"/>
    <w:rPr>
      <w:color w:val="808080"/>
      <w:bdr w:color="auto" w:space="0" w:sz="0" w:val="none"/>
      <w:shd w:color="auto" w:fill="auto" w:val="clear"/>
    </w:rPr>
  </w:style>
  <w:style w:customStyle="1" w:styleId="eSPISCCParagraphDefaultFont" w:type="character">
    <w:name w:val="eSPIS_CC_Paragraph Default Font"/>
    <w:basedOn w:val="Zadanifontodlomka"/>
    <w:rsid w:val="00681A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81A2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81A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1A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St-1138/2017-1731</izvorni_sadrzaj>
    <derivirana_varijabla naziv="DomainObject.Oznaka_1">St-1138/2017-1731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St-1138/2017-1731</izvorni_sadrzaj>
    <derivirana_varijabla naziv="DomainObject.PoslovniBrojDokumenta_1">St-1138/2017-1731</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1001</properties:Words>
  <properties:Characters>5494</properties:Characters>
  <properties:Lines>98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2017-12-05T07:48:00Z</dcterms:created>
  <dc:creator>Sudsko vijeæe</dc:creator>
  <cp:lastModifiedBy>Monika Grbac</cp:lastModifiedBy>
  <cp:lastPrinted>2017-12-05T07:51:00Z</cp:lastPrinted>
  <dcterms:modified xmlns:xsi="http://www.w3.org/2001/XMLSchema-instance" xsi:type="dcterms:W3CDTF">2017-12-05T07:51:00Z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St-1138/2017-1731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