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50cc" w14:paraId="15750cc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9D0BB1" w:rsidRPr="009D0BB1">
        <w:rPr>
          <w:lang w:val="hr-HR"/>
        </w:rPr>
        <w:t>PAVIĆ GRADNJA  jednostavno društvo s ograničenom odgovornošću za usluge, trgovinu i graditeljstvo, skraćena tvrtka: PAVIĆ GRADNJA j.d.o.o., Ivanić - Grad, Savska ulica 19, OIB 61747652713</w:t>
      </w:r>
      <w:r w:rsidR="008846F3" w:rsidRPr="008846F3">
        <w:rPr>
          <w:lang w:val="hr-HR"/>
        </w:rPr>
        <w:t xml:space="preserve">, dana </w:t>
      </w:r>
      <w:r w:rsidR="00F602E2">
        <w:rPr>
          <w:lang w:val="hr-HR"/>
        </w:rPr>
        <w:t>2</w:t>
      </w:r>
      <w:r w:rsidR="009D0BB1">
        <w:rPr>
          <w:lang w:val="hr-HR"/>
        </w:rPr>
        <w:t>8</w:t>
      </w:r>
      <w:r w:rsidR="00F602E2">
        <w:rPr>
          <w:lang w:val="hr-HR"/>
        </w:rPr>
        <w:t>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9A765F">
        <w:rPr>
          <w:lang w:val="hr-HR"/>
        </w:rPr>
        <w:t>Dariu Mažar</w:t>
      </w:r>
      <w:r w:rsidR="00BE0994">
        <w:rPr>
          <w:lang w:val="hr-HR"/>
        </w:rPr>
        <w:t xml:space="preserve"> iz</w:t>
      </w:r>
      <w:r w:rsidR="00A2715D">
        <w:rPr>
          <w:lang w:val="hr-HR"/>
        </w:rPr>
        <w:t xml:space="preserve"> </w:t>
      </w:r>
      <w:r w:rsidR="009A765F">
        <w:rPr>
          <w:lang w:val="hr-HR"/>
        </w:rPr>
        <w:t>Ivanić-Grada</w:t>
      </w:r>
      <w:r w:rsidR="00A2715D">
        <w:rPr>
          <w:lang w:val="hr-HR"/>
        </w:rPr>
        <w:t xml:space="preserve">, </w:t>
      </w:r>
      <w:r w:rsidR="009A765F">
        <w:rPr>
          <w:lang w:val="hr-HR"/>
        </w:rPr>
        <w:t>Savska ulica 19</w:t>
      </w:r>
      <w:r w:rsidR="00A2715D">
        <w:rPr>
          <w:lang w:val="hr-HR"/>
        </w:rPr>
        <w:t xml:space="preserve">, OIB </w:t>
      </w:r>
      <w:r w:rsidR="009A765F">
        <w:rPr>
          <w:lang w:val="hr-HR"/>
        </w:rPr>
        <w:t>72263848687</w:t>
      </w:r>
      <w:r w:rsidR="00A2715D">
        <w:rPr>
          <w:lang w:val="hr-HR"/>
        </w:rPr>
        <w:t xml:space="preserve"> 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9A765F">
        <w:rPr>
          <w:lang w:val="hr-HR"/>
        </w:rPr>
        <w:t>787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9A765F">
        <w:rPr>
          <w:lang w:val="hr-HR"/>
        </w:rPr>
        <w:t>787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9A765F">
        <w:rPr>
          <w:lang w:val="hr-HR"/>
        </w:rPr>
        <w:t>Dario Mažar iz Ivanić-Grada, Savska ulica 19, OIB 72263848687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5F2CFA">
        <w:rPr>
          <w:lang w:val="hr-HR"/>
        </w:rPr>
        <w:t xml:space="preserve">Daria </w:t>
      </w:r>
      <w:r w:rsidR="005F2CFA">
        <w:rPr>
          <w:lang w:val="hr-HR"/>
        </w:rPr>
        <w:lastRenderedPageBreak/>
        <w:t>Mažar iz Ivanić-Grada, Savska ulica 19, OIB 72263848687</w:t>
      </w:r>
      <w:r w:rsidR="00CD37D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</w:t>
      </w:r>
      <w:r w:rsidR="005F2CFA">
        <w:rPr>
          <w:lang w:val="hr-HR"/>
        </w:rPr>
        <w:t>787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9D483D">
        <w:rPr>
          <w:lang w:val="hr-HR"/>
        </w:rPr>
        <w:t>78</w:t>
      </w:r>
      <w:r w:rsidR="00763A51">
        <w:rPr>
          <w:lang w:val="hr-HR"/>
        </w:rPr>
        <w:t>7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F0CAA">
        <w:rPr>
          <w:lang w:val="hr-HR"/>
        </w:rPr>
        <w:t xml:space="preserve">Daria Mažar iz Ivanić-Grada, Savska ulica 19, OIB 72263848687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E529D1">
        <w:rPr>
          <w:lang w:val="hr-HR"/>
        </w:rPr>
        <w:t>25</w:t>
      </w:r>
      <w:r w:rsidR="003A48E8">
        <w:rPr>
          <w:lang w:val="hr-HR"/>
        </w:rPr>
        <w:t>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E529D1">
        <w:rPr>
          <w:lang w:val="hr-HR"/>
        </w:rPr>
        <w:t>tri zaposlene osobe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A48E8">
        <w:rPr>
          <w:lang w:val="hr-HR"/>
        </w:rPr>
        <w:t>2</w:t>
      </w:r>
      <w:r w:rsidR="00B41141">
        <w:rPr>
          <w:lang w:val="hr-HR"/>
        </w:rPr>
        <w:t>8</w:t>
      </w:r>
      <w:r w:rsidR="003A48E8">
        <w:rPr>
          <w:lang w:val="hr-HR"/>
        </w:rPr>
        <w:t>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1412FB" w:rsidR="001412FB" w:rsidRPr="001412FB">
      <w:pPr>
        <w:rPr>
          <w:lang w:eastAsia="hr-HR" w:val="hr-HR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12FB">
        <w:tab/>
      </w:r>
      <w:r w:rsidR="001412FB">
        <w:tab/>
      </w:r>
      <w:r w:rsidR="001412FB" w:rsidRPr="001412FB">
        <w:rPr>
          <w:lang w:eastAsia="hr-HR" w:val="hr-HR"/>
        </w:rPr>
        <w:t>Sutkinja</w:t>
      </w:r>
    </w:p>
    <w:p w:rsidRDefault="001412FB" w:rsidP="00196D48" w:rsidR="001412FB" w:rsidRPr="001412FB">
      <w:pPr>
        <w:rPr>
          <w:lang w:eastAsia="hr-HR" w:val="hr-HR"/>
        </w:rPr>
      </w:pP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  <w:t xml:space="preserve"> </w:t>
      </w:r>
      <w:r>
        <w:rPr>
          <w:lang w:eastAsia="hr-HR" w:val="hr-HR"/>
        </w:rPr>
        <w:t xml:space="preserve">                  </w:t>
      </w:r>
      <w:r w:rsidRPr="001412FB">
        <w:rPr>
          <w:lang w:eastAsia="hr-HR" w:val="hr-HR"/>
        </w:rPr>
        <w:t xml:space="preserve">  Mirna Vujčić</w:t>
      </w:r>
    </w:p>
    <w:p w:rsidRDefault="001412FB" w:rsidP="001412FB" w:rsidR="001412FB" w:rsidRPr="001412FB">
      <w:pPr>
        <w:rPr>
          <w:lang w:eastAsia="hr-HR" w:val="hr-HR"/>
        </w:rPr>
      </w:pPr>
    </w:p>
    <w:p w:rsidRDefault="00D1666E" w:rsidP="001412FB" w:rsidR="00D1666E" w:rsidRPr="00D1666E">
      <w:pPr>
        <w:pStyle w:val="Bezproreda"/>
        <w:jc w:val="both"/>
      </w:pPr>
      <w:r w:rsidRPr="00D1666E">
        <w:tab/>
      </w:r>
      <w:r w:rsidRPr="00D1666E">
        <w:tab/>
      </w:r>
      <w:r w:rsidRPr="00D1666E">
        <w:tab/>
      </w:r>
      <w:r w:rsidRPr="00D1666E">
        <w:tab/>
      </w:r>
      <w:r w:rsidRPr="00D1666E"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62B" w:rsidP="004511E1" w:rsidR="0014362B">
      <w:r>
        <w:separator/>
      </w:r>
    </w:p>
  </w:endnote>
  <w:endnote w:id="0" w:type="continuationSeparator">
    <w:p w:rsidRDefault="0014362B" w:rsidP="004511E1" w:rsidR="0014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62B" w:rsidP="004511E1" w:rsidR="0014362B">
      <w:r>
        <w:separator/>
      </w:r>
    </w:p>
  </w:footnote>
  <w:footnote w:id="0" w:type="continuationSeparator">
    <w:p w:rsidRDefault="0014362B" w:rsidP="004511E1" w:rsidR="00143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2CDB" w:rsidRPr="002B2CDB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 w:rsidR="0005104E">
      <w:rPr>
        <w:b/>
        <w:lang w:val="hr-HR"/>
      </w:rPr>
      <w:t>786/</w:t>
    </w:r>
    <w:r>
      <w:rPr>
        <w:b/>
        <w:lang w:val="hr-HR"/>
      </w:rPr>
      <w:t>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05104E">
      <w:rPr>
        <w:b/>
        <w:lang w:val="hr-HR"/>
      </w:rPr>
      <w:t>78</w:t>
    </w:r>
    <w:r w:rsidR="009D0BB1">
      <w:rPr>
        <w:b/>
        <w:lang w:val="hr-HR"/>
      </w:rPr>
      <w:t>7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5104E"/>
    <w:rsid w:val="00064917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12FB"/>
    <w:rsid w:val="0014362B"/>
    <w:rsid w:val="0014792D"/>
    <w:rsid w:val="001503A8"/>
    <w:rsid w:val="001916E0"/>
    <w:rsid w:val="0019319F"/>
    <w:rsid w:val="00196D48"/>
    <w:rsid w:val="001C2703"/>
    <w:rsid w:val="001D4F8B"/>
    <w:rsid w:val="001E010C"/>
    <w:rsid w:val="001E18AE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2CDB"/>
    <w:rsid w:val="002B610E"/>
    <w:rsid w:val="002D4286"/>
    <w:rsid w:val="002E2772"/>
    <w:rsid w:val="002E6F02"/>
    <w:rsid w:val="002F0CAA"/>
    <w:rsid w:val="00322A3D"/>
    <w:rsid w:val="00324C6E"/>
    <w:rsid w:val="00331868"/>
    <w:rsid w:val="00362395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5F2CFA"/>
    <w:rsid w:val="00615930"/>
    <w:rsid w:val="0062319C"/>
    <w:rsid w:val="00643C9F"/>
    <w:rsid w:val="00654DA4"/>
    <w:rsid w:val="00660076"/>
    <w:rsid w:val="00683C50"/>
    <w:rsid w:val="006B139A"/>
    <w:rsid w:val="006D6940"/>
    <w:rsid w:val="006F27F5"/>
    <w:rsid w:val="007105E8"/>
    <w:rsid w:val="00734532"/>
    <w:rsid w:val="00763A51"/>
    <w:rsid w:val="00775014"/>
    <w:rsid w:val="00792283"/>
    <w:rsid w:val="007942E2"/>
    <w:rsid w:val="007A4D19"/>
    <w:rsid w:val="007B218F"/>
    <w:rsid w:val="007B682A"/>
    <w:rsid w:val="007C6C34"/>
    <w:rsid w:val="007D3A5D"/>
    <w:rsid w:val="007E4C05"/>
    <w:rsid w:val="007F7143"/>
    <w:rsid w:val="008035F8"/>
    <w:rsid w:val="008054AD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542C1"/>
    <w:rsid w:val="009668A0"/>
    <w:rsid w:val="00972ACD"/>
    <w:rsid w:val="00975200"/>
    <w:rsid w:val="00980416"/>
    <w:rsid w:val="009A029F"/>
    <w:rsid w:val="009A765F"/>
    <w:rsid w:val="009D0BB1"/>
    <w:rsid w:val="009D3CA9"/>
    <w:rsid w:val="009D483D"/>
    <w:rsid w:val="009F0754"/>
    <w:rsid w:val="00A10759"/>
    <w:rsid w:val="00A122BE"/>
    <w:rsid w:val="00A13E2F"/>
    <w:rsid w:val="00A23A8A"/>
    <w:rsid w:val="00A25498"/>
    <w:rsid w:val="00A262D0"/>
    <w:rsid w:val="00A2715D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0F7D"/>
    <w:rsid w:val="00B23988"/>
    <w:rsid w:val="00B41141"/>
    <w:rsid w:val="00B54687"/>
    <w:rsid w:val="00B665B2"/>
    <w:rsid w:val="00B7139D"/>
    <w:rsid w:val="00B8373A"/>
    <w:rsid w:val="00B865B2"/>
    <w:rsid w:val="00B86A03"/>
    <w:rsid w:val="00B8793A"/>
    <w:rsid w:val="00B92043"/>
    <w:rsid w:val="00B9213A"/>
    <w:rsid w:val="00BB4FE8"/>
    <w:rsid w:val="00BC2FBB"/>
    <w:rsid w:val="00BC7CC4"/>
    <w:rsid w:val="00BD35EF"/>
    <w:rsid w:val="00BD633E"/>
    <w:rsid w:val="00BE0994"/>
    <w:rsid w:val="00BE64E7"/>
    <w:rsid w:val="00BF3AE5"/>
    <w:rsid w:val="00C15B9D"/>
    <w:rsid w:val="00C22420"/>
    <w:rsid w:val="00C40043"/>
    <w:rsid w:val="00C61241"/>
    <w:rsid w:val="00C71F03"/>
    <w:rsid w:val="00C91BB3"/>
    <w:rsid w:val="00CA15A3"/>
    <w:rsid w:val="00CA6D96"/>
    <w:rsid w:val="00CB33EF"/>
    <w:rsid w:val="00CC0789"/>
    <w:rsid w:val="00CC639E"/>
    <w:rsid w:val="00CD37D2"/>
    <w:rsid w:val="00CD6319"/>
    <w:rsid w:val="00CD7C40"/>
    <w:rsid w:val="00D03D28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529D1"/>
    <w:rsid w:val="00E6022C"/>
    <w:rsid w:val="00E64F23"/>
    <w:rsid w:val="00E65882"/>
    <w:rsid w:val="00E81D11"/>
    <w:rsid w:val="00E82667"/>
    <w:rsid w:val="00E90DB0"/>
    <w:rsid w:val="00EA4101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40D8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0006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2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C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2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C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6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St-787/2018</izvorni_sadrzaj>
    <derivirana_varijabla naziv="DomainObject.Predmet.OznakaBroj_1">St-787/2018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PAVIĆ GRADNJA jednostavno društvo s ograničenom odgovornošću za usluge, trgovinu i graditeljstvo</izvorni_sadrzaj>
    <derivirana_varijabla naziv="DomainObject.Predmet.ProtustrankaFormated_1">  PAVIĆ GRADNJA jednostavno društvo s ograničenom odgovornošću za usluge, trgovinu i graditeljstvo</derivirana_varijabla>
  </DomainObject.Predmet.ProtustrankaFormated>
  <DomainObject.Predmet.ProtustrankaFormatedOIB>
    <izvorni_sadrzaj>  PAVIĆ GRADNJA jednostavno društvo s ograničenom odgovornošću za usluge, trgovinu i graditeljstvo, OIB 61747652713</izvorni_sadrzaj>
    <derivirana_varijabla naziv="DomainObject.Predmet.ProtustrankaFormatedOIB_1">  PAVIĆ GRADNJA jednostavno društvo s ograničenom odgovornošću za usluge, trgovinu i graditeljstvo, OIB 61747652713</derivirana_varijabla>
  </DomainObject.Predmet.ProtustrankaFormatedOIB>
  <DomainObject.Predmet.ProtustrankaFormatedWithAdress>
    <izvorni_sadrzaj> PAVIĆ GRADNJA jednostavno društvo s ograničenom odgovornošću za usluge, trgovinu i graditeljstvo, Tušilovićka 47, 10000 Zagreb</izvorni_sadrzaj>
    <derivirana_varijabla naziv="DomainObject.Predmet.ProtustrankaFormatedWithAdress_1"> PAVIĆ GRADNJA jednostavno društvo s ograničenom odgovornošću za usluge, trgovinu i graditeljstvo, Tušilovićka 47, 10000 Zagreb</derivirana_varijabla>
  </DomainObject.Predmet.ProtustrankaFormatedWithAdress>
  <DomainObject.Predmet.ProtustrankaFormatedWithAdressOIB>
    <izvorni_sadrzaj> PAVIĆ GRADNJA jednostavno društvo s ograničenom odgovornošću za usluge, trgovinu i graditeljstvo, OIB 61747652713, Tušilovićka 47, 10000 Zagreb</izvorni_sadrzaj>
    <derivirana_varijabla naziv="DomainObject.Predmet.ProtustrankaFormatedWithAdressOIB_1"> PAVIĆ GRADNJA jednostavno društvo s ograničenom odgovornošću za usluge, trgovinu i graditeljstvo, OIB 61747652713, Tušilovićka 47, 10000 Zagreb</derivirana_varijabla>
  </DomainObject.Predmet.ProtustrankaFormatedWithAdressOIB>
  <DomainObject.Predmet.ProtustrankaWithAdress>
    <izvorni_sadrzaj>PAVIĆ GRADNJA jednostavno društvo s ograničenom odgovornošću za usluge, trgovinu i graditeljstvo Tušilovićka 47, 10000 Zagreb</izvorni_sadrzaj>
    <derivirana_varijabla naziv="DomainObject.Predmet.ProtustrankaWithAdress_1">PAVIĆ GRADNJA jednostavno društvo s ograničenom odgovornošću za usluge, trgovinu i graditeljstvo Tušilovićka 47, 10000 Zagreb</derivirana_varijabla>
  </DomainObject.Predmet.ProtustrankaWithAdress>
  <DomainObject.Predmet.ProtustrankaWithAdressOIB>
    <izvorni_sadrzaj>PAVIĆ GRADNJA jednostavno društvo s ograničenom odgovornošću za usluge, trgovinu i graditeljstvo, OIB 61747652713, Tušilovićka 47, 10000 Zagreb</izvorni_sadrzaj>
    <derivirana_varijabla naziv="DomainObject.Predmet.ProtustrankaWithAdressOIB_1">PAVIĆ GRADNJA jednostavno društvo s ograničenom odgovornošću za usluge, trgovinu i graditeljstvo, OIB 61747652713, Tušilovićka 47, 10000 Zagreb</derivirana_varijabla>
  </DomainObject.Predmet.ProtustrankaWithAdressOIB>
  <DomainObject.Predmet.ProtustrankaNazivFormated>
    <izvorni_sadrzaj>PAVIĆ GRADNJA jednostavno društvo s ograničenom odgovornošću za usluge, trgovinu i graditeljstvo</izvorni_sadrzaj>
    <derivirana_varijabla naziv="DomainObject.Predmet.ProtustrankaNazivFormated_1">PAVIĆ GRADNJA jednostavno društvo s ograničenom odgovornošću za usluge, trgovinu i graditeljstvo</derivirana_varijabla>
  </DomainObject.Predmet.ProtustrankaNazivFormated>
  <DomainObject.Predmet.ProtustrankaNazivFormatedOIB>
    <izvorni_sadrzaj>PAVIĆ GRADNJA jednostavno društvo s ograničenom odgovornošću za usluge, trgovinu i graditeljstvo, OIB 61747652713</izvorni_sadrzaj>
    <derivirana_varijabla naziv="DomainObject.Predmet.ProtustrankaNazivFormatedOIB_1">PAVIĆ GRADNJA jednostavno društvo s ograničenom odgovornošću za usluge, trgovinu i graditeljstvo, OIB 61747652713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PAVIĆ GRADNJA jednostavno društvo s ograničenom odgovornošću za usluge, trgovinu i graditeljstvo</item>
    </izvorni_sadrzaj>
    <derivirana_varijabla naziv="DomainObject.Predmet.ProtuStrankaListFormated_1">
      <item>PAVIĆ GRADNJA jednostavno društvo s ograničenom odgovornošću za usluge, trgovinu i graditeljstvo</item>
    </derivirana_varijabla>
  </DomainObject.Predmet.ProtuStrankaListFormated>
  <DomainObject.Predmet.ProtuStrankaListFormatedOIB>
    <izvorni_sadrzaj>
      <item>PAVIĆ GRADNJA jednostavno društvo s ograničenom odgovornošću za usluge, trgovinu i graditeljstvo, OIB 61747652713</item>
    </izvorni_sadrzaj>
    <derivirana_varijabla naziv="DomainObject.Predmet.ProtuStrankaListFormatedOIB_1">
      <item>PAVIĆ GRADNJA jednostavno društvo s ograničenom odgovornošću za usluge, trgovinu i graditeljstvo, OIB 61747652713</item>
    </derivirana_varijabla>
  </DomainObject.Predmet.ProtuStrankaListFormatedOIB>
  <DomainObject.Predmet.ProtuStrankaListFormatedWithAdress>
    <izvorni_sadrzaj>
      <item>PAVIĆ GRADNJA jednostavno društvo s ograničenom odgovornošću za usluge, trgovinu i graditeljstvo, Tušilovićka 47, 10000 Zagreb</item>
    </izvorni_sadrzaj>
    <derivirana_varijabla naziv="DomainObject.Predmet.ProtuStrankaListFormatedWithAdress_1">
      <item>PAVIĆ GRADNJA jednostavno društvo s ograničenom odgovornošću za usluge, trgovinu i graditeljstvo, Tušilovićka 47, 10000 Zagreb</item>
    </derivirana_varijabla>
  </DomainObject.Predmet.ProtuStrankaListFormatedWithAdress>
  <DomainObject.Predmet.ProtuStrankaListFormatedWithAdressOIB>
    <izvorni_sadrzaj>
      <item>PAVIĆ GRADNJA jednostavno društvo s ograničenom odgovornošću za usluge, trgovinu i graditeljstvo, OIB 61747652713, Tušilovićka 47, 10000 Zagreb</item>
    </izvorni_sadrzaj>
    <derivirana_varijabla naziv="DomainObject.Predmet.ProtuStrankaListFormatedWithAdressOIB_1">
      <item>PAVIĆ GRADNJA jednostavno društvo s ograničenom odgovornošću za usluge, trgovinu i graditeljstvo, OIB 61747652713, Tušilovićka 47, 10000 Zagreb</item>
    </derivirana_varijabla>
  </DomainObject.Predmet.ProtuStrankaListFormatedWithAdressOIB>
  <DomainObject.Predmet.ProtuStrankaListNazivFormated>
    <izvorni_sadrzaj>
      <item>PAVIĆ GRADNJA jednostavno društvo s ograničenom odgovornošću za usluge, trgovinu i graditeljstvo</item>
    </izvorni_sadrzaj>
    <derivirana_varijabla naziv="DomainObject.Predmet.ProtuStrankaListNazivFormated_1">
      <item>PAVIĆ GRADNJA jednostavno društvo s ograničenom odgovornošću za usluge, trgovinu i graditeljstvo</item>
    </derivirana_varijabla>
  </DomainObject.Predmet.ProtuStrankaListNazivFormated>
  <DomainObject.Predmet.ProtuStrankaListNazivFormatedOIB>
    <izvorni_sadrzaj>
      <item>PAVIĆ GRADNJA jednostavno društvo s ograničenom odgovornošću za usluge, trgovinu i graditeljstvo, OIB 61747652713</item>
    </izvorni_sadrzaj>
    <derivirana_varijabla naziv="DomainObject.Predmet.ProtuStrankaListNazivFormatedOIB_1">
      <item>PAVIĆ GRADNJA jednostavno društvo s ograničenom odgovornošću za usluge, trgovinu i graditeljstvo, OIB 61747652713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PAVIĆ GRADNJA jednostavno društvo s ograničenom odgovornošću za usluge, trgovinu i graditeljstvo</izvorni_sadrzaj>
    <derivirana_varijabla naziv="DomainObject.Predmet.ProtustrankaIDrugi_1">PAVIĆ GRADNJA jednostavno društvo s ograničenom odgovornošću za usluge, trgovinu i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PAVIĆ GRADNJA jednostavno društvo s ograničenom odgovornošću za usluge, trgovinu i graditeljstvo, OIB 61747652713, Tušilovićka 47, 10000 Zagreb</izvorni_sadrzaj>
    <derivirana_varijabla naziv="DomainObject.Predmet.ProtustrankaIDrugiAdressOIB_1">PAVIĆ GRADNJA jednostavno društvo s ograničenom odgovornošću za usluge, trgovinu i graditeljstvo, OIB 61747652713, Tušilovićka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PAVIĆ GRADNJA jednostavno društvo s ograničenom odgovornošću za usluge, trgovinu i graditeljstvo</item>
      <item>FINA Regionalni centar Zagreb</item>
    </izvorni_sadrzaj>
    <derivirana_varijabla naziv="DomainObject.Predmet.SudioniciListNaziv_1">
      <item>PAVIĆ GRADNJA jednostavno društvo s ograničenom odgovornošću za usluge, trgovinu i graditeljstvo</item>
      <item>FINA Regionalni centar Zagreb</item>
    </derivirana_varijabla>
  </DomainObject.Predmet.SudioniciListNaziv>
  <DomainObject.Predmet.SudioniciListAdressOIB>
    <izvorni_sadrzaj>
      <item>PAVIĆ GRADNJA jednostavno društvo s ograničenom odgovornošću za usluge, trgovinu i graditeljstvo, OIB 61747652713, Tušilovićka 47,10000 Zagreb</item>
      <item>FINA Regionalni centar Zagreb, OIB 85821130368, Trg svibanjskih žrtava 1995. br. 1,10000 Zagreb</item>
    </izvorni_sadrzaj>
    <derivirana_varijabla naziv="DomainObject.Predmet.SudioniciListAdressOIB_1">
      <item>PAVIĆ GRADNJA jednostavno društvo s ograničenom odgovornošću za usluge, trgovinu i graditeljstvo, OIB 61747652713, Tušilovićka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61747652713</item>
      <item>, OIB 85821130368</item>
    </izvorni_sadrzaj>
    <derivirana_varijabla naziv="DomainObject.Predmet.SudioniciListNazivOIB_1">
      <item>, OIB 61747652713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St-787/2018-4</izvorni_sadrzaj>
    <derivirana_varijabla naziv="DomainObject.PredzadnjaOdlukaIzPredmeta.Oznaka_1">St-787/2018-4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B514A-33DB-4693-9B95-B3C76FB24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932</properties:Words>
  <properties:Characters>5057</properties:Characters>
  <properties:Lines>126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2019-01-28T12:00:00Z</dcterms:created>
  <dc:creator>zbiondic</dc:creator>
  <cp:lastModifiedBy>wsadmin</cp:lastModifiedBy>
  <cp:lastPrinted>2019-01-28T12:15:00Z</cp:lastPrinted>
  <dcterms:modified xmlns:xsi="http://www.w3.org/2001/XMLSchema-instance" xsi:type="dcterms:W3CDTF">2019-01-28T12:27:00Z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(St-787-2018-28.01.2019 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